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05D36" w14:textId="6DCDAB21" w:rsidR="009F5593" w:rsidRPr="00345575" w:rsidRDefault="00FE2730" w:rsidP="0054287E">
      <w:pPr>
        <w:pStyle w:val="berschrift1"/>
      </w:pPr>
      <w:r>
        <w:t>Los geht’s – dein smarter Einstieg ins Programmieren</w:t>
      </w:r>
    </w:p>
    <w:p w14:paraId="0EE777B7" w14:textId="2229ED67" w:rsidR="00D665C7" w:rsidRDefault="00F0296B" w:rsidP="009F5593">
      <w:pPr>
        <w:rPr>
          <w:rStyle w:val="ListingZeichenFett"/>
        </w:rPr>
      </w:pPr>
      <w:r w:rsidRPr="001D0DED">
        <w:rPr>
          <w:rStyle w:val="ListingZeichenFett"/>
        </w:rPr>
        <w:t xml:space="preserve">Schreibe mir ein einfaches </w:t>
      </w:r>
      <w:r w:rsidRPr="00B56307">
        <w:rPr>
          <w:rStyle w:val="ListingZeichenFett"/>
        </w:rPr>
        <w:t>Hallo</w:t>
      </w:r>
      <w:r>
        <w:rPr>
          <w:rStyle w:val="ListingZeichenFett"/>
        </w:rPr>
        <w:t>-</w:t>
      </w:r>
      <w:r w:rsidRPr="00B56307">
        <w:rPr>
          <w:rStyle w:val="ListingZeichenFett"/>
        </w:rPr>
        <w:t>Welt</w:t>
      </w:r>
      <w:r>
        <w:rPr>
          <w:rStyle w:val="ListingZeichenFett"/>
        </w:rPr>
        <w:t>-</w:t>
      </w:r>
      <w:r w:rsidRPr="001D0DED">
        <w:rPr>
          <w:rStyle w:val="ListingZeichenFett"/>
        </w:rPr>
        <w:t>Programm</w:t>
      </w:r>
      <w:r>
        <w:rPr>
          <w:rStyle w:val="ListingZeichenFett"/>
        </w:rPr>
        <w:t xml:space="preserve"> in Python.</w:t>
      </w:r>
    </w:p>
    <w:p w14:paraId="1F86EE11" w14:textId="77777777" w:rsidR="00624476" w:rsidRDefault="00624476" w:rsidP="009F5593">
      <w:pPr>
        <w:rPr>
          <w:rStyle w:val="ListingZeichenFett"/>
        </w:rPr>
      </w:pPr>
    </w:p>
    <w:p w14:paraId="105E5CFC" w14:textId="6E78D363" w:rsidR="00F0296B" w:rsidRDefault="00F0296B" w:rsidP="00F0296B">
      <w:pPr>
        <w:pStyle w:val="ListingPython"/>
      </w:pPr>
      <w:r w:rsidRPr="00F0296B">
        <w:t>print("Hallo, Welt!")</w:t>
      </w:r>
    </w:p>
    <w:p w14:paraId="6ED02375" w14:textId="77777777" w:rsidR="00F0296B" w:rsidRDefault="00F0296B" w:rsidP="009F5593"/>
    <w:p w14:paraId="26EF53F7" w14:textId="77777777" w:rsidR="00624476" w:rsidRDefault="00624476" w:rsidP="009F5593"/>
    <w:p w14:paraId="454D38F4" w14:textId="0C54C8FA" w:rsidR="00F0296B" w:rsidRDefault="00B33EF7" w:rsidP="009F5593">
      <w:pPr>
        <w:rPr>
          <w:rStyle w:val="ListingZeichenFett"/>
        </w:rPr>
      </w:pPr>
      <w:r w:rsidRPr="00F935AA">
        <w:rPr>
          <w:rStyle w:val="ListingZeichenFett"/>
        </w:rPr>
        <w:t>Erstelle ein Python-Programm, das „Hallo Welt“ als ASCII-Art ausgibt. Jeder Buchstabe der Ausgabe soll aus demselben Buchstaben bestehen, also das H aus H's, das a aus a's usw.</w:t>
      </w:r>
    </w:p>
    <w:p w14:paraId="11E9CA77" w14:textId="77777777" w:rsidR="00624476" w:rsidRDefault="00624476" w:rsidP="009F5593">
      <w:pPr>
        <w:rPr>
          <w:rStyle w:val="ListingZeichenFett"/>
        </w:rPr>
      </w:pPr>
    </w:p>
    <w:p w14:paraId="2046E7F7" w14:textId="77777777" w:rsidR="00624476" w:rsidRDefault="00624476" w:rsidP="00624476">
      <w:pPr>
        <w:pStyle w:val="ListingPython"/>
      </w:pPr>
      <w:r>
        <w:t>def print_hallo_welt():</w:t>
      </w:r>
    </w:p>
    <w:p w14:paraId="5B3DC486" w14:textId="77777777" w:rsidR="00624476" w:rsidRDefault="00624476" w:rsidP="00624476">
      <w:pPr>
        <w:pStyle w:val="ListingPython"/>
      </w:pPr>
      <w:r>
        <w:t xml:space="preserve">    ascii_art = {</w:t>
      </w:r>
    </w:p>
    <w:p w14:paraId="6BA921B1" w14:textId="77777777" w:rsidR="00624476" w:rsidRDefault="00624476" w:rsidP="00624476">
      <w:pPr>
        <w:pStyle w:val="ListingPython"/>
      </w:pPr>
      <w:r>
        <w:t xml:space="preserve">        'H': ["H   H", "H   H", "HHHHH", "H   H", "H   H"],</w:t>
      </w:r>
    </w:p>
    <w:p w14:paraId="527E7B69" w14:textId="77777777" w:rsidR="00624476" w:rsidRPr="00624476" w:rsidRDefault="00624476" w:rsidP="00624476">
      <w:pPr>
        <w:pStyle w:val="ListingPython"/>
        <w:rPr>
          <w:lang w:val="en-US"/>
        </w:rPr>
      </w:pPr>
      <w:r>
        <w:t xml:space="preserve">        </w:t>
      </w:r>
      <w:r w:rsidRPr="00624476">
        <w:rPr>
          <w:lang w:val="en-US"/>
        </w:rPr>
        <w:t>'a': [" aaa ", "a   a", "aaaaa", "a   a", "a   a"],</w:t>
      </w:r>
    </w:p>
    <w:p w14:paraId="59514B93" w14:textId="77777777" w:rsidR="00624476" w:rsidRPr="00624476" w:rsidRDefault="00624476" w:rsidP="00624476">
      <w:pPr>
        <w:pStyle w:val="ListingPython"/>
        <w:rPr>
          <w:lang w:val="en-US"/>
        </w:rPr>
      </w:pPr>
      <w:r w:rsidRPr="00624476">
        <w:rPr>
          <w:lang w:val="en-US"/>
        </w:rPr>
        <w:t xml:space="preserve">        'l': ["l    ", "l    ", "l    ", "l    ", "lllll"],</w:t>
      </w:r>
    </w:p>
    <w:p w14:paraId="1ECD3DD7" w14:textId="77777777" w:rsidR="00624476" w:rsidRPr="00624476" w:rsidRDefault="00624476" w:rsidP="00624476">
      <w:pPr>
        <w:pStyle w:val="ListingPython"/>
        <w:rPr>
          <w:lang w:val="en-US"/>
        </w:rPr>
      </w:pPr>
      <w:r w:rsidRPr="00624476">
        <w:rPr>
          <w:lang w:val="en-US"/>
        </w:rPr>
        <w:t xml:space="preserve">        'o': [" ooo ", "o   o", "o   o", "o   o", " ooo "],</w:t>
      </w:r>
    </w:p>
    <w:p w14:paraId="42CA291D" w14:textId="77777777" w:rsidR="00624476" w:rsidRPr="00624476" w:rsidRDefault="00624476" w:rsidP="00624476">
      <w:pPr>
        <w:pStyle w:val="ListingPython"/>
        <w:rPr>
          <w:lang w:val="en-US"/>
        </w:rPr>
      </w:pPr>
      <w:r w:rsidRPr="00624476">
        <w:rPr>
          <w:lang w:val="en-US"/>
        </w:rPr>
        <w:t xml:space="preserve">        'W': ["W   W", "W   W", "W W W", "WW WW", "W   W"],</w:t>
      </w:r>
    </w:p>
    <w:p w14:paraId="6098065D" w14:textId="77777777" w:rsidR="00624476" w:rsidRDefault="00624476" w:rsidP="00624476">
      <w:pPr>
        <w:pStyle w:val="ListingPython"/>
      </w:pPr>
      <w:r w:rsidRPr="00624476">
        <w:rPr>
          <w:lang w:val="en-US"/>
        </w:rPr>
        <w:t xml:space="preserve">        </w:t>
      </w:r>
      <w:r>
        <w:t>'e': ["eeeee", "e    ", "eeee ", "e    ", "eeeee"],</w:t>
      </w:r>
    </w:p>
    <w:p w14:paraId="43390CE7" w14:textId="77777777" w:rsidR="00624476" w:rsidRDefault="00624476" w:rsidP="00624476">
      <w:pPr>
        <w:pStyle w:val="ListingPython"/>
      </w:pPr>
      <w:r>
        <w:t xml:space="preserve">        't': ["ttttt", "  t  ", "  t  ", "  t  ", "  t  "]</w:t>
      </w:r>
    </w:p>
    <w:p w14:paraId="7EB0E211" w14:textId="77777777" w:rsidR="00624476" w:rsidRPr="00624476" w:rsidRDefault="00624476" w:rsidP="00624476">
      <w:pPr>
        <w:pStyle w:val="ListingPython"/>
        <w:rPr>
          <w:lang w:val="en-US"/>
        </w:rPr>
      </w:pPr>
      <w:r>
        <w:t xml:space="preserve">    </w:t>
      </w:r>
      <w:r w:rsidRPr="00624476">
        <w:rPr>
          <w:lang w:val="en-US"/>
        </w:rPr>
        <w:t>}</w:t>
      </w:r>
    </w:p>
    <w:p w14:paraId="62DD9272" w14:textId="77777777" w:rsidR="00624476" w:rsidRPr="00624476" w:rsidRDefault="00624476" w:rsidP="00624476">
      <w:pPr>
        <w:pStyle w:val="ListingPython"/>
        <w:rPr>
          <w:lang w:val="en-US"/>
        </w:rPr>
      </w:pPr>
    </w:p>
    <w:p w14:paraId="69480B62" w14:textId="77777777" w:rsidR="00624476" w:rsidRPr="00624476" w:rsidRDefault="00624476" w:rsidP="00624476">
      <w:pPr>
        <w:pStyle w:val="ListingPython"/>
        <w:rPr>
          <w:lang w:val="en-US"/>
        </w:rPr>
      </w:pPr>
      <w:r w:rsidRPr="00624476">
        <w:rPr>
          <w:lang w:val="en-US"/>
        </w:rPr>
        <w:t xml:space="preserve">    text = "Hallo Welt"</w:t>
      </w:r>
    </w:p>
    <w:p w14:paraId="0BE9A4FE" w14:textId="77777777" w:rsidR="00624476" w:rsidRPr="00624476" w:rsidRDefault="00624476" w:rsidP="00624476">
      <w:pPr>
        <w:pStyle w:val="ListingPython"/>
        <w:rPr>
          <w:lang w:val="en-US"/>
        </w:rPr>
      </w:pPr>
    </w:p>
    <w:p w14:paraId="1D6B5774" w14:textId="77777777" w:rsidR="00624476" w:rsidRPr="00624476" w:rsidRDefault="00624476" w:rsidP="00624476">
      <w:pPr>
        <w:pStyle w:val="ListingPython"/>
        <w:rPr>
          <w:lang w:val="en-US"/>
        </w:rPr>
      </w:pPr>
      <w:r w:rsidRPr="00624476">
        <w:rPr>
          <w:lang w:val="en-US"/>
        </w:rPr>
        <w:t xml:space="preserve">    lines = ['' for _ in range(5)]</w:t>
      </w:r>
    </w:p>
    <w:p w14:paraId="3A06B2F1" w14:textId="77777777" w:rsidR="00624476" w:rsidRPr="00624476" w:rsidRDefault="00624476" w:rsidP="00624476">
      <w:pPr>
        <w:pStyle w:val="ListingPython"/>
        <w:rPr>
          <w:lang w:val="en-US"/>
        </w:rPr>
      </w:pPr>
    </w:p>
    <w:p w14:paraId="2E0B8B10" w14:textId="77777777" w:rsidR="00624476" w:rsidRPr="00624476" w:rsidRDefault="00624476" w:rsidP="00624476">
      <w:pPr>
        <w:pStyle w:val="ListingPython"/>
        <w:rPr>
          <w:lang w:val="en-US"/>
        </w:rPr>
      </w:pPr>
      <w:r w:rsidRPr="00624476">
        <w:rPr>
          <w:lang w:val="en-US"/>
        </w:rPr>
        <w:t xml:space="preserve">    for char in text:</w:t>
      </w:r>
    </w:p>
    <w:p w14:paraId="0BE2B18B" w14:textId="77777777" w:rsidR="00624476" w:rsidRPr="00624476" w:rsidRDefault="00624476" w:rsidP="00624476">
      <w:pPr>
        <w:pStyle w:val="ListingPython"/>
        <w:rPr>
          <w:lang w:val="en-US"/>
        </w:rPr>
      </w:pPr>
      <w:r w:rsidRPr="00624476">
        <w:rPr>
          <w:lang w:val="en-US"/>
        </w:rPr>
        <w:t xml:space="preserve">        if char == ' ':</w:t>
      </w:r>
    </w:p>
    <w:p w14:paraId="12C1D4FA" w14:textId="77777777" w:rsidR="00624476" w:rsidRPr="00624476" w:rsidRDefault="00624476" w:rsidP="00624476">
      <w:pPr>
        <w:pStyle w:val="ListingPython"/>
        <w:rPr>
          <w:lang w:val="en-US"/>
        </w:rPr>
      </w:pPr>
      <w:r w:rsidRPr="00624476">
        <w:rPr>
          <w:lang w:val="en-US"/>
        </w:rPr>
        <w:t xml:space="preserve">            for i in range(5):</w:t>
      </w:r>
    </w:p>
    <w:p w14:paraId="31142621" w14:textId="77777777" w:rsidR="00624476" w:rsidRPr="00624476" w:rsidRDefault="00624476" w:rsidP="00624476">
      <w:pPr>
        <w:pStyle w:val="ListingPython"/>
        <w:rPr>
          <w:lang w:val="en-US"/>
        </w:rPr>
      </w:pPr>
      <w:r w:rsidRPr="00624476">
        <w:rPr>
          <w:lang w:val="en-US"/>
        </w:rPr>
        <w:t xml:space="preserve">                lines[i] += '  '</w:t>
      </w:r>
    </w:p>
    <w:p w14:paraId="6D079960" w14:textId="77777777" w:rsidR="00624476" w:rsidRPr="00624476" w:rsidRDefault="00624476" w:rsidP="00624476">
      <w:pPr>
        <w:pStyle w:val="ListingPython"/>
        <w:rPr>
          <w:lang w:val="en-US"/>
        </w:rPr>
      </w:pPr>
      <w:r w:rsidRPr="00624476">
        <w:rPr>
          <w:lang w:val="en-US"/>
        </w:rPr>
        <w:t xml:space="preserve">        else:</w:t>
      </w:r>
    </w:p>
    <w:p w14:paraId="5793EC76" w14:textId="77777777" w:rsidR="00624476" w:rsidRPr="00624476" w:rsidRDefault="00624476" w:rsidP="00624476">
      <w:pPr>
        <w:pStyle w:val="ListingPython"/>
        <w:rPr>
          <w:lang w:val="en-US"/>
        </w:rPr>
      </w:pPr>
      <w:r w:rsidRPr="00624476">
        <w:rPr>
          <w:lang w:val="en-US"/>
        </w:rPr>
        <w:t xml:space="preserve">            pattern = ascii_art[char]</w:t>
      </w:r>
    </w:p>
    <w:p w14:paraId="60E35CFB" w14:textId="77777777" w:rsidR="00624476" w:rsidRPr="00624476" w:rsidRDefault="00624476" w:rsidP="00624476">
      <w:pPr>
        <w:pStyle w:val="ListingPython"/>
        <w:rPr>
          <w:lang w:val="en-US"/>
        </w:rPr>
      </w:pPr>
      <w:r w:rsidRPr="00624476">
        <w:rPr>
          <w:lang w:val="en-US"/>
        </w:rPr>
        <w:t xml:space="preserve">            for i in range(5):</w:t>
      </w:r>
    </w:p>
    <w:p w14:paraId="0D72FB87" w14:textId="77777777" w:rsidR="00624476" w:rsidRPr="00624476" w:rsidRDefault="00624476" w:rsidP="00624476">
      <w:pPr>
        <w:pStyle w:val="ListingPython"/>
        <w:rPr>
          <w:lang w:val="en-US"/>
        </w:rPr>
      </w:pPr>
      <w:r w:rsidRPr="00624476">
        <w:rPr>
          <w:lang w:val="en-US"/>
        </w:rPr>
        <w:t xml:space="preserve">                lines[i] += pattern[i] + '  '</w:t>
      </w:r>
    </w:p>
    <w:p w14:paraId="0F282491" w14:textId="77777777" w:rsidR="00624476" w:rsidRPr="00624476" w:rsidRDefault="00624476" w:rsidP="00624476">
      <w:pPr>
        <w:pStyle w:val="ListingPython"/>
        <w:rPr>
          <w:lang w:val="en-US"/>
        </w:rPr>
      </w:pPr>
    </w:p>
    <w:p w14:paraId="120F7CD6" w14:textId="77777777" w:rsidR="00624476" w:rsidRPr="00624476" w:rsidRDefault="00624476" w:rsidP="00624476">
      <w:pPr>
        <w:pStyle w:val="ListingPython"/>
        <w:rPr>
          <w:lang w:val="en-US"/>
        </w:rPr>
      </w:pPr>
      <w:r w:rsidRPr="00624476">
        <w:rPr>
          <w:lang w:val="en-US"/>
        </w:rPr>
        <w:t xml:space="preserve">    for line in lines:</w:t>
      </w:r>
    </w:p>
    <w:p w14:paraId="7734CD05" w14:textId="77777777" w:rsidR="00624476" w:rsidRPr="00624476" w:rsidRDefault="00624476" w:rsidP="00624476">
      <w:pPr>
        <w:pStyle w:val="ListingPython"/>
        <w:rPr>
          <w:lang w:val="en-US"/>
        </w:rPr>
      </w:pPr>
      <w:r w:rsidRPr="00624476">
        <w:rPr>
          <w:lang w:val="en-US"/>
        </w:rPr>
        <w:t xml:space="preserve">        print(line)</w:t>
      </w:r>
    </w:p>
    <w:p w14:paraId="3FAA2A42" w14:textId="77777777" w:rsidR="00624476" w:rsidRPr="00624476" w:rsidRDefault="00624476" w:rsidP="00624476">
      <w:pPr>
        <w:pStyle w:val="ListingPython"/>
        <w:rPr>
          <w:lang w:val="en-US"/>
        </w:rPr>
      </w:pPr>
    </w:p>
    <w:p w14:paraId="7E23FFF6" w14:textId="77777777" w:rsidR="00624476" w:rsidRPr="00624476" w:rsidRDefault="00624476" w:rsidP="00624476">
      <w:pPr>
        <w:pStyle w:val="ListingPython"/>
        <w:rPr>
          <w:lang w:val="en-US"/>
        </w:rPr>
      </w:pPr>
    </w:p>
    <w:p w14:paraId="461F8657" w14:textId="77777777" w:rsidR="00624476" w:rsidRDefault="00624476" w:rsidP="00624476">
      <w:pPr>
        <w:pStyle w:val="ListingPython"/>
      </w:pPr>
      <w:r>
        <w:t># Programm ausführen</w:t>
      </w:r>
    </w:p>
    <w:p w14:paraId="49D03963" w14:textId="427188C1" w:rsidR="00B33EF7" w:rsidRDefault="00624476" w:rsidP="00624476">
      <w:pPr>
        <w:pStyle w:val="ListingPython"/>
      </w:pPr>
      <w:r>
        <w:t>print_hallo_welt()</w:t>
      </w:r>
    </w:p>
    <w:p w14:paraId="5EB94C92" w14:textId="77777777" w:rsidR="00624476" w:rsidRDefault="00624476" w:rsidP="00624476">
      <w:pPr>
        <w:pStyle w:val="ListingPython"/>
      </w:pPr>
    </w:p>
    <w:p w14:paraId="00B2D3E3" w14:textId="77777777" w:rsidR="00624476" w:rsidRDefault="00624476" w:rsidP="00624476">
      <w:pPr>
        <w:pStyle w:val="ListingPython"/>
      </w:pPr>
    </w:p>
    <w:p w14:paraId="7724A407" w14:textId="77777777" w:rsidR="00EC5A77" w:rsidRPr="00EC5A77" w:rsidRDefault="00EC5A77" w:rsidP="00EC5A77">
      <w:pPr>
        <w:pStyle w:val="ListingPython"/>
        <w:rPr>
          <w:rStyle w:val="ListingZeichenFett"/>
        </w:rPr>
      </w:pPr>
      <w:r w:rsidRPr="00EC5A77">
        <w:rPr>
          <w:rStyle w:val="ListingZeichenFett"/>
        </w:rPr>
        <w:t>Erstelle ein animiertes „Hallo Welt“ in HTML mit JavaScript, bei dem die Buchstaben nacheinander erscheinen und in verschiedenen Farben blinken.</w:t>
      </w:r>
    </w:p>
    <w:p w14:paraId="2905D3C4" w14:textId="77777777" w:rsidR="00EC5A77" w:rsidRDefault="00EC5A77" w:rsidP="00624476">
      <w:pPr>
        <w:pStyle w:val="ListingPython"/>
      </w:pPr>
    </w:p>
    <w:p w14:paraId="35CE1CBF" w14:textId="77777777" w:rsidR="00D82742" w:rsidRDefault="00D82742" w:rsidP="00D82742">
      <w:pPr>
        <w:pStyle w:val="ListingPython"/>
      </w:pPr>
      <w:r>
        <w:t>&lt;!DOCTYPE html&gt;</w:t>
      </w:r>
    </w:p>
    <w:p w14:paraId="3F31AB12" w14:textId="77777777" w:rsidR="00D82742" w:rsidRDefault="00D82742" w:rsidP="00D82742">
      <w:pPr>
        <w:pStyle w:val="ListingPython"/>
      </w:pPr>
      <w:r>
        <w:t>&lt;html lang="de"&gt;</w:t>
      </w:r>
    </w:p>
    <w:p w14:paraId="6F7CA9A7" w14:textId="77777777" w:rsidR="00D82742" w:rsidRPr="00D82742" w:rsidRDefault="00D82742" w:rsidP="00D82742">
      <w:pPr>
        <w:pStyle w:val="ListingPython"/>
        <w:rPr>
          <w:lang w:val="en-US"/>
        </w:rPr>
      </w:pPr>
      <w:r w:rsidRPr="00D82742">
        <w:rPr>
          <w:lang w:val="en-US"/>
        </w:rPr>
        <w:t>&lt;head&gt;</w:t>
      </w:r>
    </w:p>
    <w:p w14:paraId="1C855CE3" w14:textId="77777777" w:rsidR="00D82742" w:rsidRPr="00D82742" w:rsidRDefault="00D82742" w:rsidP="00D82742">
      <w:pPr>
        <w:pStyle w:val="ListingPython"/>
        <w:rPr>
          <w:lang w:val="en-US"/>
        </w:rPr>
      </w:pPr>
      <w:r w:rsidRPr="00D82742">
        <w:rPr>
          <w:lang w:val="en-US"/>
        </w:rPr>
        <w:t xml:space="preserve">    &lt;meta charset="UTF-8"&gt;</w:t>
      </w:r>
    </w:p>
    <w:p w14:paraId="434935A0" w14:textId="77777777" w:rsidR="00D82742" w:rsidRPr="00D82742" w:rsidRDefault="00D82742" w:rsidP="00D82742">
      <w:pPr>
        <w:pStyle w:val="ListingPython"/>
        <w:rPr>
          <w:lang w:val="en-US"/>
        </w:rPr>
      </w:pPr>
      <w:r w:rsidRPr="00D82742">
        <w:rPr>
          <w:lang w:val="en-US"/>
        </w:rPr>
        <w:t xml:space="preserve">    &lt;title&gt;Animiertes Hallo Welt&lt;/title&gt;</w:t>
      </w:r>
    </w:p>
    <w:p w14:paraId="6A9B07B3" w14:textId="77777777" w:rsidR="00D82742" w:rsidRPr="00D82742" w:rsidRDefault="00D82742" w:rsidP="00D82742">
      <w:pPr>
        <w:pStyle w:val="ListingPython"/>
        <w:rPr>
          <w:lang w:val="en-US"/>
        </w:rPr>
      </w:pPr>
      <w:r w:rsidRPr="00D82742">
        <w:rPr>
          <w:lang w:val="en-US"/>
        </w:rPr>
        <w:t xml:space="preserve">    &lt;style&gt;</w:t>
      </w:r>
    </w:p>
    <w:p w14:paraId="5883504B" w14:textId="77777777" w:rsidR="00D82742" w:rsidRPr="00D82742" w:rsidRDefault="00D82742" w:rsidP="00D82742">
      <w:pPr>
        <w:pStyle w:val="ListingPython"/>
        <w:rPr>
          <w:lang w:val="en-US"/>
        </w:rPr>
      </w:pPr>
      <w:r w:rsidRPr="00D82742">
        <w:rPr>
          <w:lang w:val="en-US"/>
        </w:rPr>
        <w:t xml:space="preserve">        body {</w:t>
      </w:r>
    </w:p>
    <w:p w14:paraId="40AC2729" w14:textId="77777777" w:rsidR="00D82742" w:rsidRPr="00D82742" w:rsidRDefault="00D82742" w:rsidP="00D82742">
      <w:pPr>
        <w:pStyle w:val="ListingPython"/>
        <w:rPr>
          <w:lang w:val="en-US"/>
        </w:rPr>
      </w:pPr>
      <w:r w:rsidRPr="00D82742">
        <w:rPr>
          <w:lang w:val="en-US"/>
        </w:rPr>
        <w:t xml:space="preserve">            font-family: Arial, sans-serif;</w:t>
      </w:r>
    </w:p>
    <w:p w14:paraId="27672889" w14:textId="77777777" w:rsidR="00D82742" w:rsidRPr="00D82742" w:rsidRDefault="00D82742" w:rsidP="00D82742">
      <w:pPr>
        <w:pStyle w:val="ListingPython"/>
        <w:rPr>
          <w:lang w:val="en-US"/>
        </w:rPr>
      </w:pPr>
      <w:r w:rsidRPr="00D82742">
        <w:rPr>
          <w:lang w:val="en-US"/>
        </w:rPr>
        <w:t xml:space="preserve">            font-size: 50px;</w:t>
      </w:r>
    </w:p>
    <w:p w14:paraId="3B8AE50A" w14:textId="77777777" w:rsidR="00D82742" w:rsidRPr="00D82742" w:rsidRDefault="00D82742" w:rsidP="00D82742">
      <w:pPr>
        <w:pStyle w:val="ListingPython"/>
        <w:rPr>
          <w:lang w:val="en-US"/>
        </w:rPr>
      </w:pPr>
      <w:r w:rsidRPr="00D82742">
        <w:rPr>
          <w:lang w:val="en-US"/>
        </w:rPr>
        <w:t xml:space="preserve">            text-align: center;</w:t>
      </w:r>
    </w:p>
    <w:p w14:paraId="5A817F3B" w14:textId="77777777" w:rsidR="00D82742" w:rsidRPr="00D82742" w:rsidRDefault="00D82742" w:rsidP="00D82742">
      <w:pPr>
        <w:pStyle w:val="ListingPython"/>
        <w:rPr>
          <w:lang w:val="en-US"/>
        </w:rPr>
      </w:pPr>
      <w:r w:rsidRPr="00D82742">
        <w:rPr>
          <w:lang w:val="en-US"/>
        </w:rPr>
        <w:t xml:space="preserve">            margin-top: 20%;</w:t>
      </w:r>
    </w:p>
    <w:p w14:paraId="34FAE907" w14:textId="77777777" w:rsidR="00D82742" w:rsidRPr="00D82742" w:rsidRDefault="00D82742" w:rsidP="00D82742">
      <w:pPr>
        <w:pStyle w:val="ListingPython"/>
        <w:rPr>
          <w:lang w:val="en-US"/>
        </w:rPr>
      </w:pPr>
      <w:r w:rsidRPr="00D82742">
        <w:rPr>
          <w:lang w:val="en-US"/>
        </w:rPr>
        <w:t xml:space="preserve">            background-color: #000;</w:t>
      </w:r>
    </w:p>
    <w:p w14:paraId="18CA8F48" w14:textId="77777777" w:rsidR="00D82742" w:rsidRPr="00D82742" w:rsidRDefault="00D82742" w:rsidP="00D82742">
      <w:pPr>
        <w:pStyle w:val="ListingPython"/>
        <w:rPr>
          <w:lang w:val="en-US"/>
        </w:rPr>
      </w:pPr>
      <w:r w:rsidRPr="00D82742">
        <w:rPr>
          <w:lang w:val="en-US"/>
        </w:rPr>
        <w:t xml:space="preserve">            color: white;</w:t>
      </w:r>
    </w:p>
    <w:p w14:paraId="2DE7798D" w14:textId="77777777" w:rsidR="00D82742" w:rsidRPr="00D82742" w:rsidRDefault="00D82742" w:rsidP="00D82742">
      <w:pPr>
        <w:pStyle w:val="ListingPython"/>
        <w:rPr>
          <w:lang w:val="en-US"/>
        </w:rPr>
      </w:pPr>
      <w:r w:rsidRPr="00D82742">
        <w:rPr>
          <w:lang w:val="en-US"/>
        </w:rPr>
        <w:t xml:space="preserve">        }</w:t>
      </w:r>
    </w:p>
    <w:p w14:paraId="242ED923" w14:textId="77777777" w:rsidR="00D82742" w:rsidRPr="00D82742" w:rsidRDefault="00D82742" w:rsidP="00D82742">
      <w:pPr>
        <w:pStyle w:val="ListingPython"/>
        <w:rPr>
          <w:lang w:val="en-US"/>
        </w:rPr>
      </w:pPr>
    </w:p>
    <w:p w14:paraId="344CCF0F" w14:textId="77777777" w:rsidR="00D82742" w:rsidRPr="00D82742" w:rsidRDefault="00D82742" w:rsidP="00D82742">
      <w:pPr>
        <w:pStyle w:val="ListingPython"/>
        <w:rPr>
          <w:lang w:val="en-US"/>
        </w:rPr>
      </w:pPr>
      <w:r w:rsidRPr="00D82742">
        <w:rPr>
          <w:lang w:val="en-US"/>
        </w:rPr>
        <w:t xml:space="preserve">        .letter {</w:t>
      </w:r>
    </w:p>
    <w:p w14:paraId="01B046E6" w14:textId="77777777" w:rsidR="00D82742" w:rsidRPr="00D82742" w:rsidRDefault="00D82742" w:rsidP="00D82742">
      <w:pPr>
        <w:pStyle w:val="ListingPython"/>
        <w:rPr>
          <w:lang w:val="en-US"/>
        </w:rPr>
      </w:pPr>
      <w:r w:rsidRPr="00D82742">
        <w:rPr>
          <w:lang w:val="en-US"/>
        </w:rPr>
        <w:t xml:space="preserve">            opacity: 0;</w:t>
      </w:r>
    </w:p>
    <w:p w14:paraId="629C8DDD" w14:textId="77777777" w:rsidR="00D82742" w:rsidRPr="00D82742" w:rsidRDefault="00D82742" w:rsidP="00D82742">
      <w:pPr>
        <w:pStyle w:val="ListingPython"/>
        <w:rPr>
          <w:lang w:val="en-US"/>
        </w:rPr>
      </w:pPr>
      <w:r w:rsidRPr="00D82742">
        <w:rPr>
          <w:lang w:val="en-US"/>
        </w:rPr>
        <w:t xml:space="preserve">            animation: appear 1s forwards, blink 1s infinite alternate;</w:t>
      </w:r>
    </w:p>
    <w:p w14:paraId="2AFB4CDA" w14:textId="77777777" w:rsidR="00D82742" w:rsidRPr="00D82742" w:rsidRDefault="00D82742" w:rsidP="00D82742">
      <w:pPr>
        <w:pStyle w:val="ListingPython"/>
        <w:rPr>
          <w:lang w:val="en-US"/>
        </w:rPr>
      </w:pPr>
      <w:r w:rsidRPr="00D82742">
        <w:rPr>
          <w:lang w:val="en-US"/>
        </w:rPr>
        <w:t xml:space="preserve">        }</w:t>
      </w:r>
    </w:p>
    <w:p w14:paraId="05C01174" w14:textId="77777777" w:rsidR="00D82742" w:rsidRPr="00D82742" w:rsidRDefault="00D82742" w:rsidP="00D82742">
      <w:pPr>
        <w:pStyle w:val="ListingPython"/>
        <w:rPr>
          <w:lang w:val="en-US"/>
        </w:rPr>
      </w:pPr>
    </w:p>
    <w:p w14:paraId="346A42D8" w14:textId="77777777" w:rsidR="00D82742" w:rsidRPr="00D82742" w:rsidRDefault="00D82742" w:rsidP="00D82742">
      <w:pPr>
        <w:pStyle w:val="ListingPython"/>
        <w:rPr>
          <w:lang w:val="en-US"/>
        </w:rPr>
      </w:pPr>
      <w:r w:rsidRPr="00D82742">
        <w:rPr>
          <w:lang w:val="en-US"/>
        </w:rPr>
        <w:t xml:space="preserve">        @keyframes appear {</w:t>
      </w:r>
    </w:p>
    <w:p w14:paraId="6B9318AE" w14:textId="77777777" w:rsidR="00D82742" w:rsidRPr="00D82742" w:rsidRDefault="00D82742" w:rsidP="00D82742">
      <w:pPr>
        <w:pStyle w:val="ListingPython"/>
        <w:rPr>
          <w:lang w:val="en-US"/>
        </w:rPr>
      </w:pPr>
      <w:r w:rsidRPr="00D82742">
        <w:rPr>
          <w:lang w:val="en-US"/>
        </w:rPr>
        <w:t xml:space="preserve">            to { opacity: 1; }</w:t>
      </w:r>
    </w:p>
    <w:p w14:paraId="0526BE9B" w14:textId="77777777" w:rsidR="00D82742" w:rsidRPr="00D82742" w:rsidRDefault="00D82742" w:rsidP="00D82742">
      <w:pPr>
        <w:pStyle w:val="ListingPython"/>
        <w:rPr>
          <w:lang w:val="en-US"/>
        </w:rPr>
      </w:pPr>
      <w:r w:rsidRPr="00D82742">
        <w:rPr>
          <w:lang w:val="en-US"/>
        </w:rPr>
        <w:t xml:space="preserve">        }</w:t>
      </w:r>
    </w:p>
    <w:p w14:paraId="3A6AE94C" w14:textId="77777777" w:rsidR="00D82742" w:rsidRPr="00D82742" w:rsidRDefault="00D82742" w:rsidP="00D82742">
      <w:pPr>
        <w:pStyle w:val="ListingPython"/>
        <w:rPr>
          <w:lang w:val="en-US"/>
        </w:rPr>
      </w:pPr>
    </w:p>
    <w:p w14:paraId="3284C9CC" w14:textId="77777777" w:rsidR="00D82742" w:rsidRPr="00D82742" w:rsidRDefault="00D82742" w:rsidP="00D82742">
      <w:pPr>
        <w:pStyle w:val="ListingPython"/>
        <w:rPr>
          <w:lang w:val="en-US"/>
        </w:rPr>
      </w:pPr>
      <w:r w:rsidRPr="00D82742">
        <w:rPr>
          <w:lang w:val="en-US"/>
        </w:rPr>
        <w:t xml:space="preserve">        @keyframes blink {</w:t>
      </w:r>
    </w:p>
    <w:p w14:paraId="2B3E7200" w14:textId="77777777" w:rsidR="00D82742" w:rsidRPr="00D82742" w:rsidRDefault="00D82742" w:rsidP="00D82742">
      <w:pPr>
        <w:pStyle w:val="ListingPython"/>
        <w:rPr>
          <w:lang w:val="en-US"/>
        </w:rPr>
      </w:pPr>
      <w:r w:rsidRPr="00D82742">
        <w:rPr>
          <w:lang w:val="en-US"/>
        </w:rPr>
        <w:t xml:space="preserve">            from { color: white; }</w:t>
      </w:r>
    </w:p>
    <w:p w14:paraId="15A82A24" w14:textId="77777777" w:rsidR="00D82742" w:rsidRPr="00D82742" w:rsidRDefault="00D82742" w:rsidP="00D82742">
      <w:pPr>
        <w:pStyle w:val="ListingPython"/>
        <w:rPr>
          <w:lang w:val="en-US"/>
        </w:rPr>
      </w:pPr>
      <w:r w:rsidRPr="00D82742">
        <w:rPr>
          <w:lang w:val="en-US"/>
        </w:rPr>
        <w:t xml:space="preserve">            to { color: var(--blink-color); }</w:t>
      </w:r>
    </w:p>
    <w:p w14:paraId="6F656D22" w14:textId="77777777" w:rsidR="00D82742" w:rsidRPr="00D82742" w:rsidRDefault="00D82742" w:rsidP="00D82742">
      <w:pPr>
        <w:pStyle w:val="ListingPython"/>
        <w:rPr>
          <w:lang w:val="en-US"/>
        </w:rPr>
      </w:pPr>
      <w:r w:rsidRPr="00D82742">
        <w:rPr>
          <w:lang w:val="en-US"/>
        </w:rPr>
        <w:t xml:space="preserve">        }</w:t>
      </w:r>
    </w:p>
    <w:p w14:paraId="2118AB30" w14:textId="77777777" w:rsidR="00D82742" w:rsidRPr="00D82742" w:rsidRDefault="00D82742" w:rsidP="00D82742">
      <w:pPr>
        <w:pStyle w:val="ListingPython"/>
        <w:rPr>
          <w:lang w:val="en-US"/>
        </w:rPr>
      </w:pPr>
      <w:r w:rsidRPr="00D82742">
        <w:rPr>
          <w:lang w:val="en-US"/>
        </w:rPr>
        <w:t xml:space="preserve">    &lt;/style&gt;</w:t>
      </w:r>
    </w:p>
    <w:p w14:paraId="4A6C1140" w14:textId="77777777" w:rsidR="00D82742" w:rsidRPr="00D82742" w:rsidRDefault="00D82742" w:rsidP="00D82742">
      <w:pPr>
        <w:pStyle w:val="ListingPython"/>
        <w:rPr>
          <w:lang w:val="en-US"/>
        </w:rPr>
      </w:pPr>
      <w:r w:rsidRPr="00D82742">
        <w:rPr>
          <w:lang w:val="en-US"/>
        </w:rPr>
        <w:lastRenderedPageBreak/>
        <w:t>&lt;/head&gt;</w:t>
      </w:r>
    </w:p>
    <w:p w14:paraId="2EDEA2A9" w14:textId="77777777" w:rsidR="00D82742" w:rsidRPr="00D82742" w:rsidRDefault="00D82742" w:rsidP="00D82742">
      <w:pPr>
        <w:pStyle w:val="ListingPython"/>
        <w:rPr>
          <w:lang w:val="en-US"/>
        </w:rPr>
      </w:pPr>
      <w:r w:rsidRPr="00D82742">
        <w:rPr>
          <w:lang w:val="en-US"/>
        </w:rPr>
        <w:t>&lt;body&gt;</w:t>
      </w:r>
    </w:p>
    <w:p w14:paraId="2E130224" w14:textId="77777777" w:rsidR="00D82742" w:rsidRPr="00D82742" w:rsidRDefault="00D82742" w:rsidP="00D82742">
      <w:pPr>
        <w:pStyle w:val="ListingPython"/>
        <w:rPr>
          <w:lang w:val="en-US"/>
        </w:rPr>
      </w:pPr>
      <w:r w:rsidRPr="00D82742">
        <w:rPr>
          <w:lang w:val="en-US"/>
        </w:rPr>
        <w:t xml:space="preserve">    &lt;div id="hello"&gt;&lt;/div&gt;</w:t>
      </w:r>
    </w:p>
    <w:p w14:paraId="2A45E344" w14:textId="77777777" w:rsidR="00D82742" w:rsidRPr="00D82742" w:rsidRDefault="00D82742" w:rsidP="00D82742">
      <w:pPr>
        <w:pStyle w:val="ListingPython"/>
        <w:rPr>
          <w:lang w:val="en-US"/>
        </w:rPr>
      </w:pPr>
    </w:p>
    <w:p w14:paraId="562C666B" w14:textId="77777777" w:rsidR="00D82742" w:rsidRPr="00D82742" w:rsidRDefault="00D82742" w:rsidP="00D82742">
      <w:pPr>
        <w:pStyle w:val="ListingPython"/>
        <w:rPr>
          <w:lang w:val="en-US"/>
        </w:rPr>
      </w:pPr>
      <w:r w:rsidRPr="00D82742">
        <w:rPr>
          <w:lang w:val="en-US"/>
        </w:rPr>
        <w:t xml:space="preserve">    &lt;script&gt;</w:t>
      </w:r>
    </w:p>
    <w:p w14:paraId="0061F1FD" w14:textId="77777777" w:rsidR="00D82742" w:rsidRPr="00D82742" w:rsidRDefault="00D82742" w:rsidP="00D82742">
      <w:pPr>
        <w:pStyle w:val="ListingPython"/>
        <w:rPr>
          <w:lang w:val="en-US"/>
        </w:rPr>
      </w:pPr>
      <w:r w:rsidRPr="00D82742">
        <w:rPr>
          <w:lang w:val="en-US"/>
        </w:rPr>
        <w:t xml:space="preserve">        const text = "Hallo Welt";</w:t>
      </w:r>
    </w:p>
    <w:p w14:paraId="488D2597" w14:textId="77777777" w:rsidR="00D82742" w:rsidRPr="00D82742" w:rsidRDefault="00D82742" w:rsidP="00D82742">
      <w:pPr>
        <w:pStyle w:val="ListingPython"/>
        <w:rPr>
          <w:lang w:val="en-US"/>
        </w:rPr>
      </w:pPr>
      <w:r w:rsidRPr="00D82742">
        <w:rPr>
          <w:lang w:val="en-US"/>
        </w:rPr>
        <w:t xml:space="preserve">        const colors = ["#FF5733", "#33FF57", "#3357FF", "#F333FF", "#FF33A8", "#33FFF3", "#FFC133", "#8D33FF", "#FF3380", "#33FF99"];</w:t>
      </w:r>
    </w:p>
    <w:p w14:paraId="69E7F1EA" w14:textId="77777777" w:rsidR="00D82742" w:rsidRPr="00D82742" w:rsidRDefault="00D82742" w:rsidP="00D82742">
      <w:pPr>
        <w:pStyle w:val="ListingPython"/>
        <w:rPr>
          <w:lang w:val="en-US"/>
        </w:rPr>
      </w:pPr>
      <w:r w:rsidRPr="00D82742">
        <w:rPr>
          <w:lang w:val="en-US"/>
        </w:rPr>
        <w:t xml:space="preserve">        const container = document.getElementById('hello');</w:t>
      </w:r>
    </w:p>
    <w:p w14:paraId="023880FE" w14:textId="77777777" w:rsidR="00D82742" w:rsidRPr="00D82742" w:rsidRDefault="00D82742" w:rsidP="00D82742">
      <w:pPr>
        <w:pStyle w:val="ListingPython"/>
        <w:rPr>
          <w:lang w:val="en-US"/>
        </w:rPr>
      </w:pPr>
    </w:p>
    <w:p w14:paraId="4CB941BA" w14:textId="77777777" w:rsidR="00D82742" w:rsidRPr="00D82742" w:rsidRDefault="00D82742" w:rsidP="00D82742">
      <w:pPr>
        <w:pStyle w:val="ListingPython"/>
        <w:rPr>
          <w:lang w:val="en-US"/>
        </w:rPr>
      </w:pPr>
      <w:r w:rsidRPr="00D82742">
        <w:rPr>
          <w:lang w:val="en-US"/>
        </w:rPr>
        <w:t xml:space="preserve">        text.split('').forEach((letter, index) =&gt; {</w:t>
      </w:r>
    </w:p>
    <w:p w14:paraId="7A1B51EA" w14:textId="77777777" w:rsidR="00D82742" w:rsidRPr="00D82742" w:rsidRDefault="00D82742" w:rsidP="00D82742">
      <w:pPr>
        <w:pStyle w:val="ListingPython"/>
        <w:rPr>
          <w:lang w:val="en-US"/>
        </w:rPr>
      </w:pPr>
      <w:r w:rsidRPr="00D82742">
        <w:rPr>
          <w:lang w:val="en-US"/>
        </w:rPr>
        <w:t xml:space="preserve">            const span = document.createElement('span');</w:t>
      </w:r>
    </w:p>
    <w:p w14:paraId="05226A95" w14:textId="77777777" w:rsidR="00D82742" w:rsidRPr="00D82742" w:rsidRDefault="00D82742" w:rsidP="00D82742">
      <w:pPr>
        <w:pStyle w:val="ListingPython"/>
        <w:rPr>
          <w:lang w:val="en-US"/>
        </w:rPr>
      </w:pPr>
      <w:r w:rsidRPr="00D82742">
        <w:rPr>
          <w:lang w:val="en-US"/>
        </w:rPr>
        <w:t xml:space="preserve">            span.textContent = letter;</w:t>
      </w:r>
    </w:p>
    <w:p w14:paraId="145F9140" w14:textId="77777777" w:rsidR="00D82742" w:rsidRPr="00D82742" w:rsidRDefault="00D82742" w:rsidP="00D82742">
      <w:pPr>
        <w:pStyle w:val="ListingPython"/>
        <w:rPr>
          <w:lang w:val="en-US"/>
        </w:rPr>
      </w:pPr>
      <w:r w:rsidRPr="00D82742">
        <w:rPr>
          <w:lang w:val="en-US"/>
        </w:rPr>
        <w:t xml:space="preserve">            span.classList.add('letter');</w:t>
      </w:r>
    </w:p>
    <w:p w14:paraId="315403CA" w14:textId="77777777" w:rsidR="00D82742" w:rsidRPr="00D82742" w:rsidRDefault="00D82742" w:rsidP="00D82742">
      <w:pPr>
        <w:pStyle w:val="ListingPython"/>
        <w:rPr>
          <w:lang w:val="en-US"/>
        </w:rPr>
      </w:pPr>
      <w:r w:rsidRPr="00D82742">
        <w:rPr>
          <w:lang w:val="en-US"/>
        </w:rPr>
        <w:t xml:space="preserve">            span.style.setProperty('--blink-color', colors[index % colors.length]);</w:t>
      </w:r>
    </w:p>
    <w:p w14:paraId="7F22376B" w14:textId="77777777" w:rsidR="00D82742" w:rsidRPr="00D82742" w:rsidRDefault="00D82742" w:rsidP="00D82742">
      <w:pPr>
        <w:pStyle w:val="ListingPython"/>
        <w:rPr>
          <w:lang w:val="en-US"/>
        </w:rPr>
      </w:pPr>
      <w:r w:rsidRPr="00D82742">
        <w:rPr>
          <w:lang w:val="en-US"/>
        </w:rPr>
        <w:t xml:space="preserve">            span.style.animationDelay = `${index * 0.3}s`;</w:t>
      </w:r>
    </w:p>
    <w:p w14:paraId="5EB4F84F" w14:textId="77777777" w:rsidR="00D82742" w:rsidRPr="00D82742" w:rsidRDefault="00D82742" w:rsidP="00D82742">
      <w:pPr>
        <w:pStyle w:val="ListingPython"/>
        <w:rPr>
          <w:lang w:val="en-US"/>
        </w:rPr>
      </w:pPr>
      <w:r w:rsidRPr="00D82742">
        <w:rPr>
          <w:lang w:val="en-US"/>
        </w:rPr>
        <w:t xml:space="preserve">            container.appendChild(span);</w:t>
      </w:r>
    </w:p>
    <w:p w14:paraId="5FA6D2E0" w14:textId="77777777" w:rsidR="00D82742" w:rsidRPr="00D82742" w:rsidRDefault="00D82742" w:rsidP="00D82742">
      <w:pPr>
        <w:pStyle w:val="ListingPython"/>
        <w:rPr>
          <w:lang w:val="en-US"/>
        </w:rPr>
      </w:pPr>
      <w:r w:rsidRPr="00D82742">
        <w:rPr>
          <w:lang w:val="en-US"/>
        </w:rPr>
        <w:t xml:space="preserve">        });</w:t>
      </w:r>
    </w:p>
    <w:p w14:paraId="1DF4D5F6" w14:textId="77777777" w:rsidR="00D82742" w:rsidRPr="00D82742" w:rsidRDefault="00D82742" w:rsidP="00D82742">
      <w:pPr>
        <w:pStyle w:val="ListingPython"/>
        <w:rPr>
          <w:lang w:val="en-US"/>
        </w:rPr>
      </w:pPr>
      <w:r w:rsidRPr="00D82742">
        <w:rPr>
          <w:lang w:val="en-US"/>
        </w:rPr>
        <w:t xml:space="preserve">    &lt;/script&gt;</w:t>
      </w:r>
    </w:p>
    <w:p w14:paraId="54C0F823" w14:textId="77777777" w:rsidR="00D82742" w:rsidRPr="00D82742" w:rsidRDefault="00D82742" w:rsidP="00D82742">
      <w:pPr>
        <w:pStyle w:val="ListingPython"/>
        <w:rPr>
          <w:lang w:val="en-US"/>
        </w:rPr>
      </w:pPr>
      <w:r w:rsidRPr="00D82742">
        <w:rPr>
          <w:lang w:val="en-US"/>
        </w:rPr>
        <w:t>&lt;/body&gt;</w:t>
      </w:r>
    </w:p>
    <w:p w14:paraId="2D3B8E39" w14:textId="09FC3248" w:rsidR="00EC5A77" w:rsidRDefault="00D82742" w:rsidP="00D82742">
      <w:pPr>
        <w:pStyle w:val="ListingPython"/>
      </w:pPr>
      <w:r>
        <w:t>&lt;/html&gt;</w:t>
      </w:r>
    </w:p>
    <w:p w14:paraId="44F505DA" w14:textId="77777777" w:rsidR="00D82742" w:rsidRDefault="00D82742" w:rsidP="00D82742">
      <w:pPr>
        <w:pStyle w:val="ListingPython"/>
      </w:pPr>
    </w:p>
    <w:p w14:paraId="765C3B4A" w14:textId="77777777" w:rsidR="00150C84" w:rsidRDefault="00150C84" w:rsidP="00D82742">
      <w:pPr>
        <w:pStyle w:val="ListingPython"/>
      </w:pPr>
    </w:p>
    <w:p w14:paraId="1622E965" w14:textId="77777777" w:rsidR="00150C84" w:rsidRDefault="00150C84" w:rsidP="00150C84">
      <w:pPr>
        <w:rPr>
          <w:rStyle w:val="ListingZeichenFett"/>
        </w:rPr>
      </w:pPr>
      <w:r w:rsidRPr="00755F03">
        <w:rPr>
          <w:rStyle w:val="ListingZeichenFett"/>
        </w:rPr>
        <w:t>Kannst du mir den HTML/JavaScript-Code für das animierte "Hallo Welt" erklären?</w:t>
      </w:r>
    </w:p>
    <w:p w14:paraId="349A8773" w14:textId="77777777" w:rsidR="00FE12C3" w:rsidRPr="00755F03" w:rsidRDefault="00FE12C3" w:rsidP="00150C84">
      <w:pPr>
        <w:rPr>
          <w:rStyle w:val="ListingZeichenFett"/>
        </w:rPr>
      </w:pPr>
    </w:p>
    <w:p w14:paraId="139BB16D" w14:textId="77777777" w:rsidR="00A466EB" w:rsidRDefault="00A466EB" w:rsidP="00A466EB">
      <w:pPr>
        <w:pStyle w:val="ListingPython"/>
      </w:pPr>
      <w:r>
        <w:t>Natürlich! Hier erkläre ich dir den HTML/JavaScript-Code Schritt für Schritt:</w:t>
      </w:r>
    </w:p>
    <w:p w14:paraId="56F26ECC" w14:textId="77777777" w:rsidR="00A466EB" w:rsidRDefault="00A466EB" w:rsidP="00A466EB">
      <w:pPr>
        <w:pStyle w:val="ListingPython"/>
      </w:pPr>
      <w:r>
        <w:t xml:space="preserve"> </w:t>
      </w:r>
    </w:p>
    <w:p w14:paraId="2D917DE6" w14:textId="77777777" w:rsidR="00A466EB" w:rsidRDefault="00A466EB" w:rsidP="00A466EB">
      <w:pPr>
        <w:pStyle w:val="ListingPython"/>
      </w:pPr>
      <w:r>
        <w:t>1. HTML-Struktur:</w:t>
      </w:r>
    </w:p>
    <w:p w14:paraId="4197A8B6" w14:textId="77777777" w:rsidR="00A466EB" w:rsidRDefault="00A466EB" w:rsidP="00A466EB">
      <w:pPr>
        <w:pStyle w:val="ListingPython"/>
      </w:pPr>
      <w:r>
        <w:t>&lt;div id="hello"&gt;&lt;/div&gt;</w:t>
      </w:r>
    </w:p>
    <w:p w14:paraId="723024E2" w14:textId="77777777" w:rsidR="00A466EB" w:rsidRDefault="00A466EB" w:rsidP="00A466EB">
      <w:pPr>
        <w:pStyle w:val="ListingPython"/>
      </w:pPr>
      <w:r>
        <w:t>• Dies ist ein leerer Container, in den das animierte „Hallo Welt“ eingefügt wird.</w:t>
      </w:r>
    </w:p>
    <w:p w14:paraId="3C03D8FB" w14:textId="77777777" w:rsidR="00A466EB" w:rsidRDefault="00A466EB" w:rsidP="00A466EB">
      <w:pPr>
        <w:pStyle w:val="ListingPython"/>
      </w:pPr>
      <w:r>
        <w:t xml:space="preserve"> </w:t>
      </w:r>
    </w:p>
    <w:p w14:paraId="7AA7D7CB" w14:textId="77777777" w:rsidR="00A466EB" w:rsidRDefault="00A466EB" w:rsidP="00A466EB">
      <w:pPr>
        <w:pStyle w:val="ListingPython"/>
      </w:pPr>
      <w:r>
        <w:t>2. CSS-Styling und Animationen:</w:t>
      </w:r>
    </w:p>
    <w:p w14:paraId="140E72F2" w14:textId="77777777" w:rsidR="00A466EB" w:rsidRDefault="00A466EB" w:rsidP="00A466EB">
      <w:pPr>
        <w:pStyle w:val="ListingPython"/>
      </w:pPr>
      <w:r>
        <w:t>body {</w:t>
      </w:r>
    </w:p>
    <w:p w14:paraId="095C6C7C" w14:textId="77777777" w:rsidR="00A466EB" w:rsidRDefault="00A466EB" w:rsidP="00A466EB">
      <w:pPr>
        <w:pStyle w:val="ListingPython"/>
      </w:pPr>
      <w:r>
        <w:t xml:space="preserve">    font-family: Arial, sans-serif;</w:t>
      </w:r>
    </w:p>
    <w:p w14:paraId="39BA77DC" w14:textId="77777777" w:rsidR="00A466EB" w:rsidRDefault="00A466EB" w:rsidP="00A466EB">
      <w:pPr>
        <w:pStyle w:val="ListingPython"/>
      </w:pPr>
      <w:r>
        <w:t xml:space="preserve">    font-size: 50px;</w:t>
      </w:r>
    </w:p>
    <w:p w14:paraId="41951035" w14:textId="77777777" w:rsidR="00A466EB" w:rsidRDefault="00A466EB" w:rsidP="00A466EB">
      <w:pPr>
        <w:pStyle w:val="ListingPython"/>
      </w:pPr>
      <w:r>
        <w:t xml:space="preserve">    text-align: center;</w:t>
      </w:r>
    </w:p>
    <w:p w14:paraId="0E9BA091" w14:textId="77777777" w:rsidR="00A466EB" w:rsidRDefault="00A466EB" w:rsidP="00A466EB">
      <w:pPr>
        <w:pStyle w:val="ListingPython"/>
      </w:pPr>
      <w:r>
        <w:lastRenderedPageBreak/>
        <w:t xml:space="preserve">    margin-top: 20%;</w:t>
      </w:r>
    </w:p>
    <w:p w14:paraId="036B8FF4" w14:textId="77777777" w:rsidR="00A466EB" w:rsidRDefault="00A466EB" w:rsidP="00A466EB">
      <w:pPr>
        <w:pStyle w:val="ListingPython"/>
      </w:pPr>
      <w:r>
        <w:t xml:space="preserve">    background-color: #000;</w:t>
      </w:r>
    </w:p>
    <w:p w14:paraId="507E3CBC" w14:textId="77777777" w:rsidR="00A466EB" w:rsidRDefault="00A466EB" w:rsidP="00A466EB">
      <w:pPr>
        <w:pStyle w:val="ListingPython"/>
      </w:pPr>
      <w:r>
        <w:t xml:space="preserve">    color: white;</w:t>
      </w:r>
    </w:p>
    <w:p w14:paraId="4391710C" w14:textId="77777777" w:rsidR="00A466EB" w:rsidRDefault="00A466EB" w:rsidP="00A466EB">
      <w:pPr>
        <w:pStyle w:val="ListingPython"/>
      </w:pPr>
      <w:r>
        <w:t>}</w:t>
      </w:r>
    </w:p>
    <w:p w14:paraId="3DAABD04" w14:textId="77777777" w:rsidR="00A466EB" w:rsidRDefault="00A466EB" w:rsidP="00A466EB">
      <w:pPr>
        <w:pStyle w:val="ListingPython"/>
      </w:pPr>
      <w:r>
        <w:t>• Diese CSS-Regeln definieren die allgemeine Formatierung des Textes und Hintergrundes der Seite.</w:t>
      </w:r>
    </w:p>
    <w:p w14:paraId="5A220C42" w14:textId="77777777" w:rsidR="00A466EB" w:rsidRDefault="00A466EB" w:rsidP="00A466EB">
      <w:pPr>
        <w:pStyle w:val="ListingPython"/>
      </w:pPr>
      <w:r>
        <w:t>.letter {</w:t>
      </w:r>
    </w:p>
    <w:p w14:paraId="673D1697" w14:textId="77777777" w:rsidR="00A466EB" w:rsidRDefault="00A466EB" w:rsidP="00A466EB">
      <w:pPr>
        <w:pStyle w:val="ListingPython"/>
      </w:pPr>
      <w:r>
        <w:t xml:space="preserve">    opacity: 0; /* Startet unsichtbar */</w:t>
      </w:r>
    </w:p>
    <w:p w14:paraId="2D989E29" w14:textId="77777777" w:rsidR="00A466EB" w:rsidRDefault="00A466EB" w:rsidP="00A466EB">
      <w:pPr>
        <w:pStyle w:val="ListingPython"/>
      </w:pPr>
      <w:r>
        <w:t xml:space="preserve">    animation: appear 1s forwards, blink 1s infinite alternate;</w:t>
      </w:r>
    </w:p>
    <w:p w14:paraId="52F855AC" w14:textId="77777777" w:rsidR="00A466EB" w:rsidRDefault="00A466EB" w:rsidP="00A466EB">
      <w:pPr>
        <w:pStyle w:val="ListingPython"/>
      </w:pPr>
      <w:r>
        <w:t>}</w:t>
      </w:r>
    </w:p>
    <w:p w14:paraId="1BFB8BF7" w14:textId="77777777" w:rsidR="00A466EB" w:rsidRDefault="00A466EB" w:rsidP="00A466EB">
      <w:pPr>
        <w:pStyle w:val="ListingPython"/>
      </w:pPr>
      <w:r>
        <w:t>• Jeder Buchstabe bekommt die Klasse .letter.</w:t>
      </w:r>
    </w:p>
    <w:p w14:paraId="1C354C76" w14:textId="77777777" w:rsidR="00A466EB" w:rsidRDefault="00A466EB" w:rsidP="00A466EB">
      <w:pPr>
        <w:pStyle w:val="ListingPython"/>
      </w:pPr>
      <w:r>
        <w:t>• Standardmäßig sind Buchstaben unsichtbar (opacity: 0) und bekommen zwei Animationen:</w:t>
      </w:r>
    </w:p>
    <w:p w14:paraId="43C31A84" w14:textId="77777777" w:rsidR="00A466EB" w:rsidRDefault="00A466EB" w:rsidP="00A466EB">
      <w:pPr>
        <w:pStyle w:val="ListingPython"/>
      </w:pPr>
      <w:r>
        <w:t>• appear (erscheinen)</w:t>
      </w:r>
    </w:p>
    <w:p w14:paraId="2EDD1704" w14:textId="77777777" w:rsidR="00A466EB" w:rsidRDefault="00A466EB" w:rsidP="00A466EB">
      <w:pPr>
        <w:pStyle w:val="ListingPython"/>
      </w:pPr>
      <w:r>
        <w:t>• blink (blinken)</w:t>
      </w:r>
    </w:p>
    <w:p w14:paraId="72C8BEDB" w14:textId="77777777" w:rsidR="00A466EB" w:rsidRDefault="00A466EB" w:rsidP="00A466EB">
      <w:pPr>
        <w:pStyle w:val="ListingPython"/>
      </w:pPr>
      <w:r>
        <w:t xml:space="preserve"> </w:t>
      </w:r>
    </w:p>
    <w:p w14:paraId="1A4EBF90" w14:textId="77777777" w:rsidR="00A466EB" w:rsidRDefault="00A466EB" w:rsidP="00A466EB">
      <w:pPr>
        <w:pStyle w:val="ListingPython"/>
      </w:pPr>
      <w:r>
        <w:t>3. Keyframe-Animationen:</w:t>
      </w:r>
    </w:p>
    <w:p w14:paraId="5A17AF48" w14:textId="77777777" w:rsidR="00A466EB" w:rsidRDefault="00A466EB" w:rsidP="00A466EB">
      <w:pPr>
        <w:pStyle w:val="ListingPython"/>
      </w:pPr>
      <w:r>
        <w:t>@keyframes appear {</w:t>
      </w:r>
    </w:p>
    <w:p w14:paraId="59AC514B" w14:textId="77777777" w:rsidR="00A466EB" w:rsidRDefault="00A466EB" w:rsidP="00A466EB">
      <w:pPr>
        <w:pStyle w:val="ListingPython"/>
      </w:pPr>
      <w:r>
        <w:t xml:space="preserve">    to { opacity: 1; }</w:t>
      </w:r>
    </w:p>
    <w:p w14:paraId="42B798EA" w14:textId="77777777" w:rsidR="00A466EB" w:rsidRDefault="00A466EB" w:rsidP="00A466EB">
      <w:pPr>
        <w:pStyle w:val="ListingPython"/>
      </w:pPr>
      <w:r>
        <w:t>}</w:t>
      </w:r>
    </w:p>
    <w:p w14:paraId="18722DB7" w14:textId="77777777" w:rsidR="00A466EB" w:rsidRDefault="00A466EB" w:rsidP="00A466EB">
      <w:pPr>
        <w:pStyle w:val="ListingPython"/>
      </w:pPr>
      <w:r>
        <w:t>• Animation „appear“: Der Buchstabe wechselt von unsichtbar (opacity: 0) zu sichtbar (opacity: 1).</w:t>
      </w:r>
    </w:p>
    <w:p w14:paraId="6F507DC0" w14:textId="77777777" w:rsidR="00A466EB" w:rsidRDefault="00A466EB" w:rsidP="00A466EB">
      <w:pPr>
        <w:pStyle w:val="ListingPython"/>
      </w:pPr>
      <w:r>
        <w:t>@keyframes blink {</w:t>
      </w:r>
    </w:p>
    <w:p w14:paraId="7DF51865" w14:textId="77777777" w:rsidR="00A466EB" w:rsidRDefault="00A466EB" w:rsidP="00A466EB">
      <w:pPr>
        <w:pStyle w:val="ListingPython"/>
      </w:pPr>
      <w:r>
        <w:t xml:space="preserve">    from { color: white; }</w:t>
      </w:r>
    </w:p>
    <w:p w14:paraId="3EB5DF3D" w14:textId="77777777" w:rsidR="00A466EB" w:rsidRDefault="00A466EB" w:rsidP="00A466EB">
      <w:pPr>
        <w:pStyle w:val="ListingPython"/>
      </w:pPr>
      <w:r>
        <w:t xml:space="preserve">    to { color: var(--blink-color); }</w:t>
      </w:r>
    </w:p>
    <w:p w14:paraId="62420D6F" w14:textId="77777777" w:rsidR="00A466EB" w:rsidRDefault="00A466EB" w:rsidP="00A466EB">
      <w:pPr>
        <w:pStyle w:val="ListingPython"/>
      </w:pPr>
      <w:r>
        <w:t>}</w:t>
      </w:r>
    </w:p>
    <w:p w14:paraId="1B0A5935" w14:textId="77777777" w:rsidR="00A466EB" w:rsidRDefault="00A466EB" w:rsidP="00A466EB">
      <w:pPr>
        <w:pStyle w:val="ListingPython"/>
      </w:pPr>
      <w:r>
        <w:t>• Animation „blink“: Der Buchstabe wechselt zwischen Weiß und einer dynamisch zugewiesenen Farbe, wodurch das Blinken entsteht.</w:t>
      </w:r>
    </w:p>
    <w:p w14:paraId="770CFFB9" w14:textId="77777777" w:rsidR="00A466EB" w:rsidRDefault="00A466EB" w:rsidP="00A466EB">
      <w:pPr>
        <w:pStyle w:val="ListingPython"/>
      </w:pPr>
      <w:r>
        <w:t xml:space="preserve"> </w:t>
      </w:r>
    </w:p>
    <w:p w14:paraId="48BB4242" w14:textId="77777777" w:rsidR="00A466EB" w:rsidRDefault="00A466EB" w:rsidP="00A466EB">
      <w:pPr>
        <w:pStyle w:val="ListingPython"/>
      </w:pPr>
      <w:r>
        <w:t>4. JavaScript-Logik:</w:t>
      </w:r>
    </w:p>
    <w:p w14:paraId="52E9C6F3" w14:textId="77777777" w:rsidR="00A466EB" w:rsidRDefault="00A466EB" w:rsidP="00A466EB">
      <w:pPr>
        <w:pStyle w:val="ListingPython"/>
      </w:pPr>
      <w:r>
        <w:t>const text = "Hallo Welt";</w:t>
      </w:r>
    </w:p>
    <w:p w14:paraId="6D824479" w14:textId="77777777" w:rsidR="00A466EB" w:rsidRDefault="00A466EB" w:rsidP="00A466EB">
      <w:pPr>
        <w:pStyle w:val="ListingPython"/>
      </w:pPr>
      <w:r>
        <w:t>• Der Text, den wir animieren möchten.</w:t>
      </w:r>
    </w:p>
    <w:p w14:paraId="3989BAE3" w14:textId="77777777" w:rsidR="00A466EB" w:rsidRDefault="00A466EB" w:rsidP="00A466EB">
      <w:pPr>
        <w:pStyle w:val="ListingPython"/>
      </w:pPr>
      <w:r>
        <w:t>const colors = ["#FF5733", "#33FF57", "#3357FF", "#F333FF", "#FF33A8", "#33FFF3", "#FFC133", "#8D33FF", "#FF3380", "#33FF99"];</w:t>
      </w:r>
    </w:p>
    <w:p w14:paraId="73D363B7" w14:textId="77777777" w:rsidR="00A466EB" w:rsidRDefault="00A466EB" w:rsidP="00A466EB">
      <w:pPr>
        <w:pStyle w:val="ListingPython"/>
      </w:pPr>
      <w:r>
        <w:t>• Ein Array mit Farben, die für das Blinken der Buchstaben verwendet werden.</w:t>
      </w:r>
    </w:p>
    <w:p w14:paraId="0FA547BD" w14:textId="77777777" w:rsidR="00A466EB" w:rsidRDefault="00A466EB" w:rsidP="00A466EB">
      <w:pPr>
        <w:pStyle w:val="ListingPython"/>
      </w:pPr>
      <w:r>
        <w:t>const container = document.getElementById('hello');</w:t>
      </w:r>
    </w:p>
    <w:p w14:paraId="52BDD27C" w14:textId="77777777" w:rsidR="00A466EB" w:rsidRDefault="00A466EB" w:rsidP="00A466EB">
      <w:pPr>
        <w:pStyle w:val="ListingPython"/>
      </w:pPr>
      <w:r>
        <w:t>• Wählt das HTML-Element (&lt;div&gt;), in das der Text eingefügt wird.</w:t>
      </w:r>
    </w:p>
    <w:p w14:paraId="5740BB0F" w14:textId="77777777" w:rsidR="00A466EB" w:rsidRDefault="00A466EB" w:rsidP="00A466EB">
      <w:pPr>
        <w:pStyle w:val="ListingPython"/>
      </w:pPr>
      <w:r>
        <w:t>text.split('').forEach((letter, index) =&gt; {</w:t>
      </w:r>
    </w:p>
    <w:p w14:paraId="69550A62" w14:textId="77777777" w:rsidR="00A466EB" w:rsidRDefault="00A466EB" w:rsidP="00A466EB">
      <w:pPr>
        <w:pStyle w:val="ListingPython"/>
      </w:pPr>
      <w:r>
        <w:lastRenderedPageBreak/>
        <w:t xml:space="preserve">    const span = document.createElement('span'); // Neues span-Element für jeden Buchstaben</w:t>
      </w:r>
    </w:p>
    <w:p w14:paraId="7E7C4CEE" w14:textId="77777777" w:rsidR="00A466EB" w:rsidRDefault="00A466EB" w:rsidP="00A466EB">
      <w:pPr>
        <w:pStyle w:val="ListingPython"/>
      </w:pPr>
      <w:r>
        <w:t xml:space="preserve">    span.textContent = letter; // Setzt den Inhalt des span auf den jeweiligen Buchstaben</w:t>
      </w:r>
    </w:p>
    <w:p w14:paraId="01A045EB" w14:textId="77777777" w:rsidR="00A466EB" w:rsidRDefault="00A466EB" w:rsidP="00A466EB">
      <w:pPr>
        <w:pStyle w:val="ListingPython"/>
      </w:pPr>
      <w:r>
        <w:t xml:space="preserve">    span.classList.add('letter'); // Fügt jedem span die CSS-Klasse "letter" hinzu</w:t>
      </w:r>
    </w:p>
    <w:p w14:paraId="7CA6FACB" w14:textId="77777777" w:rsidR="00A466EB" w:rsidRDefault="00A466EB" w:rsidP="00A466EB">
      <w:pPr>
        <w:pStyle w:val="ListingPython"/>
      </w:pPr>
    </w:p>
    <w:p w14:paraId="2CF04751" w14:textId="77777777" w:rsidR="00A466EB" w:rsidRDefault="00A466EB" w:rsidP="00A466EB">
      <w:pPr>
        <w:pStyle w:val="ListingPython"/>
      </w:pPr>
      <w:r>
        <w:t xml:space="preserve">    // Dynamische Zuweisung der Blinkfarbe für jeden Buchstaben</w:t>
      </w:r>
    </w:p>
    <w:p w14:paraId="18ECC053" w14:textId="77777777" w:rsidR="00A466EB" w:rsidRDefault="00A466EB" w:rsidP="00A466EB">
      <w:pPr>
        <w:pStyle w:val="ListingPython"/>
      </w:pPr>
      <w:r>
        <w:t xml:space="preserve">    span.style.setProperty('--blink-color', colors[index % colors.length]);</w:t>
      </w:r>
    </w:p>
    <w:p w14:paraId="4D9AF815" w14:textId="77777777" w:rsidR="00A466EB" w:rsidRDefault="00A466EB" w:rsidP="00A466EB">
      <w:pPr>
        <w:pStyle w:val="ListingPython"/>
      </w:pPr>
    </w:p>
    <w:p w14:paraId="4D2C25DB" w14:textId="77777777" w:rsidR="00A466EB" w:rsidRDefault="00A466EB" w:rsidP="00A466EB">
      <w:pPr>
        <w:pStyle w:val="ListingPython"/>
      </w:pPr>
      <w:r>
        <w:t xml:space="preserve">    // Versetzt die Startzeit der Animation für jeden Buchstaben um 0.3s</w:t>
      </w:r>
    </w:p>
    <w:p w14:paraId="31B50F70" w14:textId="77777777" w:rsidR="00A466EB" w:rsidRDefault="00A466EB" w:rsidP="00A466EB">
      <w:pPr>
        <w:pStyle w:val="ListingPython"/>
      </w:pPr>
      <w:r>
        <w:t xml:space="preserve">    span.style.animationDelay = `${index * 0.3}s`;</w:t>
      </w:r>
    </w:p>
    <w:p w14:paraId="0A1DFD1B" w14:textId="77777777" w:rsidR="00A466EB" w:rsidRDefault="00A466EB" w:rsidP="00A466EB">
      <w:pPr>
        <w:pStyle w:val="ListingPython"/>
      </w:pPr>
    </w:p>
    <w:p w14:paraId="3B8397E0" w14:textId="77777777" w:rsidR="00A466EB" w:rsidRDefault="00A466EB" w:rsidP="00A466EB">
      <w:pPr>
        <w:pStyle w:val="ListingPython"/>
      </w:pPr>
      <w:r>
        <w:t xml:space="preserve">    container.appendChild(span); // Fügt das span in den Container ein</w:t>
      </w:r>
    </w:p>
    <w:p w14:paraId="42664684" w14:textId="77777777" w:rsidR="00A466EB" w:rsidRDefault="00A466EB" w:rsidP="00A466EB">
      <w:pPr>
        <w:pStyle w:val="ListingPython"/>
      </w:pPr>
      <w:r>
        <w:t>});</w:t>
      </w:r>
    </w:p>
    <w:p w14:paraId="68ABFD22" w14:textId="77777777" w:rsidR="00A466EB" w:rsidRDefault="00A466EB" w:rsidP="00A466EB">
      <w:pPr>
        <w:pStyle w:val="ListingPython"/>
      </w:pPr>
      <w:r>
        <w:t>• Diese Schleife:</w:t>
      </w:r>
    </w:p>
    <w:p w14:paraId="291AF09F" w14:textId="77777777" w:rsidR="00A466EB" w:rsidRDefault="00A466EB" w:rsidP="00A466EB">
      <w:pPr>
        <w:pStyle w:val="ListingPython"/>
      </w:pPr>
      <w:r>
        <w:t>• Zerlegt den String „Hallo Welt“ in einzelne Buchstaben.</w:t>
      </w:r>
    </w:p>
    <w:p w14:paraId="098DD37D" w14:textId="77777777" w:rsidR="00A466EB" w:rsidRDefault="00A466EB" w:rsidP="00A466EB">
      <w:pPr>
        <w:pStyle w:val="ListingPython"/>
      </w:pPr>
      <w:r>
        <w:t>• Erstellt für jeden Buchstaben ein &lt;span&gt;-Element.</w:t>
      </w:r>
    </w:p>
    <w:p w14:paraId="20F72014" w14:textId="77777777" w:rsidR="00A466EB" w:rsidRDefault="00A466EB" w:rsidP="00A466EB">
      <w:pPr>
        <w:pStyle w:val="ListingPython"/>
      </w:pPr>
      <w:r>
        <w:t>• Ordnet jedem Buchstaben eine individuelle Farbe aus dem Array colors zu.</w:t>
      </w:r>
    </w:p>
    <w:p w14:paraId="4396658C" w14:textId="77777777" w:rsidR="00A466EB" w:rsidRDefault="00A466EB" w:rsidP="00A466EB">
      <w:pPr>
        <w:pStyle w:val="ListingPython"/>
      </w:pPr>
      <w:r>
        <w:t>• Verschiebt die Animation jedes Buchstabens zeitlich nach hinten (animationDelay), damit sie nacheinander erscheinen.</w:t>
      </w:r>
    </w:p>
    <w:p w14:paraId="7BC2943B" w14:textId="77777777" w:rsidR="00A466EB" w:rsidRDefault="00A466EB" w:rsidP="00A466EB">
      <w:pPr>
        <w:pStyle w:val="ListingPython"/>
      </w:pPr>
      <w:r>
        <w:t>• Fügt anschließend jeden Buchstaben in das Container-Element ein.</w:t>
      </w:r>
    </w:p>
    <w:p w14:paraId="72BD9C9B" w14:textId="77777777" w:rsidR="00A466EB" w:rsidRDefault="00A466EB" w:rsidP="00A466EB">
      <w:pPr>
        <w:pStyle w:val="ListingPython"/>
      </w:pPr>
      <w:r>
        <w:t xml:space="preserve"> </w:t>
      </w:r>
    </w:p>
    <w:p w14:paraId="6F2DEC34" w14:textId="77777777" w:rsidR="00A466EB" w:rsidRDefault="00A466EB" w:rsidP="00A466EB">
      <w:pPr>
        <w:pStyle w:val="ListingPython"/>
      </w:pPr>
      <w:r>
        <w:t>Zusammenfassung der Funktionsweise:</w:t>
      </w:r>
    </w:p>
    <w:p w14:paraId="4FCB7782" w14:textId="77777777" w:rsidR="00A466EB" w:rsidRDefault="00A466EB" w:rsidP="00A466EB">
      <w:pPr>
        <w:pStyle w:val="ListingPython"/>
      </w:pPr>
      <w:r>
        <w:t>• Der Text wird in einzelne Buchstaben zerlegt.</w:t>
      </w:r>
    </w:p>
    <w:p w14:paraId="4BB4905D" w14:textId="77777777" w:rsidR="00A466EB" w:rsidRDefault="00A466EB" w:rsidP="00A466EB">
      <w:pPr>
        <w:pStyle w:val="ListingPython"/>
      </w:pPr>
      <w:r>
        <w:t>• Jeder Buchstabe erscheint mit einer Verzögerung nacheinander (appear-Animation).</w:t>
      </w:r>
    </w:p>
    <w:p w14:paraId="69132D54" w14:textId="77777777" w:rsidR="00A466EB" w:rsidRDefault="00A466EB" w:rsidP="00A466EB">
      <w:pPr>
        <w:pStyle w:val="ListingPython"/>
      </w:pPr>
      <w:r>
        <w:t>• Gleichzeitig blinkt jeder Buchstabe dauerhaft in verschiedenen Farben (blink-Animation).</w:t>
      </w:r>
    </w:p>
    <w:p w14:paraId="1FBEDEC9" w14:textId="77777777" w:rsidR="00A466EB" w:rsidRDefault="00A466EB" w:rsidP="00A466EB">
      <w:pPr>
        <w:pStyle w:val="ListingPython"/>
      </w:pPr>
      <w:r>
        <w:t>• Das Ergebnis ist eine animierte Begrüßung, die Aufmerksamkeit erregt und visuell attraktiv wirkt.</w:t>
      </w:r>
    </w:p>
    <w:p w14:paraId="787594BD" w14:textId="77777777" w:rsidR="00A466EB" w:rsidRDefault="00A466EB" w:rsidP="00A466EB">
      <w:pPr>
        <w:pStyle w:val="ListingPython"/>
      </w:pPr>
      <w:r>
        <w:t xml:space="preserve"> </w:t>
      </w:r>
    </w:p>
    <w:p w14:paraId="7FF46E1C" w14:textId="51D8210D" w:rsidR="00D82742" w:rsidRDefault="00A466EB" w:rsidP="00A466EB">
      <w:pPr>
        <w:pStyle w:val="ListingPython"/>
      </w:pPr>
      <w:r>
        <w:t>Falls du Fragen hast oder etwas anpassen möchtest, lass es mich wissen!</w:t>
      </w:r>
    </w:p>
    <w:p w14:paraId="6C0FDDBD" w14:textId="77777777" w:rsidR="00FC7821" w:rsidRDefault="00FC7821" w:rsidP="00D82742">
      <w:pPr>
        <w:pStyle w:val="ListingPython"/>
      </w:pPr>
    </w:p>
    <w:p w14:paraId="08B3103C" w14:textId="34767AAB" w:rsidR="00FC7821" w:rsidRDefault="00334B10" w:rsidP="00D82742">
      <w:pPr>
        <w:pStyle w:val="ListingPython"/>
        <w:rPr>
          <w:rStyle w:val="ListingZeichenFett"/>
        </w:rPr>
      </w:pPr>
      <w:r w:rsidRPr="00B5267B">
        <w:rPr>
          <w:rStyle w:val="ListingZeichenFett"/>
        </w:rPr>
        <w:t>Schreibe ein Python-Programm, das den Benutzer nach einer positiven ganzen Zahl fragt und dann die Summe aller ganzen Zahlen von 1 bis zu dieser Eingabe berechnet. Verwende dafür die Gauß'sche Formel.</w:t>
      </w:r>
    </w:p>
    <w:p w14:paraId="3FD22AD0" w14:textId="77777777" w:rsidR="00334B10" w:rsidRDefault="00334B10" w:rsidP="00D82742">
      <w:pPr>
        <w:pStyle w:val="ListingPython"/>
        <w:rPr>
          <w:rStyle w:val="ListingZeichenFett"/>
        </w:rPr>
      </w:pPr>
    </w:p>
    <w:p w14:paraId="5DD066F9" w14:textId="77777777" w:rsidR="00334B10" w:rsidRPr="00334B10" w:rsidRDefault="00334B10" w:rsidP="00334B10">
      <w:pPr>
        <w:spacing w:before="100" w:beforeAutospacing="1" w:after="100" w:afterAutospacing="1"/>
        <w:rPr>
          <w:rStyle w:val="ListingZeichen"/>
        </w:rPr>
      </w:pPr>
      <w:r w:rsidRPr="00334B10">
        <w:rPr>
          <w:rStyle w:val="ListingZeichen"/>
        </w:rPr>
        <w:lastRenderedPageBreak/>
        <w:t>Hier ist ein Python-Programm, das die Gauß'sche Summenformel verwendet, um die Summe aller ganzen Zahlen von 1 bis zu einer eingegebenen positiven ganzen Zahl zu berechnen:</w:t>
      </w:r>
    </w:p>
    <w:p w14:paraId="1F0B5047" w14:textId="77777777" w:rsidR="00334B10" w:rsidRDefault="00334B10" w:rsidP="00334B10">
      <w:pPr>
        <w:spacing w:before="100" w:beforeAutospacing="1" w:after="100" w:afterAutospacing="1"/>
        <w:rPr>
          <w:rStyle w:val="ListingZeichen"/>
        </w:rPr>
      </w:pPr>
      <w:r w:rsidRPr="00334B10">
        <w:rPr>
          <w:rStyle w:val="ListingZeichen"/>
        </w:rPr>
        <w:t>Das Programm:</w:t>
      </w:r>
    </w:p>
    <w:p w14:paraId="572231C0" w14:textId="77777777" w:rsidR="00334B10" w:rsidRPr="00334B10" w:rsidRDefault="00334B10" w:rsidP="00334B10">
      <w:pPr>
        <w:spacing w:before="100" w:beforeAutospacing="1" w:after="100" w:afterAutospacing="1"/>
        <w:rPr>
          <w:rStyle w:val="ListingZeichen"/>
        </w:rPr>
      </w:pPr>
      <w:r w:rsidRPr="00334B10">
        <w:rPr>
          <w:rStyle w:val="ListingZeichen"/>
        </w:rPr>
        <w:t>def berechne_summe_gauss(n):</w:t>
      </w:r>
    </w:p>
    <w:p w14:paraId="55DB7DD2" w14:textId="77777777" w:rsidR="00334B10" w:rsidRPr="00334B10" w:rsidRDefault="00334B10" w:rsidP="00334B10">
      <w:pPr>
        <w:spacing w:before="100" w:beforeAutospacing="1" w:after="100" w:afterAutospacing="1"/>
        <w:rPr>
          <w:rStyle w:val="ListingZeichen"/>
        </w:rPr>
      </w:pPr>
      <w:r w:rsidRPr="00334B10">
        <w:rPr>
          <w:rStyle w:val="ListingZeichen"/>
        </w:rPr>
        <w:t xml:space="preserve">    """</w:t>
      </w:r>
    </w:p>
    <w:p w14:paraId="6076D0C8" w14:textId="77777777" w:rsidR="00334B10" w:rsidRPr="00334B10" w:rsidRDefault="00334B10" w:rsidP="00334B10">
      <w:pPr>
        <w:spacing w:before="100" w:beforeAutospacing="1" w:after="100" w:afterAutospacing="1"/>
        <w:rPr>
          <w:rStyle w:val="ListingZeichen"/>
        </w:rPr>
      </w:pPr>
      <w:r w:rsidRPr="00334B10">
        <w:rPr>
          <w:rStyle w:val="ListingZeichen"/>
        </w:rPr>
        <w:t xml:space="preserve">    Berechnet die Summe aller ganzen Zahlen von 1 bis n mit der Gauß'schen Formel.</w:t>
      </w:r>
    </w:p>
    <w:p w14:paraId="49346D49" w14:textId="77777777" w:rsidR="00334B10" w:rsidRPr="00334B10" w:rsidRDefault="00334B10" w:rsidP="00334B10">
      <w:pPr>
        <w:spacing w:before="100" w:beforeAutospacing="1" w:after="100" w:afterAutospacing="1"/>
        <w:rPr>
          <w:rStyle w:val="ListingZeichen"/>
        </w:rPr>
      </w:pPr>
      <w:r w:rsidRPr="00334B10">
        <w:rPr>
          <w:rStyle w:val="ListingZeichen"/>
        </w:rPr>
        <w:t xml:space="preserve">    </w:t>
      </w:r>
    </w:p>
    <w:p w14:paraId="7B51612F" w14:textId="77777777" w:rsidR="00334B10" w:rsidRPr="00334B10" w:rsidRDefault="00334B10" w:rsidP="00334B10">
      <w:pPr>
        <w:spacing w:before="100" w:beforeAutospacing="1" w:after="100" w:afterAutospacing="1"/>
        <w:rPr>
          <w:rStyle w:val="ListingZeichen"/>
        </w:rPr>
      </w:pPr>
      <w:r w:rsidRPr="00334B10">
        <w:rPr>
          <w:rStyle w:val="ListingZeichen"/>
        </w:rPr>
        <w:t xml:space="preserve">    Die Gauß'sche Formel besagt, dass die Summe von 1 bis n = n * (n + 1) / 2</w:t>
      </w:r>
    </w:p>
    <w:p w14:paraId="7C0A35D7" w14:textId="77777777" w:rsidR="00334B10" w:rsidRPr="00334B10" w:rsidRDefault="00334B10" w:rsidP="00334B10">
      <w:pPr>
        <w:spacing w:before="100" w:beforeAutospacing="1" w:after="100" w:afterAutospacing="1"/>
        <w:rPr>
          <w:rStyle w:val="ListingZeichen"/>
          <w:lang w:val="en-US"/>
        </w:rPr>
      </w:pPr>
      <w:r w:rsidRPr="00334B10">
        <w:rPr>
          <w:rStyle w:val="ListingZeichen"/>
        </w:rPr>
        <w:t xml:space="preserve">    </w:t>
      </w:r>
      <w:r w:rsidRPr="00334B10">
        <w:rPr>
          <w:rStyle w:val="ListingZeichen"/>
          <w:lang w:val="en-US"/>
        </w:rPr>
        <w:t>"""</w:t>
      </w:r>
    </w:p>
    <w:p w14:paraId="2EC07D5B" w14:textId="77777777" w:rsidR="00334B10" w:rsidRPr="00334B10" w:rsidRDefault="00334B10" w:rsidP="00334B10">
      <w:pPr>
        <w:spacing w:before="100" w:beforeAutospacing="1" w:after="100" w:afterAutospacing="1"/>
        <w:rPr>
          <w:rStyle w:val="ListingZeichen"/>
          <w:lang w:val="en-US"/>
        </w:rPr>
      </w:pPr>
      <w:r w:rsidRPr="00334B10">
        <w:rPr>
          <w:rStyle w:val="ListingZeichen"/>
          <w:lang w:val="en-US"/>
        </w:rPr>
        <w:t xml:space="preserve">    return n * (n + 1) // 2</w:t>
      </w:r>
    </w:p>
    <w:p w14:paraId="2995D677" w14:textId="77777777" w:rsidR="00334B10" w:rsidRPr="00334B10" w:rsidRDefault="00334B10" w:rsidP="00334B10">
      <w:pPr>
        <w:spacing w:before="100" w:beforeAutospacing="1" w:after="100" w:afterAutospacing="1"/>
        <w:rPr>
          <w:rStyle w:val="ListingZeichen"/>
          <w:lang w:val="en-US"/>
        </w:rPr>
      </w:pPr>
    </w:p>
    <w:p w14:paraId="745154DD" w14:textId="77777777" w:rsidR="00334B10" w:rsidRPr="00334B10" w:rsidRDefault="00334B10" w:rsidP="00334B10">
      <w:pPr>
        <w:spacing w:before="100" w:beforeAutospacing="1" w:after="100" w:afterAutospacing="1"/>
        <w:rPr>
          <w:rStyle w:val="ListingZeichen"/>
          <w:lang w:val="en-US"/>
        </w:rPr>
      </w:pPr>
      <w:r w:rsidRPr="00334B10">
        <w:rPr>
          <w:rStyle w:val="ListingZeichen"/>
          <w:lang w:val="en-US"/>
        </w:rPr>
        <w:t># Benutzereingabe</w:t>
      </w:r>
    </w:p>
    <w:p w14:paraId="6F31A6FB" w14:textId="77777777" w:rsidR="00334B10" w:rsidRPr="00334B10" w:rsidRDefault="00334B10" w:rsidP="00334B10">
      <w:pPr>
        <w:spacing w:before="100" w:beforeAutospacing="1" w:after="100" w:afterAutospacing="1"/>
        <w:rPr>
          <w:rStyle w:val="ListingZeichen"/>
          <w:lang w:val="en-US"/>
        </w:rPr>
      </w:pPr>
      <w:r w:rsidRPr="00334B10">
        <w:rPr>
          <w:rStyle w:val="ListingZeichen"/>
          <w:lang w:val="en-US"/>
        </w:rPr>
        <w:t>while True:</w:t>
      </w:r>
    </w:p>
    <w:p w14:paraId="5EDFDF65" w14:textId="77777777" w:rsidR="00334B10" w:rsidRPr="00334B10" w:rsidRDefault="00334B10" w:rsidP="00334B10">
      <w:pPr>
        <w:spacing w:before="100" w:beforeAutospacing="1" w:after="100" w:afterAutospacing="1"/>
        <w:rPr>
          <w:rStyle w:val="ListingZeichen"/>
          <w:lang w:val="en-US"/>
        </w:rPr>
      </w:pPr>
      <w:r w:rsidRPr="00334B10">
        <w:rPr>
          <w:rStyle w:val="ListingZeichen"/>
          <w:lang w:val="en-US"/>
        </w:rPr>
        <w:t xml:space="preserve">    try:</w:t>
      </w:r>
    </w:p>
    <w:p w14:paraId="4D8A1B67" w14:textId="77777777" w:rsidR="00334B10" w:rsidRPr="00334B10" w:rsidRDefault="00334B10" w:rsidP="00334B10">
      <w:pPr>
        <w:spacing w:before="100" w:beforeAutospacing="1" w:after="100" w:afterAutospacing="1"/>
        <w:rPr>
          <w:rStyle w:val="ListingZeichen"/>
        </w:rPr>
      </w:pPr>
      <w:r w:rsidRPr="00334B10">
        <w:rPr>
          <w:rStyle w:val="ListingZeichen"/>
          <w:lang w:val="en-US"/>
        </w:rPr>
        <w:t xml:space="preserve">        </w:t>
      </w:r>
      <w:r w:rsidRPr="00334B10">
        <w:rPr>
          <w:rStyle w:val="ListingZeichen"/>
        </w:rPr>
        <w:t>n = int(input("Bitte geben Sie eine positive ganze Zahl ein: "))</w:t>
      </w:r>
    </w:p>
    <w:p w14:paraId="464A25F8" w14:textId="77777777" w:rsidR="00334B10" w:rsidRPr="00334B10" w:rsidRDefault="00334B10" w:rsidP="00334B10">
      <w:pPr>
        <w:spacing w:before="100" w:beforeAutospacing="1" w:after="100" w:afterAutospacing="1"/>
        <w:rPr>
          <w:rStyle w:val="ListingZeichen"/>
        </w:rPr>
      </w:pPr>
      <w:r w:rsidRPr="00334B10">
        <w:rPr>
          <w:rStyle w:val="ListingZeichen"/>
        </w:rPr>
        <w:t xml:space="preserve">        if n &lt;= 0:</w:t>
      </w:r>
    </w:p>
    <w:p w14:paraId="259F75FC" w14:textId="77777777" w:rsidR="00334B10" w:rsidRPr="00334B10" w:rsidRDefault="00334B10" w:rsidP="00334B10">
      <w:pPr>
        <w:spacing w:before="100" w:beforeAutospacing="1" w:after="100" w:afterAutospacing="1"/>
        <w:rPr>
          <w:rStyle w:val="ListingZeichen"/>
        </w:rPr>
      </w:pPr>
      <w:r w:rsidRPr="00334B10">
        <w:rPr>
          <w:rStyle w:val="ListingZeichen"/>
        </w:rPr>
        <w:t xml:space="preserve">            print("Die Eingabe muss positiv sein. Bitte versuchen Sie es erneut.")</w:t>
      </w:r>
    </w:p>
    <w:p w14:paraId="717E04AF" w14:textId="77777777" w:rsidR="00334B10" w:rsidRPr="00334B10" w:rsidRDefault="00334B10" w:rsidP="00334B10">
      <w:pPr>
        <w:spacing w:before="100" w:beforeAutospacing="1" w:after="100" w:afterAutospacing="1"/>
        <w:rPr>
          <w:rStyle w:val="ListingZeichen"/>
          <w:lang w:val="en-US"/>
        </w:rPr>
      </w:pPr>
      <w:r w:rsidRPr="00334B10">
        <w:rPr>
          <w:rStyle w:val="ListingZeichen"/>
        </w:rPr>
        <w:t xml:space="preserve">            </w:t>
      </w:r>
      <w:r w:rsidRPr="00334B10">
        <w:rPr>
          <w:rStyle w:val="ListingZeichen"/>
          <w:lang w:val="en-US"/>
        </w:rPr>
        <w:t>continue</w:t>
      </w:r>
    </w:p>
    <w:p w14:paraId="0A869A00" w14:textId="77777777" w:rsidR="00334B10" w:rsidRPr="00334B10" w:rsidRDefault="00334B10" w:rsidP="00334B10">
      <w:pPr>
        <w:spacing w:before="100" w:beforeAutospacing="1" w:after="100" w:afterAutospacing="1"/>
        <w:rPr>
          <w:rStyle w:val="ListingZeichen"/>
          <w:lang w:val="en-US"/>
        </w:rPr>
      </w:pPr>
      <w:r w:rsidRPr="00334B10">
        <w:rPr>
          <w:rStyle w:val="ListingZeichen"/>
          <w:lang w:val="en-US"/>
        </w:rPr>
        <w:t xml:space="preserve">        break</w:t>
      </w:r>
    </w:p>
    <w:p w14:paraId="68CE9F2E" w14:textId="77777777" w:rsidR="00334B10" w:rsidRPr="00334B10" w:rsidRDefault="00334B10" w:rsidP="00334B10">
      <w:pPr>
        <w:spacing w:before="100" w:beforeAutospacing="1" w:after="100" w:afterAutospacing="1"/>
        <w:rPr>
          <w:rStyle w:val="ListingZeichen"/>
          <w:lang w:val="en-US"/>
        </w:rPr>
      </w:pPr>
      <w:r w:rsidRPr="00334B10">
        <w:rPr>
          <w:rStyle w:val="ListingZeichen"/>
          <w:lang w:val="en-US"/>
        </w:rPr>
        <w:t xml:space="preserve">    except ValueError:</w:t>
      </w:r>
    </w:p>
    <w:p w14:paraId="59BD95DB" w14:textId="77777777" w:rsidR="00334B10" w:rsidRPr="00334B10" w:rsidRDefault="00334B10" w:rsidP="00334B10">
      <w:pPr>
        <w:spacing w:before="100" w:beforeAutospacing="1" w:after="100" w:afterAutospacing="1"/>
        <w:rPr>
          <w:rStyle w:val="ListingZeichen"/>
        </w:rPr>
      </w:pPr>
      <w:r w:rsidRPr="00334B10">
        <w:rPr>
          <w:rStyle w:val="ListingZeichen"/>
          <w:lang w:val="en-US"/>
        </w:rPr>
        <w:t xml:space="preserve">        print("Ungültige Eingabe. </w:t>
      </w:r>
      <w:r w:rsidRPr="00334B10">
        <w:rPr>
          <w:rStyle w:val="ListingZeichen"/>
        </w:rPr>
        <w:t>Bitte geben Sie eine positive ganze Zahl ein.")</w:t>
      </w:r>
    </w:p>
    <w:p w14:paraId="592ACCD9" w14:textId="77777777" w:rsidR="00334B10" w:rsidRPr="00334B10" w:rsidRDefault="00334B10" w:rsidP="00334B10">
      <w:pPr>
        <w:spacing w:before="100" w:beforeAutospacing="1" w:after="100" w:afterAutospacing="1"/>
        <w:rPr>
          <w:rStyle w:val="ListingZeichen"/>
        </w:rPr>
      </w:pPr>
    </w:p>
    <w:p w14:paraId="5A0175F3" w14:textId="77777777" w:rsidR="00334B10" w:rsidRPr="00334B10" w:rsidRDefault="00334B10" w:rsidP="00334B10">
      <w:pPr>
        <w:spacing w:before="100" w:beforeAutospacing="1" w:after="100" w:afterAutospacing="1"/>
        <w:rPr>
          <w:rStyle w:val="ListingZeichen"/>
        </w:rPr>
      </w:pPr>
      <w:r w:rsidRPr="00334B10">
        <w:rPr>
          <w:rStyle w:val="ListingZeichen"/>
        </w:rPr>
        <w:t># Berechnung und Ausgabe des Ergebnisses</w:t>
      </w:r>
    </w:p>
    <w:p w14:paraId="0516D24F" w14:textId="77777777" w:rsidR="00334B10" w:rsidRPr="00334B10" w:rsidRDefault="00334B10" w:rsidP="00334B10">
      <w:pPr>
        <w:spacing w:before="100" w:beforeAutospacing="1" w:after="100" w:afterAutospacing="1"/>
        <w:rPr>
          <w:rStyle w:val="ListingZeichen"/>
        </w:rPr>
      </w:pPr>
      <w:r w:rsidRPr="00334B10">
        <w:rPr>
          <w:rStyle w:val="ListingZeichen"/>
        </w:rPr>
        <w:t>summe = berechne_summe_gauss(n)</w:t>
      </w:r>
    </w:p>
    <w:p w14:paraId="2E1D76EC" w14:textId="578ECACF" w:rsidR="00334B10" w:rsidRPr="00334B10" w:rsidRDefault="00334B10" w:rsidP="00334B10">
      <w:pPr>
        <w:spacing w:before="100" w:beforeAutospacing="1" w:after="100" w:afterAutospacing="1"/>
        <w:rPr>
          <w:rStyle w:val="ListingZeichen"/>
        </w:rPr>
      </w:pPr>
      <w:r w:rsidRPr="00334B10">
        <w:rPr>
          <w:rStyle w:val="ListingZeichen"/>
        </w:rPr>
        <w:t>print(f"Die Summe aller ganzen Zahlen von 1 bis {n} ist: {summe}")</w:t>
      </w:r>
    </w:p>
    <w:p w14:paraId="101363E6" w14:textId="77777777" w:rsidR="00334B10" w:rsidRPr="00334B10" w:rsidRDefault="00334B10" w:rsidP="00334B10">
      <w:pPr>
        <w:numPr>
          <w:ilvl w:val="0"/>
          <w:numId w:val="29"/>
        </w:numPr>
        <w:spacing w:before="100" w:beforeAutospacing="1" w:after="100" w:afterAutospacing="1"/>
        <w:rPr>
          <w:rStyle w:val="ListingZeichen"/>
        </w:rPr>
      </w:pPr>
      <w:r w:rsidRPr="00334B10">
        <w:rPr>
          <w:rStyle w:val="ListingZeichen"/>
        </w:rPr>
        <w:t>Definiert eine Funktion berechne_summe_gauss(), die die Gauß'sche Formel n × (n + 1) ÷ 2 implementiert</w:t>
      </w:r>
    </w:p>
    <w:p w14:paraId="52EC398F" w14:textId="77777777" w:rsidR="00334B10" w:rsidRPr="00334B10" w:rsidRDefault="00334B10" w:rsidP="00334B10">
      <w:pPr>
        <w:numPr>
          <w:ilvl w:val="0"/>
          <w:numId w:val="29"/>
        </w:numPr>
        <w:spacing w:before="100" w:beforeAutospacing="1" w:after="100" w:afterAutospacing="1"/>
        <w:rPr>
          <w:rStyle w:val="ListingZeichen"/>
        </w:rPr>
      </w:pPr>
      <w:r w:rsidRPr="00334B10">
        <w:rPr>
          <w:rStyle w:val="ListingZeichen"/>
        </w:rPr>
        <w:t>Verwendet eine Schleife, um eine gültige Eingabe vom Benutzer zu erhalten</w:t>
      </w:r>
    </w:p>
    <w:p w14:paraId="4B68F5F8" w14:textId="77777777" w:rsidR="00334B10" w:rsidRPr="00334B10" w:rsidRDefault="00334B10" w:rsidP="00334B10">
      <w:pPr>
        <w:numPr>
          <w:ilvl w:val="0"/>
          <w:numId w:val="29"/>
        </w:numPr>
        <w:spacing w:before="100" w:beforeAutospacing="1" w:after="100" w:afterAutospacing="1"/>
        <w:rPr>
          <w:rStyle w:val="ListingZeichen"/>
        </w:rPr>
      </w:pPr>
      <w:r w:rsidRPr="00334B10">
        <w:rPr>
          <w:rStyle w:val="ListingZeichen"/>
        </w:rPr>
        <w:t>Stellt sicher, dass die Eingabe eine positive ganze Zahl ist</w:t>
      </w:r>
    </w:p>
    <w:p w14:paraId="14B10ED4" w14:textId="77777777" w:rsidR="00334B10" w:rsidRPr="00334B10" w:rsidRDefault="00334B10" w:rsidP="00334B10">
      <w:pPr>
        <w:numPr>
          <w:ilvl w:val="0"/>
          <w:numId w:val="29"/>
        </w:numPr>
        <w:spacing w:before="100" w:beforeAutospacing="1" w:after="100" w:afterAutospacing="1"/>
        <w:rPr>
          <w:rStyle w:val="ListingZeichen"/>
        </w:rPr>
      </w:pPr>
      <w:r w:rsidRPr="00334B10">
        <w:rPr>
          <w:rStyle w:val="ListingZeichen"/>
        </w:rPr>
        <w:t>Berechnet die Summe mit der Gauß'schen Formel</w:t>
      </w:r>
    </w:p>
    <w:p w14:paraId="6792856C" w14:textId="77777777" w:rsidR="00334B10" w:rsidRPr="00334B10" w:rsidRDefault="00334B10" w:rsidP="00334B10">
      <w:pPr>
        <w:numPr>
          <w:ilvl w:val="0"/>
          <w:numId w:val="29"/>
        </w:numPr>
        <w:spacing w:before="100" w:beforeAutospacing="1" w:after="100" w:afterAutospacing="1"/>
        <w:rPr>
          <w:rStyle w:val="ListingZeichen"/>
        </w:rPr>
      </w:pPr>
      <w:r w:rsidRPr="00334B10">
        <w:rPr>
          <w:rStyle w:val="ListingZeichen"/>
        </w:rPr>
        <w:t>Gibt das Ergebnis aus</w:t>
      </w:r>
    </w:p>
    <w:p w14:paraId="7B157917" w14:textId="77777777" w:rsidR="00334B10" w:rsidRPr="00334B10" w:rsidRDefault="00334B10" w:rsidP="00334B10">
      <w:pPr>
        <w:spacing w:before="100" w:beforeAutospacing="1" w:after="100" w:afterAutospacing="1"/>
        <w:rPr>
          <w:rStyle w:val="ListingZeichen"/>
        </w:rPr>
      </w:pPr>
      <w:r w:rsidRPr="00334B10">
        <w:rPr>
          <w:rStyle w:val="ListingZeichen"/>
        </w:rPr>
        <w:t>Die Gauß'sche Formel ist sehr effizient, da sie die Summe in konstanter Zeit (O(1)) berechnet, im Gegensatz zu einer Schleife, die jede Zahl addieren würde (O(n)).</w:t>
      </w:r>
    </w:p>
    <w:p w14:paraId="40BF9CF6" w14:textId="46C94D6A" w:rsidR="00334B10" w:rsidRDefault="00DB3F45" w:rsidP="00DB3F45">
      <w:pPr>
        <w:pStyle w:val="berschrift1"/>
      </w:pPr>
      <w:r>
        <w:lastRenderedPageBreak/>
        <w:t>Die perfekte Basis: Deine Entwicklungsumgebung</w:t>
      </w:r>
    </w:p>
    <w:p w14:paraId="259379A3" w14:textId="76D87110" w:rsidR="00DB3F45" w:rsidRDefault="00DB3F45" w:rsidP="00DB3F45">
      <w:pPr>
        <w:rPr>
          <w:rStyle w:val="ListingZeichenFett"/>
        </w:rPr>
      </w:pPr>
      <w:r w:rsidRPr="00063A6B">
        <w:rPr>
          <w:rStyle w:val="ListingZeichenFett"/>
        </w:rPr>
        <w:t>Wie installiere ich Visual Studio Code auf meinem &lt;Name der Distribution&gt; Linu</w:t>
      </w:r>
      <w:r>
        <w:rPr>
          <w:rStyle w:val="ListingZeichenFett"/>
        </w:rPr>
        <w:t>x</w:t>
      </w:r>
      <w:r w:rsidRPr="00063A6B">
        <w:rPr>
          <w:rStyle w:val="ListingZeichenFett"/>
        </w:rPr>
        <w:t>-System?</w:t>
      </w:r>
    </w:p>
    <w:p w14:paraId="431C89C8" w14:textId="77777777" w:rsidR="00DB3F45" w:rsidRDefault="00DB3F45" w:rsidP="00DB3F45"/>
    <w:p w14:paraId="3AF3867E" w14:textId="2B7B577B" w:rsidR="00DB3F45" w:rsidRDefault="00DB3F45" w:rsidP="00DB3F45">
      <w:pPr>
        <w:rPr>
          <w:rStyle w:val="ListingZeichenFett"/>
        </w:rPr>
      </w:pPr>
      <w:r w:rsidRPr="00B5267B">
        <w:rPr>
          <w:rStyle w:val="ListingZeichenFett"/>
        </w:rPr>
        <w:t>Schreibe ein Python-Programm, das den Benutzer nach einer positiven ganzen Zahl fragt und dann die Summe aller ganzen Zahlen von 1 bis zu dieser Eingabe berechnet. Verwende dafür die Gauß'sche Formel.</w:t>
      </w:r>
    </w:p>
    <w:p w14:paraId="5C0C93C7" w14:textId="77777777" w:rsidR="00DB3F45" w:rsidRDefault="00DB3F45" w:rsidP="00DB3F45">
      <w:pPr>
        <w:rPr>
          <w:rStyle w:val="ListingZeichenFett"/>
        </w:rPr>
      </w:pPr>
    </w:p>
    <w:p w14:paraId="16820C42" w14:textId="77777777" w:rsidR="00DB3F45" w:rsidRDefault="00DB3F45" w:rsidP="00DB3F45">
      <w:pPr>
        <w:pStyle w:val="ListingStandard"/>
      </w:pPr>
      <w:r w:rsidRPr="00DB3F45">
        <w:t>Hier ist ein Python-Programm, das die Gauß'sche Summenformel verwendet, um die Summe aller ganzen Zahlen von 1 bis zu einer eingegebenen positiven ganzen Zahl zu berechnen:</w:t>
      </w:r>
    </w:p>
    <w:p w14:paraId="09F98759" w14:textId="77777777" w:rsidR="00DB3F45" w:rsidRDefault="00DB3F45" w:rsidP="00DB3F45">
      <w:pPr>
        <w:pStyle w:val="ListingStandard"/>
      </w:pPr>
      <w:r>
        <w:t>def berechne_summe_gauss(n):</w:t>
      </w:r>
    </w:p>
    <w:p w14:paraId="44CA24EB" w14:textId="77777777" w:rsidR="00DB3F45" w:rsidRDefault="00DB3F45" w:rsidP="00DB3F45">
      <w:pPr>
        <w:pStyle w:val="ListingStandard"/>
      </w:pPr>
      <w:r>
        <w:t xml:space="preserve">    """</w:t>
      </w:r>
    </w:p>
    <w:p w14:paraId="19F71F12" w14:textId="77777777" w:rsidR="00DB3F45" w:rsidRDefault="00DB3F45" w:rsidP="00DB3F45">
      <w:pPr>
        <w:pStyle w:val="ListingStandard"/>
      </w:pPr>
      <w:r>
        <w:t xml:space="preserve">    Berechnet die Summe aller ganzen Zahlen von 1 bis n mit der Gauß'schen Formel.</w:t>
      </w:r>
    </w:p>
    <w:p w14:paraId="386FA4E5" w14:textId="77777777" w:rsidR="00DB3F45" w:rsidRDefault="00DB3F45" w:rsidP="00DB3F45">
      <w:pPr>
        <w:pStyle w:val="ListingStandard"/>
      </w:pPr>
      <w:r>
        <w:t xml:space="preserve">    </w:t>
      </w:r>
    </w:p>
    <w:p w14:paraId="2E15B73D" w14:textId="77777777" w:rsidR="00DB3F45" w:rsidRDefault="00DB3F45" w:rsidP="00DB3F45">
      <w:pPr>
        <w:pStyle w:val="ListingStandard"/>
      </w:pPr>
      <w:r>
        <w:t xml:space="preserve">    Die Gauß'sche Formel besagt, dass die Summe von 1 bis n = n * (n + 1) / 2</w:t>
      </w:r>
    </w:p>
    <w:p w14:paraId="12237508" w14:textId="77777777" w:rsidR="00DB3F45" w:rsidRDefault="00DB3F45" w:rsidP="00DB3F45">
      <w:pPr>
        <w:pStyle w:val="ListingStandard"/>
      </w:pPr>
      <w:r>
        <w:t xml:space="preserve">    """</w:t>
      </w:r>
    </w:p>
    <w:p w14:paraId="754D6D86" w14:textId="77777777" w:rsidR="00DB3F45" w:rsidRDefault="00DB3F45" w:rsidP="00DB3F45">
      <w:pPr>
        <w:pStyle w:val="ListingStandard"/>
      </w:pPr>
      <w:r>
        <w:t xml:space="preserve">    return n * (n + 1) // 2</w:t>
      </w:r>
    </w:p>
    <w:p w14:paraId="366FA1AB" w14:textId="77777777" w:rsidR="00DB3F45" w:rsidRDefault="00DB3F45" w:rsidP="00DB3F45">
      <w:pPr>
        <w:pStyle w:val="ListingStandard"/>
      </w:pPr>
    </w:p>
    <w:p w14:paraId="7399FDDA" w14:textId="77777777" w:rsidR="00DB3F45" w:rsidRDefault="00DB3F45" w:rsidP="00DB3F45">
      <w:pPr>
        <w:pStyle w:val="ListingStandard"/>
      </w:pPr>
      <w:r>
        <w:t># Benutzereingabe</w:t>
      </w:r>
    </w:p>
    <w:p w14:paraId="75AC8123" w14:textId="77777777" w:rsidR="00DB3F45" w:rsidRDefault="00DB3F45" w:rsidP="00DB3F45">
      <w:pPr>
        <w:pStyle w:val="ListingStandard"/>
      </w:pPr>
      <w:r>
        <w:t>while True:</w:t>
      </w:r>
    </w:p>
    <w:p w14:paraId="75E31FF6" w14:textId="77777777" w:rsidR="00DB3F45" w:rsidRDefault="00DB3F45" w:rsidP="00DB3F45">
      <w:pPr>
        <w:pStyle w:val="ListingStandard"/>
      </w:pPr>
      <w:r>
        <w:t xml:space="preserve">    try:</w:t>
      </w:r>
    </w:p>
    <w:p w14:paraId="254E1123" w14:textId="77777777" w:rsidR="00DB3F45" w:rsidRDefault="00DB3F45" w:rsidP="00DB3F45">
      <w:pPr>
        <w:pStyle w:val="ListingStandard"/>
      </w:pPr>
      <w:r>
        <w:t xml:space="preserve">        n = int(input("Bitte geben Sie eine positive ganze Zahl ein: "))</w:t>
      </w:r>
    </w:p>
    <w:p w14:paraId="3EF42D6D" w14:textId="77777777" w:rsidR="00DB3F45" w:rsidRDefault="00DB3F45" w:rsidP="00DB3F45">
      <w:pPr>
        <w:pStyle w:val="ListingStandard"/>
      </w:pPr>
      <w:r>
        <w:t xml:space="preserve">        if n &lt;= 0:</w:t>
      </w:r>
    </w:p>
    <w:p w14:paraId="387F93E7" w14:textId="77777777" w:rsidR="00DB3F45" w:rsidRDefault="00DB3F45" w:rsidP="00DB3F45">
      <w:pPr>
        <w:pStyle w:val="ListingStandard"/>
      </w:pPr>
      <w:r>
        <w:t xml:space="preserve">            print("Die Eingabe muss positiv sein. Bitte versuchen Sie es erneut.")</w:t>
      </w:r>
    </w:p>
    <w:p w14:paraId="1159CE93" w14:textId="77777777" w:rsidR="00DB3F45" w:rsidRDefault="00DB3F45" w:rsidP="00DB3F45">
      <w:pPr>
        <w:pStyle w:val="ListingStandard"/>
      </w:pPr>
      <w:r>
        <w:t xml:space="preserve">            continue</w:t>
      </w:r>
    </w:p>
    <w:p w14:paraId="3D56A615" w14:textId="77777777" w:rsidR="00DB3F45" w:rsidRDefault="00DB3F45" w:rsidP="00DB3F45">
      <w:pPr>
        <w:pStyle w:val="ListingStandard"/>
      </w:pPr>
      <w:r>
        <w:t xml:space="preserve">        break</w:t>
      </w:r>
    </w:p>
    <w:p w14:paraId="402E54D0" w14:textId="77777777" w:rsidR="00DB3F45" w:rsidRDefault="00DB3F45" w:rsidP="00DB3F45">
      <w:pPr>
        <w:pStyle w:val="ListingStandard"/>
      </w:pPr>
      <w:r>
        <w:t xml:space="preserve">    except ValueError:</w:t>
      </w:r>
    </w:p>
    <w:p w14:paraId="4C787997" w14:textId="77777777" w:rsidR="00DB3F45" w:rsidRDefault="00DB3F45" w:rsidP="00DB3F45">
      <w:pPr>
        <w:pStyle w:val="ListingStandard"/>
      </w:pPr>
      <w:r>
        <w:t xml:space="preserve">        print("Ungültige Eingabe. Bitte geben Sie eine positive ganze Zahl ein.")</w:t>
      </w:r>
    </w:p>
    <w:p w14:paraId="44DD8161" w14:textId="77777777" w:rsidR="00DB3F45" w:rsidRDefault="00DB3F45" w:rsidP="00DB3F45">
      <w:pPr>
        <w:pStyle w:val="ListingStandard"/>
      </w:pPr>
    </w:p>
    <w:p w14:paraId="00B932D2" w14:textId="77777777" w:rsidR="00DB3F45" w:rsidRDefault="00DB3F45" w:rsidP="00DB3F45">
      <w:pPr>
        <w:pStyle w:val="ListingStandard"/>
      </w:pPr>
      <w:r>
        <w:t># Berechnung und Ausgabe des Ergebnisses</w:t>
      </w:r>
    </w:p>
    <w:p w14:paraId="5BDF47D4" w14:textId="77777777" w:rsidR="00DB3F45" w:rsidRDefault="00DB3F45" w:rsidP="00DB3F45">
      <w:pPr>
        <w:pStyle w:val="ListingStandard"/>
      </w:pPr>
      <w:r>
        <w:t>summe = berechne_summe_gauss(n)</w:t>
      </w:r>
    </w:p>
    <w:p w14:paraId="0279D378" w14:textId="1FD369EF" w:rsidR="00DB3F45" w:rsidRPr="00DB3F45" w:rsidRDefault="00DB3F45" w:rsidP="00DB3F45">
      <w:pPr>
        <w:pStyle w:val="ListingStandard"/>
      </w:pPr>
      <w:r>
        <w:t>print(f"Die Summe aller ganzen Zahlen von 1 bis {n} ist: {summe}")</w:t>
      </w:r>
    </w:p>
    <w:p w14:paraId="161CF1F5" w14:textId="77777777" w:rsidR="00DB3F45" w:rsidRPr="00DB3F45" w:rsidRDefault="00DB3F45" w:rsidP="00DB3F45">
      <w:pPr>
        <w:pStyle w:val="ListingStandard"/>
      </w:pPr>
      <w:r w:rsidRPr="00DB3F45">
        <w:t>Das Programm:</w:t>
      </w:r>
    </w:p>
    <w:p w14:paraId="6F7AFD65" w14:textId="77777777" w:rsidR="00DB3F45" w:rsidRPr="00DB3F45" w:rsidRDefault="00DB3F45" w:rsidP="00DB3F45">
      <w:pPr>
        <w:pStyle w:val="ListingStandard"/>
        <w:numPr>
          <w:ilvl w:val="0"/>
          <w:numId w:val="30"/>
        </w:numPr>
      </w:pPr>
      <w:r w:rsidRPr="00DB3F45">
        <w:lastRenderedPageBreak/>
        <w:t>Definiert eine Funktion berechne_summe_gauss(), die die Gauß'sche Formel n × (n + 1) ÷ 2 implementiert</w:t>
      </w:r>
    </w:p>
    <w:p w14:paraId="5C581123" w14:textId="77777777" w:rsidR="00DB3F45" w:rsidRPr="00DB3F45" w:rsidRDefault="00DB3F45" w:rsidP="00DB3F45">
      <w:pPr>
        <w:pStyle w:val="ListingStandard"/>
        <w:numPr>
          <w:ilvl w:val="0"/>
          <w:numId w:val="30"/>
        </w:numPr>
      </w:pPr>
      <w:r w:rsidRPr="00DB3F45">
        <w:t>Verwendet eine Schleife, um eine gültige Eingabe vom Benutzer zu erhalten</w:t>
      </w:r>
    </w:p>
    <w:p w14:paraId="399658E3" w14:textId="77777777" w:rsidR="00DB3F45" w:rsidRPr="00DB3F45" w:rsidRDefault="00DB3F45" w:rsidP="00DB3F45">
      <w:pPr>
        <w:pStyle w:val="ListingStandard"/>
        <w:numPr>
          <w:ilvl w:val="0"/>
          <w:numId w:val="30"/>
        </w:numPr>
      </w:pPr>
      <w:r w:rsidRPr="00DB3F45">
        <w:t>Stellt sicher, dass die Eingabe eine positive ganze Zahl ist</w:t>
      </w:r>
    </w:p>
    <w:p w14:paraId="57DCC8E4" w14:textId="77777777" w:rsidR="00DB3F45" w:rsidRPr="00DB3F45" w:rsidRDefault="00DB3F45" w:rsidP="00DB3F45">
      <w:pPr>
        <w:pStyle w:val="ListingStandard"/>
        <w:numPr>
          <w:ilvl w:val="0"/>
          <w:numId w:val="30"/>
        </w:numPr>
      </w:pPr>
      <w:r w:rsidRPr="00DB3F45">
        <w:t>Berechnet die Summe mit der Gauß'schen Formel</w:t>
      </w:r>
    </w:p>
    <w:p w14:paraId="4C13B728" w14:textId="77777777" w:rsidR="00DB3F45" w:rsidRPr="00DB3F45" w:rsidRDefault="00DB3F45" w:rsidP="00DB3F45">
      <w:pPr>
        <w:pStyle w:val="ListingStandard"/>
        <w:numPr>
          <w:ilvl w:val="0"/>
          <w:numId w:val="30"/>
        </w:numPr>
      </w:pPr>
      <w:r w:rsidRPr="00DB3F45">
        <w:t>Gibt das Ergebnis aus</w:t>
      </w:r>
    </w:p>
    <w:p w14:paraId="2B665BB0" w14:textId="77777777" w:rsidR="00DB3F45" w:rsidRPr="00DB3F45" w:rsidRDefault="00DB3F45" w:rsidP="00DB3F45">
      <w:pPr>
        <w:pStyle w:val="ListingStandard"/>
      </w:pPr>
      <w:r w:rsidRPr="00DB3F45">
        <w:t>Die Gauß'sche Formel ist sehr effizient, da sie die Summe in konstanter Zeit (O(1)) berechnet, im Gegensatz zu einer Schleife, die jede Zahl addieren würde (O(n)).</w:t>
      </w:r>
    </w:p>
    <w:p w14:paraId="195C8EEE" w14:textId="77777777" w:rsidR="00DB3F45" w:rsidRPr="00DB3F45" w:rsidRDefault="00DB3F45" w:rsidP="00DB3F45">
      <w:pPr>
        <w:pStyle w:val="ListingStandard"/>
      </w:pPr>
    </w:p>
    <w:p w14:paraId="5C5634A4" w14:textId="1F9CC9DE" w:rsidR="00DB3F45" w:rsidRDefault="00DB3F45" w:rsidP="00DB3F45">
      <w:pPr>
        <w:pStyle w:val="berschrift1"/>
      </w:pPr>
      <w:r w:rsidRPr="00DB3F45">
        <w:lastRenderedPageBreak/>
        <w:t>Einfach(e) Programme mit KI schreiben (lassen)</w:t>
      </w:r>
    </w:p>
    <w:p w14:paraId="19280198" w14:textId="77777777" w:rsidR="00DB3F45" w:rsidRPr="00C459D3" w:rsidRDefault="00DB3F45" w:rsidP="00DB3F45">
      <w:pPr>
        <w:rPr>
          <w:rStyle w:val="ListingZeichenFett"/>
        </w:rPr>
      </w:pPr>
      <w:r w:rsidRPr="00C459D3">
        <w:rPr>
          <w:rStyle w:val="ListingZeichenFett"/>
        </w:rPr>
        <w:t xml:space="preserve">Wozu verwendet man Variablen beim Programmieren, </w:t>
      </w:r>
      <w:r>
        <w:rPr>
          <w:rStyle w:val="ListingZeichenFett"/>
        </w:rPr>
        <w:t xml:space="preserve">und </w:t>
      </w:r>
      <w:r w:rsidRPr="00C459D3">
        <w:rPr>
          <w:rStyle w:val="ListingZeichenFett"/>
        </w:rPr>
        <w:t>wofür sind sie gut?</w:t>
      </w:r>
    </w:p>
    <w:p w14:paraId="460957B3" w14:textId="77777777" w:rsidR="00DB3F45" w:rsidRDefault="00DB3F45" w:rsidP="00DB3F45"/>
    <w:p w14:paraId="3ACF838A" w14:textId="77777777" w:rsidR="00DB3F45" w:rsidRPr="00DB3F45" w:rsidRDefault="00DB3F45" w:rsidP="00DB3F45">
      <w:pPr>
        <w:pStyle w:val="ListingStandard"/>
      </w:pPr>
      <w:r w:rsidRPr="00DB3F45">
        <w:t>Variablen sind eines der fundamentalsten Konzepte in der Programmierung. Stell dir eine Variable wie eine beschriftete Box vor, in der du einen Wert speichern kannst. Diese Box hat einen Namen (den Variablennamen), und du kannst den Inhalt dieser Box jederzeit ändern oder abrufen.</w:t>
      </w:r>
    </w:p>
    <w:p w14:paraId="45F61156" w14:textId="77777777" w:rsidR="00DB3F45" w:rsidRPr="00DB3F45" w:rsidRDefault="00DB3F45" w:rsidP="00DB3F45">
      <w:pPr>
        <w:pStyle w:val="ListingStandard"/>
      </w:pPr>
      <w:r w:rsidRPr="00DB3F45">
        <w:t>In der Mathematik kennst du Variablen vielleicht als x oder y in Gleichungen wie y = 2x + 3. In der Programmierung sind Variablen noch vielseitiger: Sie können nicht nur Zahlen, sondern auch Text, Listen oder komplexere Datenstrukturen enthalten.</w:t>
      </w:r>
    </w:p>
    <w:p w14:paraId="0C03DFAB" w14:textId="77777777" w:rsidR="00DB3F45" w:rsidRPr="00DB3F45" w:rsidRDefault="00DB3F45" w:rsidP="00DB3F45">
      <w:pPr>
        <w:pStyle w:val="ListingStandard"/>
      </w:pPr>
      <w:r w:rsidRPr="00DB3F45">
        <w:t>Wofür sind Variablen gut? Sie ermöglichen es dir:</w:t>
      </w:r>
    </w:p>
    <w:p w14:paraId="0BA86B48" w14:textId="77777777" w:rsidR="00DB3F45" w:rsidRPr="00DB3F45" w:rsidRDefault="00DB3F45" w:rsidP="00DB3F45">
      <w:pPr>
        <w:pStyle w:val="ListingStandard"/>
      </w:pPr>
      <w:r w:rsidRPr="00DB3F45">
        <w:t>- Werte zu speichern und wiederzuverwenden</w:t>
      </w:r>
    </w:p>
    <w:p w14:paraId="5728598F" w14:textId="77777777" w:rsidR="00DB3F45" w:rsidRPr="00DB3F45" w:rsidRDefault="00DB3F45" w:rsidP="00DB3F45">
      <w:pPr>
        <w:pStyle w:val="ListingStandard"/>
      </w:pPr>
      <w:r w:rsidRPr="00DB3F45">
        <w:t>- Mit Werten zu rechnen</w:t>
      </w:r>
    </w:p>
    <w:p w14:paraId="4200A9D3" w14:textId="77777777" w:rsidR="00DB3F45" w:rsidRPr="00DB3F45" w:rsidRDefault="00DB3F45" w:rsidP="00DB3F45">
      <w:pPr>
        <w:pStyle w:val="ListingStandard"/>
      </w:pPr>
      <w:r w:rsidRPr="00DB3F45">
        <w:t>- Werte zu verändern</w:t>
      </w:r>
    </w:p>
    <w:p w14:paraId="2E7FEC8E" w14:textId="77777777" w:rsidR="00DB3F45" w:rsidRPr="00DB3F45" w:rsidRDefault="00DB3F45" w:rsidP="00DB3F45">
      <w:pPr>
        <w:pStyle w:val="ListingStandard"/>
      </w:pPr>
      <w:r w:rsidRPr="00DB3F45">
        <w:t>- Programmabläufe zu steuern</w:t>
      </w:r>
    </w:p>
    <w:p w14:paraId="69D58904" w14:textId="77777777" w:rsidR="00DB3F45" w:rsidRDefault="00DB3F45" w:rsidP="00DB3F45">
      <w:pPr>
        <w:pStyle w:val="ListingStandard"/>
      </w:pPr>
    </w:p>
    <w:p w14:paraId="2763706C" w14:textId="34733E4E" w:rsidR="00DB3F45" w:rsidRDefault="00DB3F45" w:rsidP="00DB3F45">
      <w:pPr>
        <w:pStyle w:val="ListingStandard"/>
        <w:rPr>
          <w:b/>
        </w:rPr>
      </w:pPr>
      <w:r w:rsidRPr="00DB3F45">
        <w:rPr>
          <w:b/>
        </w:rPr>
        <w:t>Kannst du mir ein Beispiel für die Verwendung von Variablen in Python geben?</w:t>
      </w:r>
    </w:p>
    <w:p w14:paraId="51D11949" w14:textId="77777777" w:rsidR="00DB3F45" w:rsidRDefault="00DB3F45" w:rsidP="00DB3F45">
      <w:pPr>
        <w:pStyle w:val="ListingStandard"/>
        <w:rPr>
          <w:b/>
        </w:rPr>
      </w:pPr>
    </w:p>
    <w:p w14:paraId="3E7FD43A" w14:textId="77777777" w:rsidR="00DB3F45" w:rsidRPr="00DB3F45" w:rsidRDefault="00DB3F45" w:rsidP="00DB3F45">
      <w:pPr>
        <w:pStyle w:val="ListingStandard"/>
      </w:pPr>
      <w:r w:rsidRPr="00DB3F45">
        <w:t>Gerne! Betrachte das folgende Beispiel:</w:t>
      </w:r>
    </w:p>
    <w:p w14:paraId="48FD9700" w14:textId="77777777" w:rsidR="00DB3F45" w:rsidRPr="00DB3F45" w:rsidRDefault="00DB3F45" w:rsidP="00DB3F45">
      <w:pPr>
        <w:pStyle w:val="ListingStandard"/>
      </w:pPr>
      <w:r w:rsidRPr="00DB3F45">
        <w:t># Eine Variable namens 'alter' mit dem Wert 25 erstellen</w:t>
      </w:r>
    </w:p>
    <w:p w14:paraId="4396C459" w14:textId="77777777" w:rsidR="00DB3F45" w:rsidRPr="00DB3F45" w:rsidRDefault="00DB3F45" w:rsidP="00DB3F45">
      <w:pPr>
        <w:pStyle w:val="ListingStandard"/>
      </w:pPr>
      <w:r w:rsidRPr="00DB3F45">
        <w:t>alter = 25</w:t>
      </w:r>
    </w:p>
    <w:p w14:paraId="09F77303" w14:textId="77777777" w:rsidR="00DB3F45" w:rsidRPr="00DB3F45" w:rsidRDefault="00DB3F45" w:rsidP="00DB3F45">
      <w:pPr>
        <w:pStyle w:val="ListingStandard"/>
      </w:pPr>
      <w:r w:rsidRPr="00DB3F45">
        <w:t># Den Wert der Variable ausgeben</w:t>
      </w:r>
    </w:p>
    <w:p w14:paraId="7503E40C" w14:textId="77777777" w:rsidR="00DB3F45" w:rsidRPr="00DB3F45" w:rsidRDefault="00DB3F45" w:rsidP="00DB3F45">
      <w:pPr>
        <w:pStyle w:val="ListingStandard"/>
      </w:pPr>
      <w:r w:rsidRPr="00DB3F45">
        <w:t>print("Mein Alter ist:", alter)</w:t>
      </w:r>
    </w:p>
    <w:p w14:paraId="315095C6" w14:textId="77777777" w:rsidR="00DB3F45" w:rsidRPr="00DB3F45" w:rsidRDefault="00DB3F45" w:rsidP="00DB3F45">
      <w:pPr>
        <w:pStyle w:val="ListingStandard"/>
      </w:pPr>
      <w:r w:rsidRPr="00DB3F45">
        <w:t># Den Wert der Variable ändern</w:t>
      </w:r>
    </w:p>
    <w:p w14:paraId="7B8E98AE" w14:textId="77777777" w:rsidR="00DB3F45" w:rsidRPr="00DB3F45" w:rsidRDefault="00DB3F45" w:rsidP="00DB3F45">
      <w:pPr>
        <w:pStyle w:val="ListingStandard"/>
      </w:pPr>
      <w:r w:rsidRPr="00DB3F45">
        <w:t>alter = 26</w:t>
      </w:r>
    </w:p>
    <w:p w14:paraId="28843D8E" w14:textId="77777777" w:rsidR="00DB3F45" w:rsidRPr="00DB3F45" w:rsidRDefault="00DB3F45" w:rsidP="00DB3F45">
      <w:pPr>
        <w:pStyle w:val="ListingStandard"/>
      </w:pPr>
      <w:r w:rsidRPr="00DB3F45">
        <w:t># Den neuen Wert ausgeben</w:t>
      </w:r>
    </w:p>
    <w:p w14:paraId="743A2B1A" w14:textId="77777777" w:rsidR="00DB3F45" w:rsidRPr="00DB3F45" w:rsidRDefault="00DB3F45" w:rsidP="00DB3F45">
      <w:pPr>
        <w:pStyle w:val="ListingStandard"/>
      </w:pPr>
      <w:r w:rsidRPr="00DB3F45">
        <w:t>print("Nach meinem Geburtstag bin ich", alter, "Jahre alt")</w:t>
      </w:r>
    </w:p>
    <w:p w14:paraId="40174A2E" w14:textId="76947F53" w:rsidR="00DB3F45" w:rsidRDefault="00DB3F45" w:rsidP="00DB3F45">
      <w:pPr>
        <w:pStyle w:val="ListingStandard"/>
      </w:pPr>
      <w:r w:rsidRPr="00DB3F45">
        <w:t>In diesem Beispiel haben wir eine Variable `alter` erstellt und ihr zunächst den Wert 25 zugewiesen. Später haben wir den Wert auf 26 geändert. Die Variable fungiert als Container, der einen Wert speichert und es uns ermöglicht, diesen Wert an verschiedenen Stellen im Programm zu verwenden und zu ändern.</w:t>
      </w:r>
    </w:p>
    <w:p w14:paraId="7104DB01" w14:textId="77777777" w:rsidR="00DB3F45" w:rsidRDefault="00DB3F45" w:rsidP="00DB3F45">
      <w:pPr>
        <w:pStyle w:val="ListingStandard"/>
      </w:pPr>
    </w:p>
    <w:p w14:paraId="15C23ED4" w14:textId="3632C5E9" w:rsidR="00DB3F45" w:rsidRDefault="00DB3F45" w:rsidP="00DB3F45">
      <w:pPr>
        <w:pStyle w:val="ListingStandard"/>
        <w:rPr>
          <w:rStyle w:val="ListingZeichenFett"/>
        </w:rPr>
      </w:pPr>
      <w:r w:rsidRPr="00720B56">
        <w:rPr>
          <w:rStyle w:val="ListingZeichenFett"/>
        </w:rPr>
        <w:t>Ok. Gibt es eigentlich irgendwelche konkrete Regel, wie Variablen in Python zu benennen sind?</w:t>
      </w:r>
    </w:p>
    <w:p w14:paraId="3A01F23D" w14:textId="77777777" w:rsidR="00DB3F45" w:rsidRDefault="00DB3F45" w:rsidP="00DB3F45">
      <w:pPr>
        <w:pStyle w:val="ListingStandard"/>
        <w:rPr>
          <w:rStyle w:val="ListingZeichenFett"/>
        </w:rPr>
      </w:pPr>
    </w:p>
    <w:p w14:paraId="702AC753" w14:textId="77777777" w:rsidR="00DB3F45" w:rsidRDefault="00DB3F45" w:rsidP="00DB3F45">
      <w:pPr>
        <w:pStyle w:val="ListingStandard"/>
      </w:pPr>
      <w:r>
        <w:t>Variablennamen in Python sollten einigen Regeln folgen:</w:t>
      </w:r>
    </w:p>
    <w:p w14:paraId="342DA4A7" w14:textId="77777777" w:rsidR="00DB3F45" w:rsidRDefault="00DB3F45" w:rsidP="00DB3F45">
      <w:pPr>
        <w:pStyle w:val="ListingStandard"/>
      </w:pPr>
      <w:r>
        <w:t>- Sie dürfen nur Buchstaben, Ziffern und Unterstriche enthalten</w:t>
      </w:r>
    </w:p>
    <w:p w14:paraId="56126AEA" w14:textId="77777777" w:rsidR="00DB3F45" w:rsidRDefault="00DB3F45" w:rsidP="00DB3F45">
      <w:pPr>
        <w:pStyle w:val="ListingStandard"/>
      </w:pPr>
      <w:r>
        <w:t>- Sie dürfen nicht mit einer Ziffer beginnen</w:t>
      </w:r>
    </w:p>
    <w:p w14:paraId="1B9C8174" w14:textId="77777777" w:rsidR="00DB3F45" w:rsidRDefault="00DB3F45" w:rsidP="00DB3F45">
      <w:pPr>
        <w:pStyle w:val="ListingStandard"/>
      </w:pPr>
      <w:r>
        <w:t>- Sie unterscheiden zwischen Groß- und Kleinschreibung (`alter` und `Alter` wären zwei verschiedene Variablen)</w:t>
      </w:r>
    </w:p>
    <w:p w14:paraId="5E1F0EF0" w14:textId="77777777" w:rsidR="00DB3F45" w:rsidRDefault="00DB3F45" w:rsidP="00DB3F45">
      <w:pPr>
        <w:pStyle w:val="ListingStandard"/>
      </w:pPr>
      <w:r>
        <w:t>- Sie sollten keine reservierten Wörter sein (wie `if`, `for`, `while` etc.)</w:t>
      </w:r>
    </w:p>
    <w:p w14:paraId="3C6F867C" w14:textId="688CF82F" w:rsidR="00DB3F45" w:rsidRDefault="00DB3F45" w:rsidP="00DB3F45">
      <w:pPr>
        <w:pStyle w:val="ListingStandard"/>
      </w:pPr>
      <w:r>
        <w:t>Eine gute Praxis ist es, Variablennamen zu wählen, die aussagekräftig sind und den Zweck der Variable beschreiben. Also lieber `benutzer_alter` statt nur `a`.</w:t>
      </w:r>
    </w:p>
    <w:p w14:paraId="48F7E6B7" w14:textId="77777777" w:rsidR="00DB3F45" w:rsidRDefault="00DB3F45" w:rsidP="00DB3F45">
      <w:pPr>
        <w:pStyle w:val="ListingStandard"/>
      </w:pPr>
    </w:p>
    <w:p w14:paraId="5C3143BA" w14:textId="78EDF9DC" w:rsidR="00DB3F45" w:rsidRDefault="00DB3F45" w:rsidP="00DB3F45">
      <w:pPr>
        <w:pStyle w:val="ListingStandard"/>
        <w:rPr>
          <w:rStyle w:val="ListingZeichenFett"/>
        </w:rPr>
      </w:pPr>
      <w:r w:rsidRPr="00FE2458">
        <w:rPr>
          <w:rStyle w:val="ListingZeichenFett"/>
        </w:rPr>
        <w:t xml:space="preserve">Erstelle ein sehr einfaches </w:t>
      </w:r>
      <w:r>
        <w:rPr>
          <w:rStyle w:val="ListingZeichenFett"/>
        </w:rPr>
        <w:t>Python-Programm</w:t>
      </w:r>
      <w:r w:rsidRPr="00FE2458">
        <w:rPr>
          <w:rStyle w:val="ListingZeichenFett"/>
        </w:rPr>
        <w:t xml:space="preserve">, </w:t>
      </w:r>
      <w:r>
        <w:rPr>
          <w:rStyle w:val="ListingZeichenFett"/>
        </w:rPr>
        <w:t>das</w:t>
      </w:r>
      <w:r w:rsidRPr="00FE2458">
        <w:rPr>
          <w:rStyle w:val="ListingZeichenFett"/>
        </w:rPr>
        <w:t xml:space="preserve"> den Anwender nach Alter, Körpergröße und Gewicht fragt und diese Daten anschließend ausgibt.</w:t>
      </w:r>
    </w:p>
    <w:p w14:paraId="772ED2CD" w14:textId="77777777" w:rsidR="00DB3F45" w:rsidRDefault="00DB3F45" w:rsidP="00DB3F45">
      <w:pPr>
        <w:pStyle w:val="ListingStandard"/>
        <w:rPr>
          <w:rStyle w:val="ListingZeichenFett"/>
        </w:rPr>
      </w:pPr>
    </w:p>
    <w:p w14:paraId="4E2B6090" w14:textId="77777777" w:rsidR="00DB3F45" w:rsidRPr="00FE2458" w:rsidRDefault="00DB3F45" w:rsidP="00DB3F45">
      <w:pPr>
        <w:pStyle w:val="ListingStandard"/>
      </w:pPr>
      <w:r w:rsidRPr="00FE2458">
        <w:t># Einfaches Programm zur Abfrage persönlicher Daten</w:t>
      </w:r>
    </w:p>
    <w:p w14:paraId="71245FF2" w14:textId="77777777" w:rsidR="00DB3F45" w:rsidRPr="00FE2458" w:rsidRDefault="00DB3F45" w:rsidP="00DB3F45">
      <w:pPr>
        <w:pStyle w:val="ListingStandard"/>
      </w:pPr>
      <w:r w:rsidRPr="00FE2458">
        <w:t># Eingabe der Daten vom Benutzer</w:t>
      </w:r>
    </w:p>
    <w:p w14:paraId="1B81B12A" w14:textId="77777777" w:rsidR="00DB3F45" w:rsidRPr="00FE2458" w:rsidRDefault="00DB3F45" w:rsidP="00DB3F45">
      <w:pPr>
        <w:pStyle w:val="ListingStandard"/>
      </w:pPr>
      <w:r w:rsidRPr="00FE2458">
        <w:t>alter = input("Bitte gib dein Alter ein: ")</w:t>
      </w:r>
    </w:p>
    <w:p w14:paraId="59766176" w14:textId="77777777" w:rsidR="00DB3F45" w:rsidRPr="00FE2458" w:rsidRDefault="00DB3F45" w:rsidP="00DB3F45">
      <w:pPr>
        <w:pStyle w:val="ListingStandard"/>
      </w:pPr>
      <w:r w:rsidRPr="00FE2458">
        <w:t>körpergröße = input("Bitte gib deine Körpergröße in cm ein: ")</w:t>
      </w:r>
    </w:p>
    <w:p w14:paraId="2D85D777" w14:textId="77777777" w:rsidR="00DB3F45" w:rsidRPr="00FE2458" w:rsidRDefault="00DB3F45" w:rsidP="00DB3F45">
      <w:pPr>
        <w:pStyle w:val="ListingStandard"/>
      </w:pPr>
      <w:r w:rsidRPr="00FE2458">
        <w:t>gewicht = input("Bitte gib dein Gewicht in kg ein: ")</w:t>
      </w:r>
      <w:r>
        <w:t xml:space="preserve">            </w:t>
      </w:r>
    </w:p>
    <w:p w14:paraId="02A7C3C8" w14:textId="77777777" w:rsidR="00DB3F45" w:rsidRPr="00FE2458" w:rsidRDefault="00DB3F45" w:rsidP="00DB3F45">
      <w:pPr>
        <w:pStyle w:val="ListingStandard"/>
      </w:pPr>
      <w:r w:rsidRPr="00FE2458">
        <w:t># Ausgabe der eingegebenen Daten</w:t>
      </w:r>
    </w:p>
    <w:p w14:paraId="790E7112" w14:textId="77777777" w:rsidR="00DB3F45" w:rsidRPr="00FE2458" w:rsidRDefault="00DB3F45" w:rsidP="00DB3F45">
      <w:pPr>
        <w:pStyle w:val="ListingStandard"/>
      </w:pPr>
      <w:r w:rsidRPr="00FE2458">
        <w:t>print("\nDeine eingegebenen Daten:")</w:t>
      </w:r>
    </w:p>
    <w:p w14:paraId="3A14C032" w14:textId="77777777" w:rsidR="00DB3F45" w:rsidRPr="00FE2458" w:rsidRDefault="00DB3F45" w:rsidP="00DB3F45">
      <w:pPr>
        <w:pStyle w:val="ListingStandard"/>
      </w:pPr>
      <w:r w:rsidRPr="00FE2458">
        <w:t>print(f"Alter: {alter} Jahre")</w:t>
      </w:r>
    </w:p>
    <w:p w14:paraId="491E03EC" w14:textId="77777777" w:rsidR="00DB3F45" w:rsidRPr="00FE2458" w:rsidRDefault="00DB3F45" w:rsidP="00DB3F45">
      <w:pPr>
        <w:pStyle w:val="ListingStandard"/>
      </w:pPr>
      <w:r w:rsidRPr="00FE2458">
        <w:t>print(f"Körpergröße: {körpergröße} cm")</w:t>
      </w:r>
    </w:p>
    <w:p w14:paraId="48EF0690" w14:textId="1F8952B2" w:rsidR="00DB3F45" w:rsidRDefault="00DB3F45" w:rsidP="00DB3F45">
      <w:pPr>
        <w:pStyle w:val="ListingStandard"/>
      </w:pPr>
      <w:r w:rsidRPr="00FE2458">
        <w:t>print(f"Gewicht: {gewicht} kg")</w:t>
      </w:r>
    </w:p>
    <w:p w14:paraId="5AD45BDF" w14:textId="77777777" w:rsidR="00DB3F45" w:rsidRDefault="00DB3F45" w:rsidP="00DB3F45">
      <w:pPr>
        <w:pStyle w:val="ListingStandard"/>
      </w:pPr>
    </w:p>
    <w:p w14:paraId="0F463CE0" w14:textId="77777777" w:rsidR="00627A9D" w:rsidRPr="00FE2458" w:rsidRDefault="00627A9D" w:rsidP="00627A9D">
      <w:pPr>
        <w:rPr>
          <w:rStyle w:val="ListingZeichenFett"/>
        </w:rPr>
      </w:pPr>
      <w:r w:rsidRPr="00FE2458">
        <w:rPr>
          <w:rStyle w:val="ListingZeichenFett"/>
        </w:rPr>
        <w:t>Erläutere mir den prinzipiellen Aufbau der Eingabe- und Ausgabebefehle.</w:t>
      </w:r>
    </w:p>
    <w:p w14:paraId="57A810BA" w14:textId="77777777" w:rsidR="00DB3F45" w:rsidRDefault="00DB3F45" w:rsidP="00DB3F45">
      <w:pPr>
        <w:pStyle w:val="ListingStandard"/>
      </w:pPr>
    </w:p>
    <w:p w14:paraId="2CF6AF24" w14:textId="77777777" w:rsidR="00627A9D" w:rsidRDefault="00627A9D" w:rsidP="00627A9D">
      <w:pPr>
        <w:pStyle w:val="ListingStandard"/>
      </w:pPr>
      <w:r>
        <w:t>Gerne erläutere ich dir den prinzipiellen Aufbau der Eingabe- und Ausgabebefehle in Python:</w:t>
      </w:r>
    </w:p>
    <w:p w14:paraId="0EA9BB5E" w14:textId="77777777" w:rsidR="00627A9D" w:rsidRDefault="00627A9D" w:rsidP="00627A9D">
      <w:pPr>
        <w:pStyle w:val="ListingStandard"/>
      </w:pPr>
    </w:p>
    <w:p w14:paraId="2085BCF9" w14:textId="77777777" w:rsidR="00627A9D" w:rsidRDefault="00627A9D" w:rsidP="00627A9D">
      <w:pPr>
        <w:pStyle w:val="ListingStandard"/>
      </w:pPr>
      <w:r>
        <w:t>### Eingabebefehl: `input()`</w:t>
      </w:r>
    </w:p>
    <w:p w14:paraId="45AF5C4C" w14:textId="77777777" w:rsidR="00627A9D" w:rsidRDefault="00627A9D" w:rsidP="00627A9D">
      <w:pPr>
        <w:pStyle w:val="ListingStandard"/>
      </w:pPr>
    </w:p>
    <w:p w14:paraId="7374A028" w14:textId="77777777" w:rsidR="00627A9D" w:rsidRDefault="00627A9D" w:rsidP="00627A9D">
      <w:pPr>
        <w:pStyle w:val="ListingStandard"/>
      </w:pPr>
      <w:r>
        <w:t>Der `input()`-Befehl hat folgenden Aufbau:</w:t>
      </w:r>
    </w:p>
    <w:p w14:paraId="5C31027C" w14:textId="77777777" w:rsidR="00627A9D" w:rsidRDefault="00627A9D" w:rsidP="00627A9D">
      <w:pPr>
        <w:pStyle w:val="ListingStandard"/>
      </w:pPr>
      <w:r>
        <w:t>```python</w:t>
      </w:r>
    </w:p>
    <w:p w14:paraId="5F3934B9" w14:textId="77777777" w:rsidR="00627A9D" w:rsidRDefault="00627A9D" w:rsidP="00627A9D">
      <w:pPr>
        <w:pStyle w:val="ListingStandard"/>
      </w:pPr>
      <w:r>
        <w:t>variable = input("Aufforderungstext: ")</w:t>
      </w:r>
    </w:p>
    <w:p w14:paraId="30A889B4" w14:textId="77777777" w:rsidR="00627A9D" w:rsidRDefault="00627A9D" w:rsidP="00627A9D">
      <w:pPr>
        <w:pStyle w:val="ListingStandard"/>
      </w:pPr>
      <w:r>
        <w:t>```</w:t>
      </w:r>
    </w:p>
    <w:p w14:paraId="4CB798D4" w14:textId="77777777" w:rsidR="00627A9D" w:rsidRDefault="00627A9D" w:rsidP="00627A9D">
      <w:pPr>
        <w:pStyle w:val="ListingStandard"/>
      </w:pPr>
    </w:p>
    <w:p w14:paraId="3A6EE012" w14:textId="77777777" w:rsidR="00627A9D" w:rsidRDefault="00627A9D" w:rsidP="00627A9D">
      <w:pPr>
        <w:pStyle w:val="ListingStandard"/>
      </w:pPr>
      <w:r>
        <w:t>**Elemente:**</w:t>
      </w:r>
    </w:p>
    <w:p w14:paraId="4A96F153" w14:textId="77777777" w:rsidR="00627A9D" w:rsidRDefault="00627A9D" w:rsidP="00627A9D">
      <w:pPr>
        <w:pStyle w:val="ListingStandard"/>
      </w:pPr>
      <w:r>
        <w:lastRenderedPageBreak/>
        <w:t>1. **variable**: Ein selbst gewählter Name, unter dem die Eingabe gespeichert wird</w:t>
      </w:r>
    </w:p>
    <w:p w14:paraId="1BB4CE61" w14:textId="77777777" w:rsidR="00627A9D" w:rsidRDefault="00627A9D" w:rsidP="00627A9D">
      <w:pPr>
        <w:pStyle w:val="ListingStandard"/>
      </w:pPr>
      <w:r>
        <w:t>2. **input()**: Die Funktion, die eine Benutzereingabe erwartet</w:t>
      </w:r>
    </w:p>
    <w:p w14:paraId="025E0ED2" w14:textId="77777777" w:rsidR="00627A9D" w:rsidRDefault="00627A9D" w:rsidP="00627A9D">
      <w:pPr>
        <w:pStyle w:val="ListingStandard"/>
      </w:pPr>
      <w:r>
        <w:t>3. **"Aufforderungstext:"**: Ein optionaler Text in Anführungszeichen, der dem Benutzer anzeigt, was eingegeben werden soll</w:t>
      </w:r>
    </w:p>
    <w:p w14:paraId="6D6B4EE0" w14:textId="77777777" w:rsidR="00627A9D" w:rsidRDefault="00627A9D" w:rsidP="00627A9D">
      <w:pPr>
        <w:pStyle w:val="ListingStandard"/>
      </w:pPr>
      <w:r>
        <w:t>4. Nach Ausführung wartet das Programm auf eine Eingabe, die mit der Enter-Taste abgeschlossen wird</w:t>
      </w:r>
    </w:p>
    <w:p w14:paraId="48BDD73F" w14:textId="77777777" w:rsidR="00627A9D" w:rsidRDefault="00627A9D" w:rsidP="00627A9D">
      <w:pPr>
        <w:pStyle w:val="ListingStandard"/>
      </w:pPr>
    </w:p>
    <w:p w14:paraId="35F75DA2" w14:textId="77777777" w:rsidR="00627A9D" w:rsidRDefault="00627A9D" w:rsidP="00627A9D">
      <w:pPr>
        <w:pStyle w:val="ListingStandard"/>
      </w:pPr>
      <w:r>
        <w:t>**Wichtig:** Die Eingabe wird immer als String (Text) gespeichert, auch wenn Zahlen eingegeben werden. Für Berechnungen muss die Eingabe mit `int()` oder `float()` umgewandelt werden:</w:t>
      </w:r>
    </w:p>
    <w:p w14:paraId="6DCFF035" w14:textId="77777777" w:rsidR="00627A9D" w:rsidRDefault="00627A9D" w:rsidP="00627A9D">
      <w:pPr>
        <w:pStyle w:val="ListingStandard"/>
      </w:pPr>
      <w:r>
        <w:t>```python</w:t>
      </w:r>
    </w:p>
    <w:p w14:paraId="5D3F11B8" w14:textId="77777777" w:rsidR="00627A9D" w:rsidRDefault="00627A9D" w:rsidP="00627A9D">
      <w:pPr>
        <w:pStyle w:val="ListingStandard"/>
      </w:pPr>
      <w:r>
        <w:t>alter = int(input("Alter: "))  # Umwandlung in ganze Zahl</w:t>
      </w:r>
    </w:p>
    <w:p w14:paraId="5797B268" w14:textId="77777777" w:rsidR="00627A9D" w:rsidRDefault="00627A9D" w:rsidP="00627A9D">
      <w:pPr>
        <w:pStyle w:val="ListingStandard"/>
      </w:pPr>
      <w:r>
        <w:t>gewicht = float(input("Gewicht: "))  # Umwandlung in Dezimalzahl</w:t>
      </w:r>
    </w:p>
    <w:p w14:paraId="71A43591" w14:textId="77777777" w:rsidR="00627A9D" w:rsidRDefault="00627A9D" w:rsidP="00627A9D">
      <w:pPr>
        <w:pStyle w:val="ListingStandard"/>
      </w:pPr>
      <w:r>
        <w:t>```</w:t>
      </w:r>
    </w:p>
    <w:p w14:paraId="43A7EA32" w14:textId="77777777" w:rsidR="00627A9D" w:rsidRDefault="00627A9D" w:rsidP="00627A9D">
      <w:pPr>
        <w:pStyle w:val="ListingStandard"/>
      </w:pPr>
    </w:p>
    <w:p w14:paraId="1BD05702" w14:textId="77777777" w:rsidR="00627A9D" w:rsidRDefault="00627A9D" w:rsidP="00627A9D">
      <w:pPr>
        <w:pStyle w:val="ListingStandard"/>
      </w:pPr>
      <w:r>
        <w:t>### Ausgabebefehl: `print()`</w:t>
      </w:r>
    </w:p>
    <w:p w14:paraId="22A6AF36" w14:textId="77777777" w:rsidR="00627A9D" w:rsidRDefault="00627A9D" w:rsidP="00627A9D">
      <w:pPr>
        <w:pStyle w:val="ListingStandard"/>
      </w:pPr>
    </w:p>
    <w:p w14:paraId="6F9C6908" w14:textId="77777777" w:rsidR="00627A9D" w:rsidRDefault="00627A9D" w:rsidP="00627A9D">
      <w:pPr>
        <w:pStyle w:val="ListingStandard"/>
      </w:pPr>
      <w:r>
        <w:t>Der `print()`-Befehl hat folgende Grundformen:</w:t>
      </w:r>
    </w:p>
    <w:p w14:paraId="5E763D82" w14:textId="77777777" w:rsidR="00627A9D" w:rsidRDefault="00627A9D" w:rsidP="00627A9D">
      <w:pPr>
        <w:pStyle w:val="ListingStandard"/>
      </w:pPr>
    </w:p>
    <w:p w14:paraId="792289C0" w14:textId="77777777" w:rsidR="00627A9D" w:rsidRDefault="00627A9D" w:rsidP="00627A9D">
      <w:pPr>
        <w:pStyle w:val="ListingStandard"/>
      </w:pPr>
      <w:r>
        <w:t>**1. Einfache Ausgabe:**</w:t>
      </w:r>
    </w:p>
    <w:p w14:paraId="3D0B8FAC" w14:textId="77777777" w:rsidR="00627A9D" w:rsidRDefault="00627A9D" w:rsidP="00627A9D">
      <w:pPr>
        <w:pStyle w:val="ListingStandard"/>
      </w:pPr>
      <w:r>
        <w:t>```python</w:t>
      </w:r>
    </w:p>
    <w:p w14:paraId="7F939C29" w14:textId="77777777" w:rsidR="00627A9D" w:rsidRDefault="00627A9D" w:rsidP="00627A9D">
      <w:pPr>
        <w:pStyle w:val="ListingStandard"/>
      </w:pPr>
      <w:r>
        <w:t>print("Hallo Welt!")</w:t>
      </w:r>
    </w:p>
    <w:p w14:paraId="5CDAD990" w14:textId="77777777" w:rsidR="00627A9D" w:rsidRDefault="00627A9D" w:rsidP="00627A9D">
      <w:pPr>
        <w:pStyle w:val="ListingStandard"/>
      </w:pPr>
      <w:r>
        <w:t>```</w:t>
      </w:r>
    </w:p>
    <w:p w14:paraId="52D94F24" w14:textId="77777777" w:rsidR="00627A9D" w:rsidRDefault="00627A9D" w:rsidP="00627A9D">
      <w:pPr>
        <w:pStyle w:val="ListingStandard"/>
      </w:pPr>
    </w:p>
    <w:p w14:paraId="75BDEC25" w14:textId="77777777" w:rsidR="00627A9D" w:rsidRDefault="00627A9D" w:rsidP="00627A9D">
      <w:pPr>
        <w:pStyle w:val="ListingStandard"/>
      </w:pPr>
      <w:r>
        <w:t>**2. Ausgabe von Variablen:**</w:t>
      </w:r>
    </w:p>
    <w:p w14:paraId="12194001" w14:textId="77777777" w:rsidR="00627A9D" w:rsidRDefault="00627A9D" w:rsidP="00627A9D">
      <w:pPr>
        <w:pStyle w:val="ListingStandard"/>
      </w:pPr>
      <w:r>
        <w:t>```python</w:t>
      </w:r>
    </w:p>
    <w:p w14:paraId="6DB923E0" w14:textId="77777777" w:rsidR="00627A9D" w:rsidRDefault="00627A9D" w:rsidP="00627A9D">
      <w:pPr>
        <w:pStyle w:val="ListingStandard"/>
      </w:pPr>
      <w:r>
        <w:t>name = "Max"</w:t>
      </w:r>
    </w:p>
    <w:p w14:paraId="72A24D72" w14:textId="77777777" w:rsidR="00627A9D" w:rsidRDefault="00627A9D" w:rsidP="00627A9D">
      <w:pPr>
        <w:pStyle w:val="ListingStandard"/>
      </w:pPr>
      <w:r>
        <w:t>print(name)  # Gibt "Max" aus</w:t>
      </w:r>
    </w:p>
    <w:p w14:paraId="5781FF08" w14:textId="77777777" w:rsidR="00627A9D" w:rsidRDefault="00627A9D" w:rsidP="00627A9D">
      <w:pPr>
        <w:pStyle w:val="ListingStandard"/>
      </w:pPr>
      <w:r>
        <w:t>```</w:t>
      </w:r>
    </w:p>
    <w:p w14:paraId="3121B00C" w14:textId="77777777" w:rsidR="00627A9D" w:rsidRDefault="00627A9D" w:rsidP="00627A9D">
      <w:pPr>
        <w:pStyle w:val="ListingStandard"/>
      </w:pPr>
    </w:p>
    <w:p w14:paraId="746B838A" w14:textId="77777777" w:rsidR="00627A9D" w:rsidRDefault="00627A9D" w:rsidP="00627A9D">
      <w:pPr>
        <w:pStyle w:val="ListingStandard"/>
      </w:pPr>
      <w:r>
        <w:t>**3. Kombination von Text und Variablen:**</w:t>
      </w:r>
    </w:p>
    <w:p w14:paraId="5BA23466" w14:textId="77777777" w:rsidR="00627A9D" w:rsidRDefault="00627A9D" w:rsidP="00627A9D">
      <w:pPr>
        <w:pStyle w:val="ListingStandard"/>
      </w:pPr>
    </w:p>
    <w:p w14:paraId="78C12337" w14:textId="77777777" w:rsidR="00627A9D" w:rsidRDefault="00627A9D" w:rsidP="00627A9D">
      <w:pPr>
        <w:pStyle w:val="ListingStandard"/>
      </w:pPr>
      <w:r>
        <w:t>a) Mit Kommas (fügt automatisch Leerzeichen ein):</w:t>
      </w:r>
    </w:p>
    <w:p w14:paraId="2470DFFB" w14:textId="77777777" w:rsidR="00627A9D" w:rsidRDefault="00627A9D" w:rsidP="00627A9D">
      <w:pPr>
        <w:pStyle w:val="ListingStandard"/>
      </w:pPr>
      <w:r>
        <w:t>```python</w:t>
      </w:r>
    </w:p>
    <w:p w14:paraId="194D6259" w14:textId="77777777" w:rsidR="00627A9D" w:rsidRDefault="00627A9D" w:rsidP="00627A9D">
      <w:pPr>
        <w:pStyle w:val="ListingStandard"/>
      </w:pPr>
      <w:r>
        <w:t>alter = 25</w:t>
      </w:r>
    </w:p>
    <w:p w14:paraId="48C2B2B8" w14:textId="77777777" w:rsidR="00627A9D" w:rsidRDefault="00627A9D" w:rsidP="00627A9D">
      <w:pPr>
        <w:pStyle w:val="ListingStandard"/>
      </w:pPr>
      <w:r>
        <w:t>print("Dein Alter ist:", alter, "Jahre")  # Gibt "Dein Alter ist: 25 Jahre" aus</w:t>
      </w:r>
    </w:p>
    <w:p w14:paraId="704F1422" w14:textId="77777777" w:rsidR="00627A9D" w:rsidRDefault="00627A9D" w:rsidP="00627A9D">
      <w:pPr>
        <w:pStyle w:val="ListingStandard"/>
      </w:pPr>
      <w:r>
        <w:t>```</w:t>
      </w:r>
    </w:p>
    <w:p w14:paraId="24C44DA5" w14:textId="77777777" w:rsidR="00627A9D" w:rsidRDefault="00627A9D" w:rsidP="00627A9D">
      <w:pPr>
        <w:pStyle w:val="ListingStandard"/>
      </w:pPr>
    </w:p>
    <w:p w14:paraId="19E37EFF" w14:textId="77777777" w:rsidR="00627A9D" w:rsidRDefault="00627A9D" w:rsidP="00627A9D">
      <w:pPr>
        <w:pStyle w:val="ListingStandard"/>
      </w:pPr>
      <w:r>
        <w:t>b) Mit Konkatenation (Verkettung mit `+`):</w:t>
      </w:r>
    </w:p>
    <w:p w14:paraId="478BBE20" w14:textId="77777777" w:rsidR="00627A9D" w:rsidRDefault="00627A9D" w:rsidP="00627A9D">
      <w:pPr>
        <w:pStyle w:val="ListingStandard"/>
      </w:pPr>
      <w:r>
        <w:t>```python</w:t>
      </w:r>
    </w:p>
    <w:p w14:paraId="5709A206" w14:textId="77777777" w:rsidR="00627A9D" w:rsidRDefault="00627A9D" w:rsidP="00627A9D">
      <w:pPr>
        <w:pStyle w:val="ListingStandard"/>
      </w:pPr>
      <w:r>
        <w:t>alter = "25"  # Muss ein String sein</w:t>
      </w:r>
    </w:p>
    <w:p w14:paraId="27999633" w14:textId="77777777" w:rsidR="00627A9D" w:rsidRDefault="00627A9D" w:rsidP="00627A9D">
      <w:pPr>
        <w:pStyle w:val="ListingStandard"/>
      </w:pPr>
      <w:r>
        <w:t>print("Dein Alter ist: " + alter + " Jahre")</w:t>
      </w:r>
    </w:p>
    <w:p w14:paraId="4A23EA15" w14:textId="77777777" w:rsidR="00627A9D" w:rsidRDefault="00627A9D" w:rsidP="00627A9D">
      <w:pPr>
        <w:pStyle w:val="ListingStandard"/>
      </w:pPr>
      <w:r>
        <w:t>```</w:t>
      </w:r>
    </w:p>
    <w:p w14:paraId="5ED81360" w14:textId="77777777" w:rsidR="00627A9D" w:rsidRDefault="00627A9D" w:rsidP="00627A9D">
      <w:pPr>
        <w:pStyle w:val="ListingStandard"/>
      </w:pPr>
    </w:p>
    <w:p w14:paraId="226C2B5C" w14:textId="77777777" w:rsidR="00627A9D" w:rsidRDefault="00627A9D" w:rsidP="00627A9D">
      <w:pPr>
        <w:pStyle w:val="ListingStandard"/>
      </w:pPr>
      <w:r>
        <w:t>c) Mit f-Strings (ab Python 3.6, empfohlen):</w:t>
      </w:r>
    </w:p>
    <w:p w14:paraId="2AC827F6" w14:textId="77777777" w:rsidR="00627A9D" w:rsidRDefault="00627A9D" w:rsidP="00627A9D">
      <w:pPr>
        <w:pStyle w:val="ListingStandard"/>
      </w:pPr>
      <w:r>
        <w:t>```python</w:t>
      </w:r>
    </w:p>
    <w:p w14:paraId="5BB1E367" w14:textId="77777777" w:rsidR="00627A9D" w:rsidRDefault="00627A9D" w:rsidP="00627A9D">
      <w:pPr>
        <w:pStyle w:val="ListingStandard"/>
      </w:pPr>
      <w:r>
        <w:t>alter = 25</w:t>
      </w:r>
    </w:p>
    <w:p w14:paraId="526DDADB" w14:textId="77777777" w:rsidR="00627A9D" w:rsidRDefault="00627A9D" w:rsidP="00627A9D">
      <w:pPr>
        <w:pStyle w:val="ListingStandard"/>
      </w:pPr>
      <w:r>
        <w:t>print(f"Dein Alter ist: {alter} Jahre")  # Gibt "Dein Alter ist: 25 Jahre" aus</w:t>
      </w:r>
    </w:p>
    <w:p w14:paraId="5B71E7BD" w14:textId="77777777" w:rsidR="00627A9D" w:rsidRDefault="00627A9D" w:rsidP="00627A9D">
      <w:pPr>
        <w:pStyle w:val="ListingStandard"/>
      </w:pPr>
      <w:r>
        <w:t>```</w:t>
      </w:r>
    </w:p>
    <w:p w14:paraId="3BD411E1" w14:textId="77777777" w:rsidR="00627A9D" w:rsidRDefault="00627A9D" w:rsidP="00627A9D">
      <w:pPr>
        <w:pStyle w:val="ListingStandard"/>
      </w:pPr>
    </w:p>
    <w:p w14:paraId="51BEC4DF" w14:textId="77777777" w:rsidR="00627A9D" w:rsidRDefault="00627A9D" w:rsidP="00627A9D">
      <w:pPr>
        <w:pStyle w:val="ListingStandard"/>
      </w:pPr>
      <w:r>
        <w:t>**4. Formatierungsoptionen (mit f-Strings):**</w:t>
      </w:r>
    </w:p>
    <w:p w14:paraId="1E937A94" w14:textId="77777777" w:rsidR="00627A9D" w:rsidRDefault="00627A9D" w:rsidP="00627A9D">
      <w:pPr>
        <w:pStyle w:val="ListingStandard"/>
      </w:pPr>
      <w:r>
        <w:t>```python</w:t>
      </w:r>
    </w:p>
    <w:p w14:paraId="1AD231E5" w14:textId="77777777" w:rsidR="00627A9D" w:rsidRDefault="00627A9D" w:rsidP="00627A9D">
      <w:pPr>
        <w:pStyle w:val="ListingStandard"/>
      </w:pPr>
      <w:r>
        <w:t>gewicht = 75.5678</w:t>
      </w:r>
    </w:p>
    <w:p w14:paraId="0CD0E587" w14:textId="77777777" w:rsidR="00627A9D" w:rsidRDefault="00627A9D" w:rsidP="00627A9D">
      <w:pPr>
        <w:pStyle w:val="ListingStandard"/>
      </w:pPr>
      <w:r>
        <w:t>print(f"Dein Gewicht ist: {gewicht:.2f} kg")  # Gibt "Dein Gewicht ist: 75.57 kg" aus</w:t>
      </w:r>
    </w:p>
    <w:p w14:paraId="45021C86" w14:textId="77777777" w:rsidR="00627A9D" w:rsidRDefault="00627A9D" w:rsidP="00627A9D">
      <w:pPr>
        <w:pStyle w:val="ListingStandard"/>
      </w:pPr>
      <w:r>
        <w:t>```</w:t>
      </w:r>
    </w:p>
    <w:p w14:paraId="7D0D0828" w14:textId="77777777" w:rsidR="00627A9D" w:rsidRDefault="00627A9D" w:rsidP="00627A9D">
      <w:pPr>
        <w:pStyle w:val="ListingStandard"/>
      </w:pPr>
    </w:p>
    <w:p w14:paraId="77FEF1AC" w14:textId="77777777" w:rsidR="00627A9D" w:rsidRDefault="00627A9D" w:rsidP="00627A9D">
      <w:pPr>
        <w:pStyle w:val="ListingStandard"/>
      </w:pPr>
      <w:r>
        <w:t>Die f-String-Methode ist besonders praktisch, da sie:</w:t>
      </w:r>
    </w:p>
    <w:p w14:paraId="0A8A392A" w14:textId="77777777" w:rsidR="00627A9D" w:rsidRDefault="00627A9D" w:rsidP="00627A9D">
      <w:pPr>
        <w:pStyle w:val="ListingStandard"/>
      </w:pPr>
      <w:r>
        <w:t>- Übersichtlich ist</w:t>
      </w:r>
    </w:p>
    <w:p w14:paraId="73BFC676" w14:textId="77777777" w:rsidR="00627A9D" w:rsidRDefault="00627A9D" w:rsidP="00627A9D">
      <w:pPr>
        <w:pStyle w:val="ListingStandard"/>
      </w:pPr>
      <w:r>
        <w:t>- Verschiedene Datentypen ohne Umwandlung akzeptiert</w:t>
      </w:r>
    </w:p>
    <w:p w14:paraId="1F2DA4A4" w14:textId="77777777" w:rsidR="00627A9D" w:rsidRDefault="00627A9D" w:rsidP="00627A9D">
      <w:pPr>
        <w:pStyle w:val="ListingStandard"/>
      </w:pPr>
      <w:r>
        <w:t>- Formatierungsoptionen erlaubt (Rundung, Ausrichtung, etc.)</w:t>
      </w:r>
    </w:p>
    <w:p w14:paraId="3511E026" w14:textId="77777777" w:rsidR="00627A9D" w:rsidRDefault="00627A9D" w:rsidP="00627A9D">
      <w:pPr>
        <w:pStyle w:val="ListingStandard"/>
      </w:pPr>
      <w:r>
        <w:t>- Auch komplexere Ausdrücke in den geschweiften Klammern verarbeiten kann</w:t>
      </w:r>
    </w:p>
    <w:p w14:paraId="09D0F0F8" w14:textId="77777777" w:rsidR="00627A9D" w:rsidRDefault="00627A9D" w:rsidP="00627A9D">
      <w:pPr>
        <w:pStyle w:val="ListingStandard"/>
      </w:pPr>
    </w:p>
    <w:p w14:paraId="5672912E" w14:textId="2FB9016F" w:rsidR="00627A9D" w:rsidRDefault="00627A9D" w:rsidP="00627A9D">
      <w:pPr>
        <w:pStyle w:val="ListingStandard"/>
      </w:pPr>
      <w:r>
        <w:t>Dies sind die grundlegenden Prinzipien der Ein- und Ausgabebefehle in Python. Sie bilden die Basis für die Interaktion zwischen Programm und Benutzer.</w:t>
      </w:r>
    </w:p>
    <w:p w14:paraId="1E83FC39" w14:textId="77777777" w:rsidR="00627A9D" w:rsidRDefault="00627A9D" w:rsidP="00627A9D">
      <w:pPr>
        <w:pStyle w:val="ListingStandard"/>
      </w:pPr>
    </w:p>
    <w:p w14:paraId="39EEA789" w14:textId="77777777" w:rsidR="003F4EEF" w:rsidRPr="00085DC7" w:rsidRDefault="003F4EEF" w:rsidP="003F4EEF">
      <w:pPr>
        <w:rPr>
          <w:rStyle w:val="ListingZeichenFett"/>
        </w:rPr>
      </w:pPr>
      <w:r w:rsidRPr="00085DC7">
        <w:rPr>
          <w:rStyle w:val="ListingZeichenFett"/>
        </w:rPr>
        <w:t>Welche Variablentypen gibt es in Python?</w:t>
      </w:r>
    </w:p>
    <w:p w14:paraId="0455D71F" w14:textId="77777777" w:rsidR="00627A9D" w:rsidRDefault="00627A9D" w:rsidP="00627A9D">
      <w:pPr>
        <w:pStyle w:val="ListingStandard"/>
      </w:pPr>
    </w:p>
    <w:p w14:paraId="521A7C29" w14:textId="77777777" w:rsidR="003F4EEF" w:rsidRDefault="003F4EEF" w:rsidP="003F4EEF">
      <w:pPr>
        <w:pStyle w:val="ListingStandard"/>
      </w:pPr>
      <w:r>
        <w:t>In Python gibt es folgende Variablentypen:</w:t>
      </w:r>
    </w:p>
    <w:p w14:paraId="5D1A0F27" w14:textId="77777777" w:rsidR="003F4EEF" w:rsidRDefault="003F4EEF" w:rsidP="003F4EEF">
      <w:pPr>
        <w:pStyle w:val="ListingStandard"/>
      </w:pPr>
    </w:p>
    <w:p w14:paraId="4BC43857" w14:textId="77777777" w:rsidR="003F4EEF" w:rsidRDefault="003F4EEF" w:rsidP="003F4EEF">
      <w:pPr>
        <w:pStyle w:val="ListingStandard"/>
      </w:pPr>
      <w:r>
        <w:t>1. Numerische Typen:</w:t>
      </w:r>
    </w:p>
    <w:p w14:paraId="41B22E08" w14:textId="77777777" w:rsidR="003F4EEF" w:rsidRDefault="003F4EEF" w:rsidP="003F4EEF">
      <w:pPr>
        <w:pStyle w:val="ListingStandard"/>
      </w:pPr>
      <w:r>
        <w:t xml:space="preserve">   - `int`: Ganzzahlen (z.B. 42, -7)</w:t>
      </w:r>
    </w:p>
    <w:p w14:paraId="6B9CCD3C" w14:textId="77777777" w:rsidR="003F4EEF" w:rsidRDefault="003F4EEF" w:rsidP="003F4EEF">
      <w:pPr>
        <w:pStyle w:val="ListingStandard"/>
      </w:pPr>
      <w:r>
        <w:t xml:space="preserve">   - `float`: Gleitkommazahlen (z.B. 3.14, -2.5)</w:t>
      </w:r>
    </w:p>
    <w:p w14:paraId="797A58F3" w14:textId="77777777" w:rsidR="003F4EEF" w:rsidRDefault="003F4EEF" w:rsidP="003F4EEF">
      <w:pPr>
        <w:pStyle w:val="ListingStandard"/>
      </w:pPr>
      <w:r>
        <w:t xml:space="preserve">   - `complex`: Komplexe Zahlen (z.B. 1+2j)</w:t>
      </w:r>
    </w:p>
    <w:p w14:paraId="65B36088" w14:textId="77777777" w:rsidR="003F4EEF" w:rsidRDefault="003F4EEF" w:rsidP="003F4EEF">
      <w:pPr>
        <w:pStyle w:val="ListingStandard"/>
      </w:pPr>
    </w:p>
    <w:p w14:paraId="2D8B1DCB" w14:textId="77777777" w:rsidR="003F4EEF" w:rsidRDefault="003F4EEF" w:rsidP="003F4EEF">
      <w:pPr>
        <w:pStyle w:val="ListingStandard"/>
      </w:pPr>
      <w:r>
        <w:lastRenderedPageBreak/>
        <w:t>2. Sequenzen:</w:t>
      </w:r>
    </w:p>
    <w:p w14:paraId="4D02CD29" w14:textId="77777777" w:rsidR="003F4EEF" w:rsidRDefault="003F4EEF" w:rsidP="003F4EEF">
      <w:pPr>
        <w:pStyle w:val="ListingStandard"/>
      </w:pPr>
      <w:r>
        <w:t xml:space="preserve">   - `str`: Zeichenketten/Strings (z.B. "Hallo")</w:t>
      </w:r>
    </w:p>
    <w:p w14:paraId="7F85849E" w14:textId="77777777" w:rsidR="003F4EEF" w:rsidRDefault="003F4EEF" w:rsidP="003F4EEF">
      <w:pPr>
        <w:pStyle w:val="ListingStandard"/>
      </w:pPr>
      <w:r>
        <w:t xml:space="preserve">   - `list`: Listen, veränderbar (z.B. [1, 2, 3])</w:t>
      </w:r>
    </w:p>
    <w:p w14:paraId="403DA2BA" w14:textId="77777777" w:rsidR="003F4EEF" w:rsidRDefault="003F4EEF" w:rsidP="003F4EEF">
      <w:pPr>
        <w:pStyle w:val="ListingStandard"/>
      </w:pPr>
      <w:r>
        <w:t xml:space="preserve">   - `tuple`: Tupel, unveränderbar (z.B. (1, 2, 3))</w:t>
      </w:r>
    </w:p>
    <w:p w14:paraId="179880AE" w14:textId="77777777" w:rsidR="003F4EEF" w:rsidRDefault="003F4EEF" w:rsidP="003F4EEF">
      <w:pPr>
        <w:pStyle w:val="ListingStandard"/>
      </w:pPr>
    </w:p>
    <w:p w14:paraId="508D5526" w14:textId="77777777" w:rsidR="003F4EEF" w:rsidRDefault="003F4EEF" w:rsidP="003F4EEF">
      <w:pPr>
        <w:pStyle w:val="ListingStandard"/>
      </w:pPr>
      <w:r>
        <w:t>3. Mapping-Typ:</w:t>
      </w:r>
    </w:p>
    <w:p w14:paraId="590866A6" w14:textId="77777777" w:rsidR="003F4EEF" w:rsidRDefault="003F4EEF" w:rsidP="003F4EEF">
      <w:pPr>
        <w:pStyle w:val="ListingStandard"/>
      </w:pPr>
      <w:r>
        <w:t xml:space="preserve">   - `dict`: Wörterbücher/Dictionaries (z.B. {"name": "Max", "alter": 30})</w:t>
      </w:r>
    </w:p>
    <w:p w14:paraId="3256D1F6" w14:textId="77777777" w:rsidR="003F4EEF" w:rsidRDefault="003F4EEF" w:rsidP="003F4EEF">
      <w:pPr>
        <w:pStyle w:val="ListingStandard"/>
      </w:pPr>
    </w:p>
    <w:p w14:paraId="47C1942C" w14:textId="77777777" w:rsidR="003F4EEF" w:rsidRDefault="003F4EEF" w:rsidP="003F4EEF">
      <w:pPr>
        <w:pStyle w:val="ListingStandard"/>
      </w:pPr>
      <w:r>
        <w:t>4. Mengen:</w:t>
      </w:r>
    </w:p>
    <w:p w14:paraId="685E3299" w14:textId="77777777" w:rsidR="003F4EEF" w:rsidRDefault="003F4EEF" w:rsidP="003F4EEF">
      <w:pPr>
        <w:pStyle w:val="ListingStandard"/>
      </w:pPr>
      <w:r>
        <w:t xml:space="preserve">   - `set`: Mengen, veränderbar, keine Duplikate (z.B. {1, 2, 3})</w:t>
      </w:r>
    </w:p>
    <w:p w14:paraId="00C816E4" w14:textId="77777777" w:rsidR="003F4EEF" w:rsidRDefault="003F4EEF" w:rsidP="003F4EEF">
      <w:pPr>
        <w:pStyle w:val="ListingStandard"/>
      </w:pPr>
      <w:r>
        <w:t xml:space="preserve">   - `frozenset`: Unveränderbare Mengen</w:t>
      </w:r>
    </w:p>
    <w:p w14:paraId="1722CD3F" w14:textId="77777777" w:rsidR="003F4EEF" w:rsidRDefault="003F4EEF" w:rsidP="003F4EEF">
      <w:pPr>
        <w:pStyle w:val="ListingStandard"/>
      </w:pPr>
    </w:p>
    <w:p w14:paraId="2D28A801" w14:textId="77777777" w:rsidR="003F4EEF" w:rsidRDefault="003F4EEF" w:rsidP="003F4EEF">
      <w:pPr>
        <w:pStyle w:val="ListingStandard"/>
      </w:pPr>
      <w:r>
        <w:t>5. Boolesche Werte:</w:t>
      </w:r>
    </w:p>
    <w:p w14:paraId="0BC20399" w14:textId="77777777" w:rsidR="003F4EEF" w:rsidRDefault="003F4EEF" w:rsidP="003F4EEF">
      <w:pPr>
        <w:pStyle w:val="ListingStandard"/>
      </w:pPr>
      <w:r>
        <w:t xml:space="preserve">   - `bool`: Wahrheitswerte (True, False)</w:t>
      </w:r>
    </w:p>
    <w:p w14:paraId="2D10BC84" w14:textId="77777777" w:rsidR="003F4EEF" w:rsidRDefault="003F4EEF" w:rsidP="003F4EEF">
      <w:pPr>
        <w:pStyle w:val="ListingStandard"/>
      </w:pPr>
    </w:p>
    <w:p w14:paraId="761CF16C" w14:textId="77777777" w:rsidR="003F4EEF" w:rsidRDefault="003F4EEF" w:rsidP="003F4EEF">
      <w:pPr>
        <w:pStyle w:val="ListingStandard"/>
      </w:pPr>
      <w:r>
        <w:t>6. Binäre Typen:</w:t>
      </w:r>
    </w:p>
    <w:p w14:paraId="4F66C025" w14:textId="77777777" w:rsidR="003F4EEF" w:rsidRDefault="003F4EEF" w:rsidP="003F4EEF">
      <w:pPr>
        <w:pStyle w:val="ListingStandard"/>
      </w:pPr>
      <w:r>
        <w:t xml:space="preserve">   - `bytes`: Unveränderbare Sequenz von Bytes</w:t>
      </w:r>
    </w:p>
    <w:p w14:paraId="33E62FEC" w14:textId="77777777" w:rsidR="003F4EEF" w:rsidRDefault="003F4EEF" w:rsidP="003F4EEF">
      <w:pPr>
        <w:pStyle w:val="ListingStandard"/>
      </w:pPr>
      <w:r>
        <w:t xml:space="preserve">   - `bytearray`: Veränderbare Sequenz von Bytes</w:t>
      </w:r>
    </w:p>
    <w:p w14:paraId="20C93A77" w14:textId="77777777" w:rsidR="003F4EEF" w:rsidRDefault="003F4EEF" w:rsidP="003F4EEF">
      <w:pPr>
        <w:pStyle w:val="ListingStandard"/>
      </w:pPr>
      <w:r>
        <w:t xml:space="preserve">   - `memoryview`: Ansicht auf Speicherbereiche</w:t>
      </w:r>
    </w:p>
    <w:p w14:paraId="62D4B6E1" w14:textId="77777777" w:rsidR="003F4EEF" w:rsidRDefault="003F4EEF" w:rsidP="003F4EEF">
      <w:pPr>
        <w:pStyle w:val="ListingStandard"/>
      </w:pPr>
    </w:p>
    <w:p w14:paraId="1578B2CD" w14:textId="77777777" w:rsidR="003F4EEF" w:rsidRDefault="003F4EEF" w:rsidP="003F4EEF">
      <w:pPr>
        <w:pStyle w:val="ListingStandard"/>
      </w:pPr>
      <w:r>
        <w:t>7. Spezielle Typen:</w:t>
      </w:r>
    </w:p>
    <w:p w14:paraId="52702CE0" w14:textId="77777777" w:rsidR="003F4EEF" w:rsidRDefault="003F4EEF" w:rsidP="003F4EEF">
      <w:pPr>
        <w:pStyle w:val="ListingStandard"/>
      </w:pPr>
      <w:r>
        <w:t xml:space="preserve">   - `None`: Repräsentiert den Wert "Nichts" oder "Keine Wert"</w:t>
      </w:r>
    </w:p>
    <w:p w14:paraId="34767560" w14:textId="77777777" w:rsidR="003F4EEF" w:rsidRDefault="003F4EEF" w:rsidP="003F4EEF">
      <w:pPr>
        <w:pStyle w:val="ListingStandard"/>
      </w:pPr>
    </w:p>
    <w:p w14:paraId="41748354" w14:textId="3F81C236" w:rsidR="003F4EEF" w:rsidRDefault="003F4EEF" w:rsidP="003F4EEF">
      <w:pPr>
        <w:pStyle w:val="ListingStandard"/>
      </w:pPr>
      <w:r>
        <w:t>In Python kann man den Typ einer Variable mit der Funktion `type()` überprüfen.</w:t>
      </w:r>
    </w:p>
    <w:p w14:paraId="72CC6DFF" w14:textId="77777777" w:rsidR="003F4EEF" w:rsidRDefault="003F4EEF" w:rsidP="003F4EEF">
      <w:pPr>
        <w:pStyle w:val="ListingStandard"/>
      </w:pPr>
    </w:p>
    <w:p w14:paraId="1B06462B" w14:textId="77777777" w:rsidR="003F4EEF" w:rsidRDefault="003F4EEF" w:rsidP="003F4EEF">
      <w:pPr>
        <w:pStyle w:val="ListingStandard"/>
      </w:pPr>
      <w:r>
        <w:t>Python ist eine dynamisch typisierte Sprache. Das bedeutet, dass du den Datentyp einer Variable nicht explizit angeben musst – Python erkennt den Typ automatisch anhand des zugewiesenen Werts. Außerdem kann sich der Typ einer Variable während der Programmausführung ändern:</w:t>
      </w:r>
    </w:p>
    <w:p w14:paraId="5ABE9ABD" w14:textId="77777777" w:rsidR="003F4EEF" w:rsidRDefault="003F4EEF" w:rsidP="003F4EEF">
      <w:pPr>
        <w:pStyle w:val="ListingStandard"/>
      </w:pPr>
      <w:r>
        <w:t>x = 10        # x ist jetzt ein Integer</w:t>
      </w:r>
    </w:p>
    <w:p w14:paraId="5D432A90" w14:textId="77777777" w:rsidR="003F4EEF" w:rsidRDefault="003F4EEF" w:rsidP="003F4EEF">
      <w:pPr>
        <w:pStyle w:val="ListingStandard"/>
      </w:pPr>
      <w:r>
        <w:t>x = "Hallo"   # x ist jetzt ein String</w:t>
      </w:r>
    </w:p>
    <w:p w14:paraId="65BCE767" w14:textId="77777777" w:rsidR="003F4EEF" w:rsidRDefault="003F4EEF" w:rsidP="003F4EEF">
      <w:pPr>
        <w:pStyle w:val="ListingStandard"/>
      </w:pPr>
    </w:p>
    <w:p w14:paraId="7DB1CD1A" w14:textId="77777777" w:rsidR="003F4EEF" w:rsidRDefault="003F4EEF" w:rsidP="003F4EEF">
      <w:pPr>
        <w:pStyle w:val="ListingStandard"/>
      </w:pPr>
      <w:r>
        <w:t>Die Kenntnis der Datentypen ist wichtig, weil verschiedene Operationen nur mit bestimmten Typen funktionieren. Zum Beispiel kannst du mathematische Operationen nur mit numerischen Typen (int, float) durchführen, während String-Methoden nur auf Strings anwendbar sind.</w:t>
      </w:r>
    </w:p>
    <w:p w14:paraId="6837183F" w14:textId="77777777" w:rsidR="003F4EEF" w:rsidRDefault="003F4EEF" w:rsidP="003F4EEF">
      <w:pPr>
        <w:pStyle w:val="ListingStandard"/>
      </w:pPr>
    </w:p>
    <w:p w14:paraId="2092F5CB" w14:textId="77777777" w:rsidR="008C0792" w:rsidRPr="00604075" w:rsidRDefault="008C0792" w:rsidP="008C0792">
      <w:pPr>
        <w:rPr>
          <w:rStyle w:val="ListingZeichenFett"/>
        </w:rPr>
      </w:pPr>
      <w:r w:rsidRPr="00604075">
        <w:rPr>
          <w:rStyle w:val="ListingZeichenFett"/>
        </w:rPr>
        <w:t>Wie kann ich mit Variablen in Python rechnen?</w:t>
      </w:r>
    </w:p>
    <w:p w14:paraId="40EC2D42" w14:textId="77777777" w:rsidR="008C0792" w:rsidRDefault="008C0792" w:rsidP="008C0792">
      <w:pPr>
        <w:pStyle w:val="ListingStandard"/>
      </w:pPr>
      <w:r>
        <w:lastRenderedPageBreak/>
        <w:t>Python unterstützt alle üblichen mathematischen Operationen:</w:t>
      </w:r>
    </w:p>
    <w:p w14:paraId="3F9125E0" w14:textId="77777777" w:rsidR="008C0792" w:rsidRDefault="008C0792" w:rsidP="008C0792">
      <w:pPr>
        <w:pStyle w:val="ListingStandard"/>
      </w:pPr>
      <w:r>
        <w:t># Addition</w:t>
      </w:r>
    </w:p>
    <w:p w14:paraId="3E66E79B" w14:textId="77777777" w:rsidR="008C0792" w:rsidRDefault="008C0792" w:rsidP="008C0792">
      <w:pPr>
        <w:pStyle w:val="ListingStandard"/>
      </w:pPr>
      <w:r>
        <w:t>summe = 5 + 3  # summe ist 8</w:t>
      </w:r>
    </w:p>
    <w:p w14:paraId="0CCFE800" w14:textId="77777777" w:rsidR="008C0792" w:rsidRDefault="008C0792" w:rsidP="008C0792">
      <w:pPr>
        <w:pStyle w:val="ListingStandard"/>
      </w:pPr>
      <w:r>
        <w:t># Subtraktion</w:t>
      </w:r>
    </w:p>
    <w:p w14:paraId="1F03EE71" w14:textId="77777777" w:rsidR="008C0792" w:rsidRDefault="008C0792" w:rsidP="008C0792">
      <w:pPr>
        <w:pStyle w:val="ListingStandard"/>
      </w:pPr>
      <w:r>
        <w:t>differenz = 10 - 4  # differenz ist 6</w:t>
      </w:r>
    </w:p>
    <w:p w14:paraId="74DF1F7E" w14:textId="77777777" w:rsidR="008C0792" w:rsidRDefault="008C0792" w:rsidP="008C0792">
      <w:pPr>
        <w:pStyle w:val="ListingStandard"/>
      </w:pPr>
      <w:r>
        <w:t># Multiplikation</w:t>
      </w:r>
    </w:p>
    <w:p w14:paraId="2EC818B0" w14:textId="77777777" w:rsidR="008C0792" w:rsidRDefault="008C0792" w:rsidP="008C0792">
      <w:pPr>
        <w:pStyle w:val="ListingStandard"/>
      </w:pPr>
      <w:r>
        <w:t>produkt = 6 * 7  # produkt ist 42</w:t>
      </w:r>
    </w:p>
    <w:p w14:paraId="4D67F1C7" w14:textId="77777777" w:rsidR="008C0792" w:rsidRDefault="008C0792" w:rsidP="008C0792">
      <w:pPr>
        <w:pStyle w:val="ListingStandard"/>
      </w:pPr>
      <w:r>
        <w:t># Division (ergibt immer eine Fließkommazahl)</w:t>
      </w:r>
    </w:p>
    <w:p w14:paraId="27B330F7" w14:textId="77777777" w:rsidR="008C0792" w:rsidRDefault="008C0792" w:rsidP="008C0792">
      <w:pPr>
        <w:pStyle w:val="ListingStandard"/>
      </w:pPr>
      <w:r>
        <w:t>quotient = 20 / 4  # quotient ist 5.0</w:t>
      </w:r>
    </w:p>
    <w:p w14:paraId="206A4D1F" w14:textId="77777777" w:rsidR="008C0792" w:rsidRDefault="008C0792" w:rsidP="008C0792">
      <w:pPr>
        <w:pStyle w:val="ListingStandard"/>
      </w:pPr>
      <w:r>
        <w:t># Ganzzahlige Division (ergibt immer eine ganze Zahl)</w:t>
      </w:r>
    </w:p>
    <w:p w14:paraId="291D6C7D" w14:textId="77777777" w:rsidR="008C0792" w:rsidRDefault="008C0792" w:rsidP="008C0792">
      <w:pPr>
        <w:pStyle w:val="ListingStandard"/>
      </w:pPr>
      <w:r>
        <w:t>ganzzahl_quotient = 20 // 3  # ganzzahl_quotient ist 6</w:t>
      </w:r>
    </w:p>
    <w:p w14:paraId="68D7C329" w14:textId="77777777" w:rsidR="008C0792" w:rsidRDefault="008C0792" w:rsidP="008C0792">
      <w:pPr>
        <w:pStyle w:val="ListingStandard"/>
      </w:pPr>
      <w:r>
        <w:t># Modulo (Rest bei Division)</w:t>
      </w:r>
    </w:p>
    <w:p w14:paraId="3866EE3C" w14:textId="77777777" w:rsidR="008C0792" w:rsidRDefault="008C0792" w:rsidP="008C0792">
      <w:pPr>
        <w:pStyle w:val="ListingStandard"/>
      </w:pPr>
      <w:r>
        <w:t>rest = 20 % 3  # rest ist 2</w:t>
      </w:r>
    </w:p>
    <w:p w14:paraId="5FCE54AD" w14:textId="77777777" w:rsidR="008C0792" w:rsidRDefault="008C0792" w:rsidP="008C0792">
      <w:pPr>
        <w:pStyle w:val="ListingStandard"/>
      </w:pPr>
      <w:r>
        <w:t># Potenz</w:t>
      </w:r>
    </w:p>
    <w:p w14:paraId="09936BBC" w14:textId="77777777" w:rsidR="008C0792" w:rsidRDefault="008C0792" w:rsidP="008C0792">
      <w:pPr>
        <w:pStyle w:val="ListingStandard"/>
      </w:pPr>
      <w:r>
        <w:t>potenz = 2 ** 3  # potenz ist 8 (2 hoch 3)</w:t>
      </w:r>
    </w:p>
    <w:p w14:paraId="7798BA93" w14:textId="77777777" w:rsidR="008C0792" w:rsidRDefault="008C0792" w:rsidP="008C0792">
      <w:pPr>
        <w:pStyle w:val="ListingStandard"/>
      </w:pPr>
      <w:r>
        <w:t>Du kannst auch komplexere mathematische Ausdrücke bilden, wobei die üblichen Vorrangregeln gelten (Klammern, Potenz, Multiplikation/Division, Addition/Subtraktion):</w:t>
      </w:r>
    </w:p>
    <w:p w14:paraId="393A8AD8" w14:textId="77777777" w:rsidR="008C0792" w:rsidRDefault="008C0792" w:rsidP="008C0792">
      <w:pPr>
        <w:pStyle w:val="ListingStandard"/>
      </w:pPr>
      <w:r>
        <w:t>ergebnis = (10 + 5) * 2 / 5  # ergebnis ist 6.0</w:t>
      </w:r>
    </w:p>
    <w:p w14:paraId="15ED5A76" w14:textId="77777777" w:rsidR="008C0792" w:rsidRDefault="008C0792" w:rsidP="008C0792">
      <w:pPr>
        <w:pStyle w:val="ListingStandard"/>
      </w:pPr>
      <w:r>
        <w:t>Für speziellere mathematische Funktionen wie Wurzeln, Logarithmen oder trigonometrische Funktionen kannst du das `math`-Modul verwenden:</w:t>
      </w:r>
    </w:p>
    <w:p w14:paraId="4DB41A1D" w14:textId="77777777" w:rsidR="008C0792" w:rsidRDefault="008C0792" w:rsidP="008C0792">
      <w:pPr>
        <w:pStyle w:val="ListingStandard"/>
      </w:pPr>
      <w:r>
        <w:t>import math</w:t>
      </w:r>
    </w:p>
    <w:p w14:paraId="115A9BB0" w14:textId="77777777" w:rsidR="008C0792" w:rsidRDefault="008C0792" w:rsidP="008C0792">
      <w:pPr>
        <w:pStyle w:val="ListingStandard"/>
      </w:pPr>
      <w:r>
        <w:t># Quadratwurzel</w:t>
      </w:r>
    </w:p>
    <w:p w14:paraId="5C13578C" w14:textId="77777777" w:rsidR="008C0792" w:rsidRDefault="008C0792" w:rsidP="008C0792">
      <w:pPr>
        <w:pStyle w:val="ListingStandard"/>
      </w:pPr>
      <w:r>
        <w:t>wurzel = math.sqrt(16)  # wurzel ist 4.0</w:t>
      </w:r>
    </w:p>
    <w:p w14:paraId="6D1280EE" w14:textId="77777777" w:rsidR="008C0792" w:rsidRDefault="008C0792" w:rsidP="008C0792">
      <w:pPr>
        <w:pStyle w:val="ListingStandard"/>
      </w:pPr>
      <w:r>
        <w:t># Sinus (im Bogenmaß)</w:t>
      </w:r>
    </w:p>
    <w:p w14:paraId="79E919F3" w14:textId="77777777" w:rsidR="008C0792" w:rsidRDefault="008C0792" w:rsidP="008C0792">
      <w:pPr>
        <w:pStyle w:val="ListingStandard"/>
      </w:pPr>
      <w:r>
        <w:t>sinus = math.sin(math.pi / 2)  # sinus ist 1.0</w:t>
      </w:r>
    </w:p>
    <w:p w14:paraId="7E958A44" w14:textId="77777777" w:rsidR="008C0792" w:rsidRDefault="008C0792" w:rsidP="008C0792">
      <w:pPr>
        <w:pStyle w:val="ListingStandard"/>
      </w:pPr>
      <w:r>
        <w:t># Runden</w:t>
      </w:r>
    </w:p>
    <w:p w14:paraId="49E650CF" w14:textId="77777777" w:rsidR="008C0792" w:rsidRDefault="008C0792" w:rsidP="008C0792">
      <w:pPr>
        <w:pStyle w:val="ListingStandard"/>
      </w:pPr>
      <w:r>
        <w:t>gerundet = round(3.7)  # gerundet ist 4</w:t>
      </w:r>
    </w:p>
    <w:p w14:paraId="5FD66CF0" w14:textId="77777777" w:rsidR="003F4EEF" w:rsidRDefault="003F4EEF" w:rsidP="003F4EEF">
      <w:pPr>
        <w:pStyle w:val="ListingStandard"/>
      </w:pPr>
    </w:p>
    <w:p w14:paraId="15ECE1E0" w14:textId="77777777" w:rsidR="008C0792" w:rsidRPr="00C678DC" w:rsidRDefault="008C0792" w:rsidP="008C0792">
      <w:pPr>
        <w:rPr>
          <w:rStyle w:val="ListingZeichenFett"/>
        </w:rPr>
      </w:pPr>
      <w:r w:rsidRPr="00C678DC">
        <w:rPr>
          <w:rStyle w:val="ListingZeichenFett"/>
        </w:rPr>
        <w:t>Erkläre mir, welche Operationen in Python mit Zeichenketten möglich sind</w:t>
      </w:r>
    </w:p>
    <w:p w14:paraId="3BA1FF3B" w14:textId="77777777" w:rsidR="008C0792" w:rsidRDefault="008C0792" w:rsidP="008C0792">
      <w:r w:rsidRPr="00C678DC">
        <w:rPr>
          <w:rStyle w:val="ListingZeichenFett"/>
        </w:rPr>
        <w:t>Strings (Texte) werden in Python in einfachen oder doppelten Anführungszeichen geschrieben. Hier sind einige Operationen, die du mit Strings durchführen kannst:</w:t>
      </w:r>
    </w:p>
    <w:p w14:paraId="50C93E65" w14:textId="77777777" w:rsidR="008C0792" w:rsidRDefault="008C0792" w:rsidP="008C0792">
      <w:pPr>
        <w:pStyle w:val="ListingStandard"/>
      </w:pPr>
      <w:r>
        <w:t># Verkettung (Concatenation)</w:t>
      </w:r>
    </w:p>
    <w:p w14:paraId="536B78DD" w14:textId="77777777" w:rsidR="008C0792" w:rsidRDefault="008C0792" w:rsidP="008C0792">
      <w:pPr>
        <w:pStyle w:val="ListingStandard"/>
      </w:pPr>
      <w:r>
        <w:t>vorname = "Max"</w:t>
      </w:r>
    </w:p>
    <w:p w14:paraId="5D089DC2" w14:textId="77777777" w:rsidR="008C0792" w:rsidRDefault="008C0792" w:rsidP="008C0792">
      <w:pPr>
        <w:pStyle w:val="ListingStandard"/>
      </w:pPr>
      <w:r>
        <w:t>nachname = "Mustermann"</w:t>
      </w:r>
    </w:p>
    <w:p w14:paraId="2E9915C3" w14:textId="77777777" w:rsidR="008C0792" w:rsidRDefault="008C0792" w:rsidP="008C0792">
      <w:pPr>
        <w:pStyle w:val="ListingStandard"/>
      </w:pPr>
      <w:r>
        <w:t>voller_name = vorname + " " + nachname  # "Max Mustermann"</w:t>
      </w:r>
    </w:p>
    <w:p w14:paraId="41E49E1A" w14:textId="77777777" w:rsidR="008C0792" w:rsidRDefault="008C0792" w:rsidP="008C0792">
      <w:pPr>
        <w:pStyle w:val="ListingStandard"/>
      </w:pPr>
      <w:r>
        <w:t># Wiederholung</w:t>
      </w:r>
    </w:p>
    <w:p w14:paraId="7A921120" w14:textId="77777777" w:rsidR="008C0792" w:rsidRDefault="008C0792" w:rsidP="008C0792">
      <w:pPr>
        <w:pStyle w:val="ListingStandard"/>
      </w:pPr>
      <w:r>
        <w:t>wiederholung = "Ha" * 3  # "HaHaHa"</w:t>
      </w:r>
    </w:p>
    <w:p w14:paraId="50A7F5FB" w14:textId="77777777" w:rsidR="008C0792" w:rsidRDefault="008C0792" w:rsidP="008C0792">
      <w:pPr>
        <w:pStyle w:val="ListingStandard"/>
      </w:pPr>
      <w:r>
        <w:lastRenderedPageBreak/>
        <w:t># Länge eines Strings</w:t>
      </w:r>
    </w:p>
    <w:p w14:paraId="569473AD" w14:textId="77777777" w:rsidR="008C0792" w:rsidRDefault="008C0792" w:rsidP="008C0792">
      <w:pPr>
        <w:pStyle w:val="ListingStandard"/>
      </w:pPr>
      <w:r>
        <w:t>länge = len(voller_name)  # 14</w:t>
      </w:r>
    </w:p>
    <w:p w14:paraId="1826975B" w14:textId="77777777" w:rsidR="008C0792" w:rsidRDefault="008C0792" w:rsidP="008C0792">
      <w:pPr>
        <w:pStyle w:val="ListingStandard"/>
      </w:pPr>
      <w:r>
        <w:t># Zugriff auf einzelne Zeichen (Indizierung beginnt bei 0)</w:t>
      </w:r>
    </w:p>
    <w:p w14:paraId="1B8939EE" w14:textId="77777777" w:rsidR="008C0792" w:rsidRDefault="008C0792" w:rsidP="008C0792">
      <w:pPr>
        <w:pStyle w:val="ListingStandard"/>
      </w:pPr>
      <w:r>
        <w:t>erster_buchstabe = voller_name[0]  # "M"</w:t>
      </w:r>
    </w:p>
    <w:p w14:paraId="7A8017F4" w14:textId="77777777" w:rsidR="008C0792" w:rsidRDefault="008C0792" w:rsidP="008C0792">
      <w:pPr>
        <w:pStyle w:val="ListingStandard"/>
      </w:pPr>
      <w:r>
        <w:t>letzter_buchstabe = voller_name[-1]  # "n"</w:t>
      </w:r>
    </w:p>
    <w:p w14:paraId="1F23EA32" w14:textId="77777777" w:rsidR="008C0792" w:rsidRDefault="008C0792" w:rsidP="008C0792">
      <w:pPr>
        <w:pStyle w:val="ListingStandard"/>
      </w:pPr>
      <w:r>
        <w:t># Teilstring (Slice)</w:t>
      </w:r>
    </w:p>
    <w:p w14:paraId="3FDC5210" w14:textId="77777777" w:rsidR="008C0792" w:rsidRDefault="008C0792" w:rsidP="008C0792">
      <w:pPr>
        <w:pStyle w:val="ListingStandard"/>
      </w:pPr>
      <w:r>
        <w:t>teil = voller_name[0:3]  # "Max"</w:t>
      </w:r>
    </w:p>
    <w:p w14:paraId="0244F7BF" w14:textId="77777777" w:rsidR="008C0792" w:rsidRDefault="008C0792" w:rsidP="008C0792">
      <w:pPr>
        <w:pStyle w:val="ListingStandard"/>
      </w:pPr>
      <w:r>
        <w:t># String-Methoden</w:t>
      </w:r>
    </w:p>
    <w:p w14:paraId="2AE11C40" w14:textId="77777777" w:rsidR="008C0792" w:rsidRDefault="008C0792" w:rsidP="008C0792">
      <w:pPr>
        <w:pStyle w:val="ListingStandard"/>
      </w:pPr>
      <w:r>
        <w:t>großbuchstaben = voller_name.upper()  # "MAX MUSTERMANN"</w:t>
      </w:r>
    </w:p>
    <w:p w14:paraId="19059022" w14:textId="77777777" w:rsidR="008C0792" w:rsidRDefault="008C0792" w:rsidP="008C0792">
      <w:pPr>
        <w:pStyle w:val="ListingStandard"/>
      </w:pPr>
      <w:r>
        <w:t>kleinbuchstaben = voller_name.lower()  # "max mustermann"</w:t>
      </w:r>
    </w:p>
    <w:p w14:paraId="05771A68" w14:textId="77777777" w:rsidR="008C0792" w:rsidRDefault="008C0792" w:rsidP="008C0792">
      <w:pPr>
        <w:pStyle w:val="ListingStandard"/>
      </w:pPr>
      <w:r>
        <w:t>ersetzung = voller_name.replace("Max", "Moritz")  # "Moritz Mustermann"</w:t>
      </w:r>
    </w:p>
    <w:p w14:paraId="453CC825" w14:textId="77777777" w:rsidR="008C0792" w:rsidRDefault="008C0792" w:rsidP="008C0792">
      <w:pPr>
        <w:pStyle w:val="ListingStandard"/>
      </w:pPr>
      <w:r>
        <w:t>Ein besonders nützliches Feature in Python sind f-Strings, die es dir ermöglichen, Variablen direkt in Strings einzubetten:</w:t>
      </w:r>
    </w:p>
    <w:p w14:paraId="47D70E67" w14:textId="77777777" w:rsidR="008C0792" w:rsidRDefault="008C0792" w:rsidP="008C0792">
      <w:pPr>
        <w:pStyle w:val="ListingStandard"/>
      </w:pPr>
      <w:r>
        <w:t>name = "Anna"</w:t>
      </w:r>
    </w:p>
    <w:p w14:paraId="205072E4" w14:textId="77777777" w:rsidR="008C0792" w:rsidRDefault="008C0792" w:rsidP="008C0792">
      <w:pPr>
        <w:pStyle w:val="ListingStandard"/>
      </w:pPr>
      <w:r>
        <w:t>alter = 30</w:t>
      </w:r>
    </w:p>
    <w:p w14:paraId="495456C4" w14:textId="77777777" w:rsidR="008C0792" w:rsidRDefault="008C0792" w:rsidP="008C0792">
      <w:pPr>
        <w:pStyle w:val="ListingStandard"/>
      </w:pPr>
      <w:r>
        <w:t>begrüßung = f"Hallo {name}, du bist {alter} Jahre alt."</w:t>
      </w:r>
    </w:p>
    <w:p w14:paraId="2A0EF440" w14:textId="4391710C" w:rsidR="008C0792" w:rsidRDefault="008C0792" w:rsidP="008C0792">
      <w:pPr>
        <w:pStyle w:val="ListingStandard"/>
      </w:pPr>
      <w:r>
        <w:t># "Hallo Anna, du bist 30 Jahre alt."</w:t>
      </w:r>
    </w:p>
    <w:p w14:paraId="72DDAEBE" w14:textId="77777777" w:rsidR="008C0792" w:rsidRDefault="008C0792" w:rsidP="008C0792">
      <w:pPr>
        <w:pStyle w:val="ListingStandard"/>
      </w:pPr>
    </w:p>
    <w:p w14:paraId="4817B6DA" w14:textId="77777777" w:rsidR="00CA5C2F" w:rsidRDefault="00CA5C2F" w:rsidP="008C0792">
      <w:pPr>
        <w:pStyle w:val="ListingStandard"/>
      </w:pPr>
    </w:p>
    <w:p w14:paraId="6B1209CD" w14:textId="77777777" w:rsidR="000D7EB2" w:rsidRPr="000D7EB2" w:rsidRDefault="000D7EB2" w:rsidP="000D7EB2">
      <w:pPr>
        <w:rPr>
          <w:rFonts w:ascii="Courier New" w:hAnsi="Courier New"/>
          <w:b/>
          <w:color w:val="800080"/>
          <w:sz w:val="18"/>
          <w:shd w:val="clear" w:color="auto" w:fill="F2F2F2" w:themeFill="background1" w:themeFillShade="F2"/>
        </w:rPr>
      </w:pPr>
      <w:r w:rsidRPr="000D7EB2">
        <w:rPr>
          <w:rFonts w:ascii="Courier New" w:hAnsi="Courier New"/>
          <w:b/>
          <w:color w:val="800080"/>
          <w:sz w:val="18"/>
          <w:shd w:val="clear" w:color="auto" w:fill="F2F2F2" w:themeFill="background1" w:themeFillShade="F2"/>
        </w:rPr>
        <w:t>Erstelle ein einfaches Python-Programm, das nach Eingabe von Körpergröße und Gewicht den BMI berechnet. Das Programm soll ein einfacher linearer Algorithmus ohne Unterroutinen und Verzweigungen sein.</w:t>
      </w:r>
    </w:p>
    <w:p w14:paraId="2C40BB01" w14:textId="37664FD9" w:rsidR="00CA5C2F" w:rsidRDefault="00CA5C2F" w:rsidP="00CA5C2F"/>
    <w:p w14:paraId="3D8A4E9C" w14:textId="77777777" w:rsidR="000D7EB2" w:rsidRDefault="000D7EB2" w:rsidP="000D7EB2">
      <w:pPr>
        <w:pStyle w:val="ListingStandard"/>
      </w:pPr>
      <w:r>
        <w:t># Einfaches Python-Programm zur Berechnung des BMI</w:t>
      </w:r>
    </w:p>
    <w:p w14:paraId="7DF687D1" w14:textId="77777777" w:rsidR="000D7EB2" w:rsidRDefault="000D7EB2" w:rsidP="000D7EB2">
      <w:pPr>
        <w:pStyle w:val="ListingStandard"/>
      </w:pPr>
    </w:p>
    <w:p w14:paraId="75C55243" w14:textId="77777777" w:rsidR="000D7EB2" w:rsidRDefault="000D7EB2" w:rsidP="000D7EB2">
      <w:pPr>
        <w:pStyle w:val="ListingStandard"/>
      </w:pPr>
      <w:r>
        <w:t># Eingabe der Körpergröße in Metern</w:t>
      </w:r>
    </w:p>
    <w:p w14:paraId="2DF1BF6A" w14:textId="77777777" w:rsidR="000D7EB2" w:rsidRDefault="000D7EB2" w:rsidP="000D7EB2">
      <w:pPr>
        <w:pStyle w:val="ListingStandard"/>
      </w:pPr>
      <w:r>
        <w:t>koerpergroesse = float(input("Bitte Körpergröße in Metern eingeben (z.B. 1.75): "))</w:t>
      </w:r>
    </w:p>
    <w:p w14:paraId="2E490EB7" w14:textId="77777777" w:rsidR="000D7EB2" w:rsidRDefault="000D7EB2" w:rsidP="000D7EB2">
      <w:pPr>
        <w:pStyle w:val="ListingStandard"/>
      </w:pPr>
    </w:p>
    <w:p w14:paraId="43C647B7" w14:textId="77777777" w:rsidR="000D7EB2" w:rsidRDefault="000D7EB2" w:rsidP="000D7EB2">
      <w:pPr>
        <w:pStyle w:val="ListingStandard"/>
      </w:pPr>
      <w:r>
        <w:t># Eingabe des Gewichts in Kilogramm</w:t>
      </w:r>
    </w:p>
    <w:p w14:paraId="28BA0B07" w14:textId="77777777" w:rsidR="000D7EB2" w:rsidRDefault="000D7EB2" w:rsidP="000D7EB2">
      <w:pPr>
        <w:pStyle w:val="ListingStandard"/>
      </w:pPr>
      <w:r>
        <w:t>gewicht = float(input("Bitte Gewicht in Kilogramm eingeben (z.B. 70): "))</w:t>
      </w:r>
    </w:p>
    <w:p w14:paraId="0445D354" w14:textId="77777777" w:rsidR="000D7EB2" w:rsidRDefault="000D7EB2" w:rsidP="000D7EB2">
      <w:pPr>
        <w:pStyle w:val="ListingStandard"/>
      </w:pPr>
    </w:p>
    <w:p w14:paraId="05C8F172" w14:textId="77777777" w:rsidR="000D7EB2" w:rsidRDefault="000D7EB2" w:rsidP="000D7EB2">
      <w:pPr>
        <w:pStyle w:val="ListingStandard"/>
      </w:pPr>
      <w:r>
        <w:t># BMI berechnen</w:t>
      </w:r>
    </w:p>
    <w:p w14:paraId="08E3512C" w14:textId="77777777" w:rsidR="000D7EB2" w:rsidRDefault="000D7EB2" w:rsidP="000D7EB2">
      <w:pPr>
        <w:pStyle w:val="ListingStandard"/>
      </w:pPr>
      <w:r>
        <w:t>bmi = gewicht / (koerpergroesse ** 2)</w:t>
      </w:r>
    </w:p>
    <w:p w14:paraId="13ADC5A7" w14:textId="77777777" w:rsidR="000D7EB2" w:rsidRDefault="000D7EB2" w:rsidP="000D7EB2">
      <w:pPr>
        <w:pStyle w:val="ListingStandard"/>
      </w:pPr>
    </w:p>
    <w:p w14:paraId="0C8441C8" w14:textId="77777777" w:rsidR="000D7EB2" w:rsidRDefault="000D7EB2" w:rsidP="000D7EB2">
      <w:pPr>
        <w:pStyle w:val="ListingStandard"/>
      </w:pPr>
      <w:r>
        <w:t># BMI ausgeben</w:t>
      </w:r>
    </w:p>
    <w:p w14:paraId="60AADD86" w14:textId="48DC4C47" w:rsidR="00CA5C2F" w:rsidRDefault="000D7EB2" w:rsidP="000D7EB2">
      <w:pPr>
        <w:pStyle w:val="ListingStandard"/>
      </w:pPr>
      <w:r>
        <w:t>print("Ihr BMI ist:", round(bmi, 2))</w:t>
      </w:r>
    </w:p>
    <w:p w14:paraId="1EAC36E8" w14:textId="0AA0E96C" w:rsidR="00AB0EC6" w:rsidRDefault="00AB0EC6" w:rsidP="000D7EB2">
      <w:pPr>
        <w:pStyle w:val="ListingStandard"/>
      </w:pPr>
    </w:p>
    <w:p w14:paraId="63048D24" w14:textId="77777777" w:rsidR="001A5F03" w:rsidRDefault="001A5F03" w:rsidP="000D7EB2">
      <w:pPr>
        <w:pStyle w:val="ListingStandard"/>
      </w:pPr>
    </w:p>
    <w:p w14:paraId="13975D24" w14:textId="30DCDE1C" w:rsidR="001A5F03" w:rsidRDefault="001A5F03" w:rsidP="000D7EB2">
      <w:pPr>
        <w:pStyle w:val="ListingStandard"/>
        <w:rPr>
          <w:rStyle w:val="ListingZeichenFett"/>
        </w:rPr>
      </w:pPr>
      <w:r w:rsidRPr="00F316B4">
        <w:rPr>
          <w:rStyle w:val="ListingZeichenFett"/>
        </w:rPr>
        <w:t>Erstelle aus dem Code ein zugehöriges Struktogramm (Nassi-Shneiderman-Diagramm).</w:t>
      </w:r>
    </w:p>
    <w:p w14:paraId="0E088EB2" w14:textId="77777777" w:rsidR="001A5F03" w:rsidRDefault="001A5F03" w:rsidP="000D7EB2">
      <w:pPr>
        <w:pStyle w:val="ListingStandard"/>
        <w:rPr>
          <w:rStyle w:val="ListingZeichenFett"/>
        </w:rPr>
      </w:pPr>
    </w:p>
    <w:p w14:paraId="1855D2F1" w14:textId="77777777" w:rsidR="001A5F03" w:rsidRDefault="001A5F03" w:rsidP="000D7EB2">
      <w:pPr>
        <w:pStyle w:val="ListingStandard"/>
      </w:pPr>
    </w:p>
    <w:p w14:paraId="135CB84F" w14:textId="0F1E774E" w:rsidR="001A5F03" w:rsidRDefault="003039CD" w:rsidP="000D7EB2">
      <w:pPr>
        <w:pStyle w:val="ListingStandard"/>
        <w:rPr>
          <w:rStyle w:val="ListingZeichenFett"/>
        </w:rPr>
      </w:pPr>
      <w:r w:rsidRPr="00827A0B">
        <w:rPr>
          <w:rStyle w:val="ListingZeichenFett"/>
        </w:rPr>
        <w:t>Erstelle einen BMI-Rechner in Python. Das Programm soll den Benutzer nach seiner Größe in Metern und seinem Gewicht in Kilogramm fragen, den BMI berechnen und dann den Wert mit einer Interpretation ausgeben (z. B. Untergewicht, Normalgewicht etc.).</w:t>
      </w:r>
      <w:r>
        <w:rPr>
          <w:rStyle w:val="ListingZeichenFett"/>
        </w:rPr>
        <w:t xml:space="preserve"> Erstelle ein sehr einfaches Programm, das zwar Verzweigungen, aber keine Unterroutinen verwendet.</w:t>
      </w:r>
    </w:p>
    <w:p w14:paraId="39D2D905" w14:textId="77777777" w:rsidR="00566E8B" w:rsidRDefault="00566E8B" w:rsidP="000D7EB2">
      <w:pPr>
        <w:pStyle w:val="ListingStandard"/>
        <w:rPr>
          <w:rStyle w:val="ListingZeichenFett"/>
        </w:rPr>
      </w:pPr>
    </w:p>
    <w:p w14:paraId="6843BA98" w14:textId="77777777" w:rsidR="00566E8B" w:rsidRDefault="00566E8B" w:rsidP="000D7EB2">
      <w:pPr>
        <w:pStyle w:val="ListingStandard"/>
      </w:pPr>
    </w:p>
    <w:p w14:paraId="5DA42AF4" w14:textId="77777777" w:rsidR="00E90493" w:rsidRDefault="00E90493" w:rsidP="00E90493">
      <w:pPr>
        <w:pStyle w:val="ListingStandard"/>
      </w:pPr>
      <w:r>
        <w:t># Einfacher BMI-Rechner</w:t>
      </w:r>
    </w:p>
    <w:p w14:paraId="7E10CA73" w14:textId="77777777" w:rsidR="00E90493" w:rsidRDefault="00E90493" w:rsidP="00E90493">
      <w:pPr>
        <w:pStyle w:val="ListingStandard"/>
      </w:pPr>
    </w:p>
    <w:p w14:paraId="653388A0" w14:textId="77777777" w:rsidR="00E90493" w:rsidRDefault="00E90493" w:rsidP="00E90493">
      <w:pPr>
        <w:pStyle w:val="ListingStandard"/>
      </w:pPr>
      <w:r>
        <w:t># Eingabe vom Benutzer</w:t>
      </w:r>
    </w:p>
    <w:p w14:paraId="050D3CB8" w14:textId="77777777" w:rsidR="00E90493" w:rsidRDefault="00E90493" w:rsidP="00E90493">
      <w:pPr>
        <w:pStyle w:val="ListingStandard"/>
      </w:pPr>
      <w:r>
        <w:t>groesse = float(input("Geben Sie Ihre Größe in Metern ein (z.B. 1.75): "))</w:t>
      </w:r>
    </w:p>
    <w:p w14:paraId="67DF031B" w14:textId="77777777" w:rsidR="00E90493" w:rsidRDefault="00E90493" w:rsidP="00E90493">
      <w:pPr>
        <w:pStyle w:val="ListingStandard"/>
      </w:pPr>
      <w:r>
        <w:t>gewicht = float(input("Geben Sie Ihr Gewicht in Kilogramm ein (z.B. 70): "))</w:t>
      </w:r>
    </w:p>
    <w:p w14:paraId="71871FB6" w14:textId="77777777" w:rsidR="00E90493" w:rsidRDefault="00E90493" w:rsidP="00E90493">
      <w:pPr>
        <w:pStyle w:val="ListingStandard"/>
      </w:pPr>
    </w:p>
    <w:p w14:paraId="67D88173" w14:textId="77777777" w:rsidR="00E90493" w:rsidRDefault="00E90493" w:rsidP="00E90493">
      <w:pPr>
        <w:pStyle w:val="ListingStandard"/>
      </w:pPr>
      <w:r>
        <w:t># BMI berechnen</w:t>
      </w:r>
    </w:p>
    <w:p w14:paraId="77EB0E09" w14:textId="77777777" w:rsidR="00E90493" w:rsidRDefault="00E90493" w:rsidP="00E90493">
      <w:pPr>
        <w:pStyle w:val="ListingStandard"/>
      </w:pPr>
      <w:r>
        <w:t>bmi = gewicht / (groesse ** 2)</w:t>
      </w:r>
    </w:p>
    <w:p w14:paraId="0F8679BE" w14:textId="77777777" w:rsidR="00E90493" w:rsidRDefault="00E90493" w:rsidP="00E90493">
      <w:pPr>
        <w:pStyle w:val="ListingStandard"/>
      </w:pPr>
    </w:p>
    <w:p w14:paraId="34F914EA" w14:textId="77777777" w:rsidR="00E90493" w:rsidRDefault="00E90493" w:rsidP="00E90493">
      <w:pPr>
        <w:pStyle w:val="ListingStandard"/>
      </w:pPr>
      <w:r>
        <w:t># Ergebnis ausgeben</w:t>
      </w:r>
    </w:p>
    <w:p w14:paraId="52A412E6" w14:textId="77777777" w:rsidR="00E90493" w:rsidRDefault="00E90493" w:rsidP="00E90493">
      <w:pPr>
        <w:pStyle w:val="ListingStandard"/>
      </w:pPr>
      <w:r>
        <w:t>print(f"Ihr BMI beträgt: {bmi:.2f}")</w:t>
      </w:r>
    </w:p>
    <w:p w14:paraId="7B75DCBD" w14:textId="77777777" w:rsidR="00E90493" w:rsidRDefault="00E90493" w:rsidP="00E90493">
      <w:pPr>
        <w:pStyle w:val="ListingStandard"/>
      </w:pPr>
    </w:p>
    <w:p w14:paraId="73A24108" w14:textId="77777777" w:rsidR="00E90493" w:rsidRDefault="00E90493" w:rsidP="00E90493">
      <w:pPr>
        <w:pStyle w:val="ListingStandard"/>
      </w:pPr>
      <w:r>
        <w:t># Interpretation ausgeben</w:t>
      </w:r>
    </w:p>
    <w:p w14:paraId="32A5D235" w14:textId="77777777" w:rsidR="00E90493" w:rsidRDefault="00E90493" w:rsidP="00E90493">
      <w:pPr>
        <w:pStyle w:val="ListingStandard"/>
      </w:pPr>
      <w:r>
        <w:t>if bmi &lt; 18.5:</w:t>
      </w:r>
    </w:p>
    <w:p w14:paraId="1E7E104D" w14:textId="77777777" w:rsidR="00E90493" w:rsidRDefault="00E90493" w:rsidP="00E90493">
      <w:pPr>
        <w:pStyle w:val="ListingStandard"/>
      </w:pPr>
      <w:r>
        <w:t xml:space="preserve">    print("Untergewicht")</w:t>
      </w:r>
    </w:p>
    <w:p w14:paraId="654413AA" w14:textId="77777777" w:rsidR="00E90493" w:rsidRDefault="00E90493" w:rsidP="00E90493">
      <w:pPr>
        <w:pStyle w:val="ListingStandard"/>
      </w:pPr>
      <w:r>
        <w:t>elif bmi &lt; 25:</w:t>
      </w:r>
    </w:p>
    <w:p w14:paraId="7FB35BB6" w14:textId="77777777" w:rsidR="00E90493" w:rsidRDefault="00E90493" w:rsidP="00E90493">
      <w:pPr>
        <w:pStyle w:val="ListingStandard"/>
      </w:pPr>
      <w:r>
        <w:t xml:space="preserve">    print("Normalgewicht")</w:t>
      </w:r>
    </w:p>
    <w:p w14:paraId="1ED25818" w14:textId="77777777" w:rsidR="00E90493" w:rsidRDefault="00E90493" w:rsidP="00E90493">
      <w:pPr>
        <w:pStyle w:val="ListingStandard"/>
      </w:pPr>
      <w:r>
        <w:t>elif bmi &lt; 30:</w:t>
      </w:r>
    </w:p>
    <w:p w14:paraId="068A57AE" w14:textId="77777777" w:rsidR="00E90493" w:rsidRDefault="00E90493" w:rsidP="00E90493">
      <w:pPr>
        <w:pStyle w:val="ListingStandard"/>
      </w:pPr>
      <w:r>
        <w:t xml:space="preserve">    print("Übergewicht")</w:t>
      </w:r>
    </w:p>
    <w:p w14:paraId="04526237" w14:textId="77777777" w:rsidR="00E90493" w:rsidRDefault="00E90493" w:rsidP="00E90493">
      <w:pPr>
        <w:pStyle w:val="ListingStandard"/>
      </w:pPr>
      <w:r>
        <w:t>else:</w:t>
      </w:r>
    </w:p>
    <w:p w14:paraId="7EB371F9" w14:textId="678E8DB4" w:rsidR="000D7EB2" w:rsidRDefault="00E90493" w:rsidP="00E90493">
      <w:pPr>
        <w:pStyle w:val="ListingStandard"/>
      </w:pPr>
      <w:r>
        <w:t xml:space="preserve">    print("Adipositas")</w:t>
      </w:r>
    </w:p>
    <w:p w14:paraId="2340D576" w14:textId="77777777" w:rsidR="00E90493" w:rsidRDefault="00E90493" w:rsidP="00E90493">
      <w:pPr>
        <w:pStyle w:val="ListingStandard"/>
      </w:pPr>
    </w:p>
    <w:p w14:paraId="6DC97949" w14:textId="0698A23A" w:rsidR="00E90493" w:rsidRDefault="00E90493" w:rsidP="00E90493">
      <w:pPr>
        <w:pStyle w:val="ListingStandard"/>
      </w:pPr>
      <w:r w:rsidRPr="00E90493">
        <w:t>Dieses Programm fragt nach der Größe und dem Gewicht des Benutzers, berechnet den BMI-Wert und liefert dazu eine Interpretation als „Untergewicht“, „Normalgewicht“, „Übergewicht“ oder „Adipositas“. Es verwendet bewusst keine Funktionen (Unterroutinen) und ist dadurch sehr einfach aufgebaut.</w:t>
      </w:r>
    </w:p>
    <w:p w14:paraId="0DB8B69D" w14:textId="77777777" w:rsidR="00E90493" w:rsidRPr="00827A0B" w:rsidRDefault="00E90493" w:rsidP="00E90493">
      <w:pPr>
        <w:rPr>
          <w:rStyle w:val="ListingZeichenFett"/>
        </w:rPr>
      </w:pPr>
      <w:r w:rsidRPr="00827A0B">
        <w:rPr>
          <w:rStyle w:val="ListingZeichenFett"/>
        </w:rPr>
        <w:lastRenderedPageBreak/>
        <w:t>Erkläre anhand des vorliegenden Beispiels den Aufbau von Verzweigungen in Python.</w:t>
      </w:r>
    </w:p>
    <w:p w14:paraId="61995737" w14:textId="77777777" w:rsidR="00E90493" w:rsidRDefault="00E90493" w:rsidP="00E90493">
      <w:pPr>
        <w:pStyle w:val="ListingStandard"/>
      </w:pPr>
    </w:p>
    <w:p w14:paraId="30A0CB97" w14:textId="77777777" w:rsidR="00E90493" w:rsidRDefault="00E90493" w:rsidP="00E90493">
      <w:pPr>
        <w:pStyle w:val="ListingStandard"/>
      </w:pPr>
      <w:r>
        <w:t>Anhand des vorliegenden BMI-Rechner-Beispiels lässt sich der Aufbau von Verzweigungen in Python wie folgt erklären:</w:t>
      </w:r>
    </w:p>
    <w:p w14:paraId="23AF3294" w14:textId="77777777" w:rsidR="00E90493" w:rsidRDefault="00E90493" w:rsidP="00E90493">
      <w:pPr>
        <w:pStyle w:val="ListingStandard"/>
      </w:pPr>
    </w:p>
    <w:p w14:paraId="13341FA0" w14:textId="77777777" w:rsidR="00E90493" w:rsidRDefault="00E90493" w:rsidP="00E90493">
      <w:pPr>
        <w:pStyle w:val="ListingStandard"/>
      </w:pPr>
      <w:r>
        <w:t>Grundprinzip von Verzweigungen</w:t>
      </w:r>
    </w:p>
    <w:p w14:paraId="51ADF805" w14:textId="77777777" w:rsidR="00E90493" w:rsidRDefault="00E90493" w:rsidP="00E90493">
      <w:pPr>
        <w:pStyle w:val="ListingStandard"/>
      </w:pPr>
    </w:p>
    <w:p w14:paraId="1A10A8D1" w14:textId="77777777" w:rsidR="00E90493" w:rsidRDefault="00E90493" w:rsidP="00E90493">
      <w:pPr>
        <w:pStyle w:val="ListingStandard"/>
      </w:pPr>
      <w:r>
        <w:t>Verzweigungen dienen dazu, Entscheidungen im Programm zu treffen, indem abhängig von bestimmten Bedingungen verschiedene Anweisungen ausgeführt werden.</w:t>
      </w:r>
    </w:p>
    <w:p w14:paraId="0C291AF8" w14:textId="77777777" w:rsidR="00E90493" w:rsidRDefault="00E90493" w:rsidP="00E90493">
      <w:pPr>
        <w:pStyle w:val="ListingStandard"/>
      </w:pPr>
    </w:p>
    <w:p w14:paraId="1FFC42AF" w14:textId="77777777" w:rsidR="00E90493" w:rsidRDefault="00E90493" w:rsidP="00E90493">
      <w:pPr>
        <w:pStyle w:val="ListingStandard"/>
      </w:pPr>
      <w:r>
        <w:t>Allgemeine Struktur in Python:</w:t>
      </w:r>
    </w:p>
    <w:p w14:paraId="2B96FBF5" w14:textId="77777777" w:rsidR="00E90493" w:rsidRDefault="00E90493" w:rsidP="00E90493">
      <w:pPr>
        <w:pStyle w:val="ListingStandard"/>
      </w:pPr>
    </w:p>
    <w:p w14:paraId="5A4CAB50" w14:textId="77777777" w:rsidR="00E90493" w:rsidRDefault="00E90493" w:rsidP="00E90493">
      <w:pPr>
        <w:pStyle w:val="ListingStandard"/>
      </w:pPr>
      <w:r>
        <w:t>if Bedingung1:</w:t>
      </w:r>
    </w:p>
    <w:p w14:paraId="4A54F693" w14:textId="77777777" w:rsidR="00E90493" w:rsidRDefault="00E90493" w:rsidP="00E90493">
      <w:pPr>
        <w:pStyle w:val="ListingStandard"/>
      </w:pPr>
      <w:r>
        <w:t xml:space="preserve">    # Anweisungen, wenn Bedingung1 wahr ist</w:t>
      </w:r>
    </w:p>
    <w:p w14:paraId="38844F6D" w14:textId="77777777" w:rsidR="00E90493" w:rsidRDefault="00E90493" w:rsidP="00E90493">
      <w:pPr>
        <w:pStyle w:val="ListingStandard"/>
      </w:pPr>
      <w:r>
        <w:t>elif Bedingung2:</w:t>
      </w:r>
    </w:p>
    <w:p w14:paraId="46E7E343" w14:textId="77777777" w:rsidR="00E90493" w:rsidRDefault="00E90493" w:rsidP="00E90493">
      <w:pPr>
        <w:pStyle w:val="ListingStandard"/>
      </w:pPr>
      <w:r>
        <w:t xml:space="preserve">    # Anweisungen, wenn Bedingung2 wahr ist</w:t>
      </w:r>
    </w:p>
    <w:p w14:paraId="490652F0" w14:textId="77777777" w:rsidR="00E90493" w:rsidRDefault="00E90493" w:rsidP="00E90493">
      <w:pPr>
        <w:pStyle w:val="ListingStandard"/>
      </w:pPr>
      <w:r>
        <w:t>else:</w:t>
      </w:r>
    </w:p>
    <w:p w14:paraId="12A8939D" w14:textId="77777777" w:rsidR="00E90493" w:rsidRDefault="00E90493" w:rsidP="00E90493">
      <w:pPr>
        <w:pStyle w:val="ListingStandard"/>
      </w:pPr>
      <w:r>
        <w:t xml:space="preserve">    # Anweisungen, wenn keine der obigen Bedingungen zutrifft</w:t>
      </w:r>
    </w:p>
    <w:p w14:paraId="1B82BEC0" w14:textId="7AE6D642" w:rsidR="00E90493" w:rsidRDefault="00E90493" w:rsidP="00E90493">
      <w:pPr>
        <w:pStyle w:val="ListingStandard"/>
      </w:pPr>
    </w:p>
    <w:p w14:paraId="01DC8CA4" w14:textId="77777777" w:rsidR="00E90493" w:rsidRDefault="00E90493" w:rsidP="00E90493">
      <w:pPr>
        <w:pStyle w:val="ListingStandard"/>
      </w:pPr>
      <w:r>
        <w:t>Erklärung anhand des Beispiels</w:t>
      </w:r>
    </w:p>
    <w:p w14:paraId="050C2E99" w14:textId="77777777" w:rsidR="00E90493" w:rsidRDefault="00E90493" w:rsidP="00E90493">
      <w:pPr>
        <w:pStyle w:val="ListingStandard"/>
      </w:pPr>
    </w:p>
    <w:p w14:paraId="3F644DD8" w14:textId="77777777" w:rsidR="00E90493" w:rsidRDefault="00E90493" w:rsidP="00E90493">
      <w:pPr>
        <w:pStyle w:val="ListingStandard"/>
      </w:pPr>
      <w:r>
        <w:t>Im BMI-Beispiel werden folgende Verzweigungen verwendet:</w:t>
      </w:r>
    </w:p>
    <w:p w14:paraId="060B3308" w14:textId="77777777" w:rsidR="00E90493" w:rsidRDefault="00E90493" w:rsidP="00E90493">
      <w:pPr>
        <w:pStyle w:val="ListingStandard"/>
      </w:pPr>
    </w:p>
    <w:p w14:paraId="76B16463" w14:textId="77777777" w:rsidR="00E90493" w:rsidRDefault="00E90493" w:rsidP="00E90493">
      <w:pPr>
        <w:pStyle w:val="ListingStandard"/>
      </w:pPr>
      <w:r>
        <w:t>if bmi &lt; 18.5:</w:t>
      </w:r>
    </w:p>
    <w:p w14:paraId="0E6529CC" w14:textId="77777777" w:rsidR="00E90493" w:rsidRDefault="00E90493" w:rsidP="00E90493">
      <w:pPr>
        <w:pStyle w:val="ListingStandard"/>
      </w:pPr>
      <w:r>
        <w:t xml:space="preserve">    print("Untergewicht")</w:t>
      </w:r>
    </w:p>
    <w:p w14:paraId="5A0125F0" w14:textId="77777777" w:rsidR="00E90493" w:rsidRDefault="00E90493" w:rsidP="00E90493">
      <w:pPr>
        <w:pStyle w:val="ListingStandard"/>
      </w:pPr>
      <w:r>
        <w:t>elif bmi &lt; 25:</w:t>
      </w:r>
    </w:p>
    <w:p w14:paraId="7919562E" w14:textId="77777777" w:rsidR="00E90493" w:rsidRDefault="00E90493" w:rsidP="00E90493">
      <w:pPr>
        <w:pStyle w:val="ListingStandard"/>
      </w:pPr>
      <w:r>
        <w:t xml:space="preserve">    print("Normalgewicht")</w:t>
      </w:r>
    </w:p>
    <w:p w14:paraId="5C0C156D" w14:textId="77777777" w:rsidR="00E90493" w:rsidRDefault="00E90493" w:rsidP="00E90493">
      <w:pPr>
        <w:pStyle w:val="ListingStandard"/>
      </w:pPr>
      <w:r>
        <w:t>elif bmi &lt; 30:</w:t>
      </w:r>
    </w:p>
    <w:p w14:paraId="569ED408" w14:textId="77777777" w:rsidR="00E90493" w:rsidRDefault="00E90493" w:rsidP="00E90493">
      <w:pPr>
        <w:pStyle w:val="ListingStandard"/>
      </w:pPr>
      <w:r>
        <w:t xml:space="preserve">    print("Übergewicht")</w:t>
      </w:r>
    </w:p>
    <w:p w14:paraId="26392427" w14:textId="77777777" w:rsidR="00E90493" w:rsidRDefault="00E90493" w:rsidP="00E90493">
      <w:pPr>
        <w:pStyle w:val="ListingStandard"/>
      </w:pPr>
      <w:r>
        <w:t>else:</w:t>
      </w:r>
    </w:p>
    <w:p w14:paraId="792CBF8F" w14:textId="77777777" w:rsidR="00E90493" w:rsidRDefault="00E90493" w:rsidP="00E90493">
      <w:pPr>
        <w:pStyle w:val="ListingStandard"/>
      </w:pPr>
      <w:r>
        <w:t xml:space="preserve">    print("Adipositas")</w:t>
      </w:r>
    </w:p>
    <w:p w14:paraId="44BDD785" w14:textId="77777777" w:rsidR="00E90493" w:rsidRDefault="00E90493" w:rsidP="00E90493">
      <w:pPr>
        <w:pStyle w:val="ListingStandard"/>
      </w:pPr>
    </w:p>
    <w:p w14:paraId="4201EBD9" w14:textId="77777777" w:rsidR="00E90493" w:rsidRDefault="00E90493" w:rsidP="00E90493">
      <w:pPr>
        <w:pStyle w:val="ListingStandard"/>
      </w:pPr>
      <w:r>
        <w:t>Schritt-für-Schritt-Erklärung:</w:t>
      </w:r>
    </w:p>
    <w:p w14:paraId="5EC1B833" w14:textId="77777777" w:rsidR="00E90493" w:rsidRDefault="00E90493" w:rsidP="00E90493">
      <w:pPr>
        <w:pStyle w:val="ListingStandard"/>
      </w:pPr>
      <w:r>
        <w:tab/>
        <w:t>•</w:t>
      </w:r>
      <w:r>
        <w:tab/>
        <w:t>if bmi &lt; 18.5:</w:t>
      </w:r>
    </w:p>
    <w:p w14:paraId="48C46A99" w14:textId="77777777" w:rsidR="00E90493" w:rsidRDefault="00E90493" w:rsidP="00E90493">
      <w:pPr>
        <w:pStyle w:val="ListingStandard"/>
      </w:pPr>
      <w:r>
        <w:t>Prüft, ob der berechnete BMI kleiner als 18,5 ist.</w:t>
      </w:r>
    </w:p>
    <w:p w14:paraId="323A42E7" w14:textId="77777777" w:rsidR="00E90493" w:rsidRDefault="00E90493" w:rsidP="00E90493">
      <w:pPr>
        <w:pStyle w:val="ListingStandard"/>
      </w:pPr>
      <w:r>
        <w:t>Falls ja, wird "Untergewicht" ausgegeben, und alle weiteren Bedingungen werden übersprungen.</w:t>
      </w:r>
    </w:p>
    <w:p w14:paraId="00257129" w14:textId="77777777" w:rsidR="00E90493" w:rsidRDefault="00E90493" w:rsidP="00E90493">
      <w:pPr>
        <w:pStyle w:val="ListingStandard"/>
      </w:pPr>
      <w:r>
        <w:tab/>
        <w:t>•</w:t>
      </w:r>
      <w:r>
        <w:tab/>
        <w:t>elif bmi &lt; 25:</w:t>
      </w:r>
    </w:p>
    <w:p w14:paraId="3772F22F" w14:textId="77777777" w:rsidR="00E90493" w:rsidRDefault="00E90493" w:rsidP="00E90493">
      <w:pPr>
        <w:pStyle w:val="ListingStandard"/>
      </w:pPr>
      <w:r>
        <w:lastRenderedPageBreak/>
        <w:t>Falls die erste Bedingung nicht zutrifft (also BMI ≥ 18,5), prüft Python diese zweite Bedingung.</w:t>
      </w:r>
    </w:p>
    <w:p w14:paraId="4FC1C912" w14:textId="77777777" w:rsidR="00E90493" w:rsidRDefault="00E90493" w:rsidP="00E90493">
      <w:pPr>
        <w:pStyle w:val="ListingStandard"/>
      </w:pPr>
      <w:r>
        <w:t>Ist BMI kleiner als 25, wird "Normalgewicht" ausgegeben.</w:t>
      </w:r>
    </w:p>
    <w:p w14:paraId="584B9127" w14:textId="77777777" w:rsidR="00E90493" w:rsidRDefault="00E90493" w:rsidP="00E90493">
      <w:pPr>
        <w:pStyle w:val="ListingStandard"/>
      </w:pPr>
      <w:r>
        <w:tab/>
        <w:t>•</w:t>
      </w:r>
      <w:r>
        <w:tab/>
        <w:t>elif bmi &lt; 30:</w:t>
      </w:r>
    </w:p>
    <w:p w14:paraId="660C684C" w14:textId="77777777" w:rsidR="00E90493" w:rsidRDefault="00E90493" w:rsidP="00E90493">
      <w:pPr>
        <w:pStyle w:val="ListingStandard"/>
      </w:pPr>
      <w:r>
        <w:t>Wenn auch die zweite Bedingung nicht erfüllt ist (also BMI ≥ 25), folgt die dritte Prüfung.</w:t>
      </w:r>
    </w:p>
    <w:p w14:paraId="050A115E" w14:textId="77777777" w:rsidR="00E90493" w:rsidRDefault="00E90493" w:rsidP="00E90493">
      <w:pPr>
        <w:pStyle w:val="ListingStandard"/>
      </w:pPr>
      <w:r>
        <w:t>Ist BMI kleiner als 30, wird "Übergewicht" ausgegeben.</w:t>
      </w:r>
    </w:p>
    <w:p w14:paraId="6E48E9E2" w14:textId="77777777" w:rsidR="00E90493" w:rsidRDefault="00E90493" w:rsidP="00E90493">
      <w:pPr>
        <w:pStyle w:val="ListingStandard"/>
      </w:pPr>
      <w:r>
        <w:tab/>
        <w:t>•</w:t>
      </w:r>
      <w:r>
        <w:tab/>
        <w:t>else:</w:t>
      </w:r>
    </w:p>
    <w:p w14:paraId="7E417FC7" w14:textId="77777777" w:rsidR="00E90493" w:rsidRDefault="00E90493" w:rsidP="00E90493">
      <w:pPr>
        <w:pStyle w:val="ListingStandard"/>
      </w:pPr>
      <w:r>
        <w:t>Sollte keine der oben genannten Bedingungen zutreffen (also BMI ≥ 30), wird der else-Zweig ausgeführt, und "Adipositas" ausgegeben.</w:t>
      </w:r>
    </w:p>
    <w:p w14:paraId="4253E277" w14:textId="6F21FD51" w:rsidR="00E90493" w:rsidRDefault="00E90493" w:rsidP="00E90493">
      <w:pPr>
        <w:pStyle w:val="ListingStandard"/>
      </w:pPr>
    </w:p>
    <w:p w14:paraId="2723C2ED" w14:textId="77777777" w:rsidR="00E90493" w:rsidRDefault="00E90493" w:rsidP="00E90493">
      <w:pPr>
        <w:pStyle w:val="ListingStandard"/>
      </w:pPr>
      <w:r>
        <w:t>Zusammenfassung</w:t>
      </w:r>
    </w:p>
    <w:p w14:paraId="21F9D3D1" w14:textId="77777777" w:rsidR="00E90493" w:rsidRDefault="00E90493" w:rsidP="00E90493">
      <w:pPr>
        <w:pStyle w:val="ListingStandard"/>
      </w:pPr>
      <w:r>
        <w:tab/>
        <w:t>•</w:t>
      </w:r>
      <w:r>
        <w:tab/>
        <w:t>Mit Verzweigungen (if, elif, else) kann dein Programm situationsabhängig unterschiedliche Wege einschlagen.</w:t>
      </w:r>
    </w:p>
    <w:p w14:paraId="083FCAFA" w14:textId="77777777" w:rsidR="00E90493" w:rsidRDefault="00E90493" w:rsidP="00E90493">
      <w:pPr>
        <w:pStyle w:val="ListingStandard"/>
      </w:pPr>
      <w:r>
        <w:tab/>
        <w:t>•</w:t>
      </w:r>
      <w:r>
        <w:tab/>
        <w:t>Python prüft jede Bedingung von oben nach unten und führt nur die erste zutreffende aus.</w:t>
      </w:r>
    </w:p>
    <w:p w14:paraId="125A8854" w14:textId="77777777" w:rsidR="00E90493" w:rsidRDefault="00E90493" w:rsidP="00E90493">
      <w:pPr>
        <w:pStyle w:val="ListingStandard"/>
      </w:pPr>
      <w:r>
        <w:tab/>
        <w:t>•</w:t>
      </w:r>
      <w:r>
        <w:tab/>
        <w:t>Wenn keine Bedingung zutrifft, kommt der optionale else-Zweig zum Einsatz.</w:t>
      </w:r>
    </w:p>
    <w:p w14:paraId="362CB823" w14:textId="77777777" w:rsidR="00E90493" w:rsidRDefault="00E90493" w:rsidP="00E90493">
      <w:pPr>
        <w:pStyle w:val="ListingStandard"/>
      </w:pPr>
    </w:p>
    <w:p w14:paraId="578BBE29" w14:textId="6CA0E457" w:rsidR="00E90493" w:rsidRDefault="00E90493" w:rsidP="00E90493">
      <w:pPr>
        <w:pStyle w:val="ListingStandard"/>
      </w:pPr>
      <w:r>
        <w:t>So kannst du sehr einfach komplexere Logiken in deinen Programmen umsetzen.</w:t>
      </w:r>
    </w:p>
    <w:p w14:paraId="12BF09D8" w14:textId="77777777" w:rsidR="00E90493" w:rsidRDefault="00E90493" w:rsidP="00E90493">
      <w:pPr>
        <w:pStyle w:val="ListingStandard"/>
      </w:pPr>
    </w:p>
    <w:p w14:paraId="0DE03E85" w14:textId="77777777" w:rsidR="003146BB" w:rsidRDefault="003146BB" w:rsidP="00E90493">
      <w:pPr>
        <w:pStyle w:val="ListingStandard"/>
      </w:pPr>
    </w:p>
    <w:p w14:paraId="4F8F8DF1" w14:textId="1CFFB149" w:rsidR="005C64BD" w:rsidRDefault="003146BB" w:rsidP="00E90493">
      <w:pPr>
        <w:pStyle w:val="ListingStandard"/>
        <w:rPr>
          <w:rStyle w:val="ListingZeichenFett"/>
        </w:rPr>
      </w:pPr>
      <w:r w:rsidRPr="003146BB">
        <w:rPr>
          <w:rStyle w:val="ListingZeichenFett"/>
        </w:rPr>
        <w:t>Programmiere einen einfachen Taschenrechner in Python, der zwei Zahlen und eine Operation (Addition = +, Subtraktion = -, Multiplikation = * und Division = /) vom Benutzer einliest und das Ergebnis ausgibt. Fange dabei auch Fehler wie Division durch Null ab. Erstelle dafür sehr einfachen Code ohne Unterroutinen.</w:t>
      </w:r>
    </w:p>
    <w:p w14:paraId="03971EDA" w14:textId="77777777" w:rsidR="003146BB" w:rsidRDefault="003146BB" w:rsidP="00E90493">
      <w:pPr>
        <w:pStyle w:val="ListingStandard"/>
        <w:rPr>
          <w:rStyle w:val="ListingZeichenFett"/>
        </w:rPr>
      </w:pPr>
    </w:p>
    <w:p w14:paraId="4950F67B" w14:textId="77777777" w:rsidR="003146BB" w:rsidRDefault="003146BB" w:rsidP="003146BB">
      <w:pPr>
        <w:pStyle w:val="ListingStandard"/>
      </w:pPr>
      <w:r>
        <w:t>try:</w:t>
      </w:r>
    </w:p>
    <w:p w14:paraId="420C9FB4" w14:textId="77777777" w:rsidR="003146BB" w:rsidRDefault="003146BB" w:rsidP="003146BB">
      <w:pPr>
        <w:pStyle w:val="ListingStandard"/>
      </w:pPr>
      <w:r>
        <w:t xml:space="preserve">    zahl1 = float(input("Geben Sie die erste Zahl ein: "))</w:t>
      </w:r>
    </w:p>
    <w:p w14:paraId="7957A01E" w14:textId="77777777" w:rsidR="003146BB" w:rsidRDefault="003146BB" w:rsidP="003146BB">
      <w:pPr>
        <w:pStyle w:val="ListingStandard"/>
      </w:pPr>
      <w:r>
        <w:t xml:space="preserve">    operator = input("Geben Sie den Operator (+, -, *, /) ein: ")</w:t>
      </w:r>
    </w:p>
    <w:p w14:paraId="31A69609" w14:textId="77777777" w:rsidR="003146BB" w:rsidRDefault="003146BB" w:rsidP="003146BB">
      <w:pPr>
        <w:pStyle w:val="ListingStandard"/>
      </w:pPr>
      <w:r>
        <w:t xml:space="preserve">    zahl2 = float(input("Geben Sie die zweite Zahl ein: "))</w:t>
      </w:r>
    </w:p>
    <w:p w14:paraId="5ED6A9C4" w14:textId="77777777" w:rsidR="003146BB" w:rsidRDefault="003146BB" w:rsidP="003146BB">
      <w:pPr>
        <w:pStyle w:val="ListingStandard"/>
      </w:pPr>
      <w:r>
        <w:t xml:space="preserve">    if operator == '+':</w:t>
      </w:r>
    </w:p>
    <w:p w14:paraId="6C3B9D84" w14:textId="77777777" w:rsidR="003146BB" w:rsidRDefault="003146BB" w:rsidP="003146BB">
      <w:pPr>
        <w:pStyle w:val="ListingStandard"/>
      </w:pPr>
      <w:r>
        <w:t xml:space="preserve">        ergebnis = zahl1 + zahl2</w:t>
      </w:r>
    </w:p>
    <w:p w14:paraId="4616BE93" w14:textId="77777777" w:rsidR="003146BB" w:rsidRDefault="003146BB" w:rsidP="003146BB">
      <w:pPr>
        <w:pStyle w:val="ListingStandard"/>
      </w:pPr>
      <w:r>
        <w:t xml:space="preserve">    elif operator == '-':</w:t>
      </w:r>
    </w:p>
    <w:p w14:paraId="7199DD59" w14:textId="77777777" w:rsidR="003146BB" w:rsidRDefault="003146BB" w:rsidP="003146BB">
      <w:pPr>
        <w:pStyle w:val="ListingStandard"/>
      </w:pPr>
      <w:r>
        <w:t xml:space="preserve">        ergebnis = zahl1 - zahl2</w:t>
      </w:r>
    </w:p>
    <w:p w14:paraId="36CD9844" w14:textId="77777777" w:rsidR="003146BB" w:rsidRDefault="003146BB" w:rsidP="003146BB">
      <w:pPr>
        <w:pStyle w:val="ListingStandard"/>
      </w:pPr>
      <w:r>
        <w:t xml:space="preserve">    elif operator == '*':</w:t>
      </w:r>
    </w:p>
    <w:p w14:paraId="085748FD" w14:textId="77777777" w:rsidR="003146BB" w:rsidRDefault="003146BB" w:rsidP="003146BB">
      <w:pPr>
        <w:pStyle w:val="ListingStandard"/>
      </w:pPr>
      <w:r>
        <w:t xml:space="preserve">        ergebnis = zahl1 * zahl2</w:t>
      </w:r>
    </w:p>
    <w:p w14:paraId="1797D50C" w14:textId="77777777" w:rsidR="003146BB" w:rsidRDefault="003146BB" w:rsidP="003146BB">
      <w:pPr>
        <w:pStyle w:val="ListingStandard"/>
      </w:pPr>
      <w:r>
        <w:lastRenderedPageBreak/>
        <w:t xml:space="preserve">    elif operator == '/':</w:t>
      </w:r>
    </w:p>
    <w:p w14:paraId="36D4FD9C" w14:textId="77777777" w:rsidR="003146BB" w:rsidRDefault="003146BB" w:rsidP="003146BB">
      <w:pPr>
        <w:pStyle w:val="ListingStandard"/>
      </w:pPr>
      <w:r>
        <w:t xml:space="preserve">        if zahl2 == 0:</w:t>
      </w:r>
    </w:p>
    <w:p w14:paraId="241211C1" w14:textId="77777777" w:rsidR="003146BB" w:rsidRDefault="003146BB" w:rsidP="003146BB">
      <w:pPr>
        <w:pStyle w:val="ListingStandard"/>
      </w:pPr>
      <w:r>
        <w:t xml:space="preserve">            print("Fehler: Division durch Null ist nicht erlaubt!")</w:t>
      </w:r>
    </w:p>
    <w:p w14:paraId="643FE8E9" w14:textId="77777777" w:rsidR="003146BB" w:rsidRDefault="003146BB" w:rsidP="003146BB">
      <w:pPr>
        <w:pStyle w:val="ListingStandard"/>
      </w:pPr>
      <w:r>
        <w:t xml:space="preserve">            exit()</w:t>
      </w:r>
    </w:p>
    <w:p w14:paraId="02D71DA5" w14:textId="77777777" w:rsidR="003146BB" w:rsidRDefault="003146BB" w:rsidP="003146BB">
      <w:pPr>
        <w:pStyle w:val="ListingStandard"/>
      </w:pPr>
      <w:r>
        <w:t xml:space="preserve">        else:</w:t>
      </w:r>
    </w:p>
    <w:p w14:paraId="1199051B" w14:textId="77777777" w:rsidR="003146BB" w:rsidRDefault="003146BB" w:rsidP="003146BB">
      <w:pPr>
        <w:pStyle w:val="ListingStandard"/>
      </w:pPr>
      <w:r>
        <w:t xml:space="preserve">            ergebnis = zahl1 / zahl2</w:t>
      </w:r>
    </w:p>
    <w:p w14:paraId="36659F33" w14:textId="77777777" w:rsidR="003146BB" w:rsidRDefault="003146BB" w:rsidP="003146BB">
      <w:pPr>
        <w:pStyle w:val="ListingStandard"/>
      </w:pPr>
      <w:r>
        <w:t xml:space="preserve">    else:</w:t>
      </w:r>
    </w:p>
    <w:p w14:paraId="73992F75" w14:textId="77777777" w:rsidR="003146BB" w:rsidRDefault="003146BB" w:rsidP="003146BB">
      <w:pPr>
        <w:pStyle w:val="ListingStandard"/>
      </w:pPr>
      <w:r>
        <w:t xml:space="preserve">        print("Fehler: Ungültiger Operator!")</w:t>
      </w:r>
    </w:p>
    <w:p w14:paraId="56BE83BA" w14:textId="77777777" w:rsidR="003146BB" w:rsidRDefault="003146BB" w:rsidP="003146BB">
      <w:pPr>
        <w:pStyle w:val="ListingStandard"/>
      </w:pPr>
      <w:r>
        <w:t xml:space="preserve">        exit()</w:t>
      </w:r>
    </w:p>
    <w:p w14:paraId="65D069E2" w14:textId="77777777" w:rsidR="003146BB" w:rsidRDefault="003146BB" w:rsidP="003146BB">
      <w:pPr>
        <w:pStyle w:val="ListingStandard"/>
      </w:pPr>
      <w:r>
        <w:t xml:space="preserve">    print("Ergebnis:", ergebnis)</w:t>
      </w:r>
    </w:p>
    <w:p w14:paraId="077AF1D9" w14:textId="77777777" w:rsidR="003146BB" w:rsidRDefault="003146BB" w:rsidP="003146BB">
      <w:pPr>
        <w:pStyle w:val="ListingStandard"/>
      </w:pPr>
      <w:r>
        <w:t>except ValueError:</w:t>
      </w:r>
    </w:p>
    <w:p w14:paraId="129CD725" w14:textId="77777777" w:rsidR="003146BB" w:rsidRDefault="003146BB" w:rsidP="003146BB">
      <w:pPr>
        <w:pStyle w:val="ListingStandard"/>
      </w:pPr>
      <w:r>
        <w:t xml:space="preserve">    print("Fehler: Bitte geben Sie gültige Zahlen ein!")</w:t>
      </w:r>
    </w:p>
    <w:p w14:paraId="7B9BC991" w14:textId="77777777" w:rsidR="003146BB" w:rsidRDefault="003146BB" w:rsidP="00E90493">
      <w:pPr>
        <w:pStyle w:val="ListingStandard"/>
        <w:rPr>
          <w:rStyle w:val="ListingZeichenFett"/>
        </w:rPr>
      </w:pPr>
    </w:p>
    <w:p w14:paraId="7C0BADC1" w14:textId="77777777" w:rsidR="003146BB" w:rsidRDefault="003146BB" w:rsidP="00E90493">
      <w:pPr>
        <w:pStyle w:val="ListingStandard"/>
        <w:rPr>
          <w:rStyle w:val="ListingZeichenFett"/>
        </w:rPr>
      </w:pPr>
    </w:p>
    <w:p w14:paraId="39156708" w14:textId="7AD65491" w:rsidR="00054153" w:rsidRPr="00DD56D4" w:rsidRDefault="00054153" w:rsidP="00054153">
      <w:pPr>
        <w:rPr>
          <w:rStyle w:val="ListingZeichenFett"/>
        </w:rPr>
      </w:pPr>
      <w:r w:rsidRPr="00DD56D4">
        <w:rPr>
          <w:rStyle w:val="ListingZeichenFett"/>
        </w:rPr>
        <w:t>Erkläre mir ausführlich den obe</w:t>
      </w:r>
      <w:r>
        <w:rPr>
          <w:rStyle w:val="ListingZeichenFett"/>
        </w:rPr>
        <w:t>n</w:t>
      </w:r>
      <w:r w:rsidRPr="00DD56D4">
        <w:rPr>
          <w:rStyle w:val="ListingZeichenFett"/>
        </w:rPr>
        <w:t xml:space="preserve"> erzeugten Code!</w:t>
      </w:r>
      <w:r w:rsidR="003C1514">
        <w:rPr>
          <w:rStyle w:val="ListingZeichenFett"/>
        </w:rPr>
        <w:t xml:space="preserve"> (Bitte in reiner Textform)</w:t>
      </w:r>
    </w:p>
    <w:p w14:paraId="4711DF43" w14:textId="77777777" w:rsidR="003146BB" w:rsidRDefault="003146BB" w:rsidP="00E90493">
      <w:pPr>
        <w:pStyle w:val="ListingStandard"/>
        <w:rPr>
          <w:rStyle w:val="ListingZeichenFett"/>
        </w:rPr>
      </w:pPr>
    </w:p>
    <w:p w14:paraId="27D852E0" w14:textId="77777777" w:rsidR="00C11B16" w:rsidRPr="00C11B16" w:rsidRDefault="00C11B16" w:rsidP="00C11B16">
      <w:pPr>
        <w:pStyle w:val="ListingStandard"/>
        <w:rPr>
          <w:rStyle w:val="ListingZeichen"/>
        </w:rPr>
      </w:pPr>
      <w:r w:rsidRPr="00C11B16">
        <w:rPr>
          <w:rStyle w:val="ListingZeichen"/>
        </w:rPr>
        <w:t>Der Code implementiert einen einfachen Taschenrechner in Python, der zwei Zahlen und einen Operator vom Benutzer einliest und dann das entsprechende Ergebnis berechnet. Zunächst wird ein try-Block verwendet, um Fehler abzufangen. Falls bei der Eingabe ungültige Werte (zum Beispiel Buchstaben statt Zahlen) eingegeben werden, fängt der except-Block den ValueError ab und gibt eine Fehlermeldung aus.</w:t>
      </w:r>
    </w:p>
    <w:p w14:paraId="30F01778" w14:textId="77777777" w:rsidR="00C11B16" w:rsidRPr="00C11B16" w:rsidRDefault="00C11B16" w:rsidP="00C11B16">
      <w:pPr>
        <w:pStyle w:val="ListingStandard"/>
        <w:rPr>
          <w:rStyle w:val="ListingZeichen"/>
        </w:rPr>
      </w:pPr>
    </w:p>
    <w:p w14:paraId="05C12400" w14:textId="77777777" w:rsidR="00C11B16" w:rsidRPr="00C11B16" w:rsidRDefault="00C11B16" w:rsidP="00C11B16">
      <w:pPr>
        <w:pStyle w:val="ListingStandard"/>
        <w:rPr>
          <w:rStyle w:val="ListingZeichen"/>
        </w:rPr>
      </w:pPr>
      <w:r w:rsidRPr="00C11B16">
        <w:rPr>
          <w:rStyle w:val="ListingZeichen"/>
        </w:rPr>
        <w:t>Im nächsten Schritt werden vom Benutzer drei Eingaben vorgenommen: die erste Zahl, der gewünschte Operator und die zweite Zahl. Dabei werden die Zahlen mit der float()-Funktion in Gleitkommazahlen umgewandelt. Wird hierbei eine ungültige Eingabe gemacht, resultiert das in einem ValueError, der dann abgefangen wird.</w:t>
      </w:r>
    </w:p>
    <w:p w14:paraId="5D8EB976" w14:textId="77777777" w:rsidR="00C11B16" w:rsidRPr="00C11B16" w:rsidRDefault="00C11B16" w:rsidP="00C11B16">
      <w:pPr>
        <w:pStyle w:val="ListingStandard"/>
        <w:rPr>
          <w:rStyle w:val="ListingZeichen"/>
        </w:rPr>
      </w:pPr>
    </w:p>
    <w:p w14:paraId="476DDD2D" w14:textId="77777777" w:rsidR="00C11B16" w:rsidRPr="00C11B16" w:rsidRDefault="00C11B16" w:rsidP="00C11B16">
      <w:pPr>
        <w:pStyle w:val="ListingStandard"/>
        <w:rPr>
          <w:rStyle w:val="ListingZeichen"/>
        </w:rPr>
      </w:pPr>
      <w:r w:rsidRPr="00C11B16">
        <w:rPr>
          <w:rStyle w:val="ListingZeichen"/>
        </w:rPr>
        <w:t xml:space="preserve">Danach folgt eine Reihe von if-elif-else-Anweisungen, die anhand des eingegebenen Operators die entsprechende mathematische Operation durchführen. Wird der Operator “+” eingegeben, werden die beiden Zahlen addiert. Bei “-” wird die zweite Zahl von der ersten subtrahiert. Bei “*” erfolgt die Multiplikation. Wird “/” eingegeben, wird zunächst geprüft, ob die zweite Zahl Null ist, um eine Division durch Null zu verhindern. Ist die zweite Zahl gleich Null, gibt das Programm eine Fehlermeldung aus und beendet sich; andernfalls wird die Division durchgeführt. Sollte ein anderer </w:t>
      </w:r>
      <w:r w:rsidRPr="00C11B16">
        <w:rPr>
          <w:rStyle w:val="ListingZeichen"/>
        </w:rPr>
        <w:lastRenderedPageBreak/>
        <w:t>Operator eingegeben worden sein, wird ebenfalls eine Fehlermeldung angezeigt und das Programm beendet.</w:t>
      </w:r>
    </w:p>
    <w:p w14:paraId="5CCAE41C" w14:textId="77777777" w:rsidR="00C11B16" w:rsidRPr="00C11B16" w:rsidRDefault="00C11B16" w:rsidP="00C11B16">
      <w:pPr>
        <w:pStyle w:val="ListingStandard"/>
        <w:rPr>
          <w:rStyle w:val="ListingZeichen"/>
        </w:rPr>
      </w:pPr>
    </w:p>
    <w:p w14:paraId="03C235E5" w14:textId="6E9DDB10" w:rsidR="00054153" w:rsidRPr="00C11B16" w:rsidRDefault="00C11B16" w:rsidP="00C11B16">
      <w:pPr>
        <w:pStyle w:val="ListingStandard"/>
        <w:rPr>
          <w:rStyle w:val="ListingZeichen"/>
        </w:rPr>
      </w:pPr>
      <w:r w:rsidRPr="00C11B16">
        <w:rPr>
          <w:rStyle w:val="ListingZeichen"/>
        </w:rPr>
        <w:t>Am Ende wird das berechnete Ergebnis mit der print()-Funktion ausgegeben. Der Code ist bewusst sehr einfach gehalten und kommt ohne zusätzliche Funktionen oder Unterroutinen aus, was ihn leicht verständlich und direkt macht.</w:t>
      </w:r>
    </w:p>
    <w:p w14:paraId="5538E540" w14:textId="77777777" w:rsidR="00054153" w:rsidRDefault="00054153" w:rsidP="00E90493">
      <w:pPr>
        <w:pStyle w:val="ListingStandard"/>
        <w:rPr>
          <w:rStyle w:val="ListingZeichenFett"/>
        </w:rPr>
      </w:pPr>
    </w:p>
    <w:p w14:paraId="01415973" w14:textId="77777777" w:rsidR="00C11B16" w:rsidRDefault="00C11B16" w:rsidP="00E90493">
      <w:pPr>
        <w:pStyle w:val="ListingStandard"/>
        <w:rPr>
          <w:rStyle w:val="ListingZeichenFett"/>
        </w:rPr>
      </w:pPr>
    </w:p>
    <w:p w14:paraId="08C1DFCC" w14:textId="4E19F464" w:rsidR="00C11B16" w:rsidRDefault="00C11B16" w:rsidP="00E90493">
      <w:pPr>
        <w:pStyle w:val="ListingStandard"/>
        <w:rPr>
          <w:rStyle w:val="ListingZeichenFett"/>
        </w:rPr>
      </w:pPr>
      <w:r w:rsidRPr="00C11B16">
        <w:rPr>
          <w:rStyle w:val="ListingZeichenFett"/>
        </w:rPr>
        <w:t>Ich möchte mit Visual Studio Code einen Taschenrechner in Python programmieren. Der Taschenrechner soll in grafischer Form realisiert werden, d.h. Tasten für Ziffern und Rechenoperationen besitzen. Welche Python-Bibliotheken bieten sich hierfür an? Erstelle noch kein Programm!</w:t>
      </w:r>
    </w:p>
    <w:p w14:paraId="1B8A2B8A" w14:textId="77777777" w:rsidR="00C11B16" w:rsidRDefault="00C11B16" w:rsidP="00E90493">
      <w:pPr>
        <w:pStyle w:val="ListingStandard"/>
        <w:rPr>
          <w:rStyle w:val="ListingZeichenFett"/>
        </w:rPr>
      </w:pPr>
    </w:p>
    <w:p w14:paraId="53A3A624" w14:textId="77777777" w:rsidR="00544C8B" w:rsidRDefault="00544C8B" w:rsidP="00544C8B">
      <w:pPr>
        <w:pStyle w:val="ListingStandard"/>
      </w:pPr>
      <w:r>
        <w:t>Für einen grafischen Taschenrechner in Python gibt es mehrere gute Bibliotheken, die sich anbieten. Hier sind die wichtigsten Optionen:</w:t>
      </w:r>
    </w:p>
    <w:p w14:paraId="482992F8" w14:textId="77777777" w:rsidR="00544C8B" w:rsidRDefault="00544C8B" w:rsidP="00544C8B">
      <w:pPr>
        <w:pStyle w:val="ListingStandard"/>
      </w:pPr>
    </w:p>
    <w:p w14:paraId="7DF8029D" w14:textId="77777777" w:rsidR="00544C8B" w:rsidRDefault="00544C8B" w:rsidP="00544C8B">
      <w:pPr>
        <w:pStyle w:val="ListingStandard"/>
      </w:pPr>
      <w:r>
        <w:t>1. **Tkinter**: Eine in Python integrierte GUI-Bibliothek, die einfach zu erlernen und zu verwenden ist.</w:t>
      </w:r>
    </w:p>
    <w:p w14:paraId="2E894F07" w14:textId="77777777" w:rsidR="00544C8B" w:rsidRDefault="00544C8B" w:rsidP="00544C8B">
      <w:pPr>
        <w:pStyle w:val="ListingStandard"/>
      </w:pPr>
      <w:r>
        <w:t xml:space="preserve">   - Vorteile: Bereits in Python enthalten, keine zusätzliche Installation nötig, einfacher Einstieg</w:t>
      </w:r>
    </w:p>
    <w:p w14:paraId="64A97B1C" w14:textId="77777777" w:rsidR="00544C8B" w:rsidRDefault="00544C8B" w:rsidP="00544C8B">
      <w:pPr>
        <w:pStyle w:val="ListingStandard"/>
      </w:pPr>
      <w:r>
        <w:t xml:space="preserve">   - Nachteile: Weniger moderne Optik im Vergleich zu anderen Bibliotheken</w:t>
      </w:r>
    </w:p>
    <w:p w14:paraId="54E4CA85" w14:textId="77777777" w:rsidR="00544C8B" w:rsidRDefault="00544C8B" w:rsidP="00544C8B">
      <w:pPr>
        <w:pStyle w:val="ListingStandard"/>
      </w:pPr>
    </w:p>
    <w:p w14:paraId="683A38FD" w14:textId="77777777" w:rsidR="00544C8B" w:rsidRDefault="00544C8B" w:rsidP="00544C8B">
      <w:pPr>
        <w:pStyle w:val="ListingStandard"/>
      </w:pPr>
      <w:r>
        <w:t>2. **PyQt5/PySide6**: Umfangreiche und mächtige GUI-Bibliotheken basierend auf dem Qt-Framework</w:t>
      </w:r>
    </w:p>
    <w:p w14:paraId="1CA93899" w14:textId="77777777" w:rsidR="00544C8B" w:rsidRDefault="00544C8B" w:rsidP="00544C8B">
      <w:pPr>
        <w:pStyle w:val="ListingStandard"/>
      </w:pPr>
      <w:r>
        <w:t xml:space="preserve">   - Vorteile: Professionelles Aussehen, umfangreiche Funktionen, Cross-Plattform</w:t>
      </w:r>
    </w:p>
    <w:p w14:paraId="22ED14A2" w14:textId="77777777" w:rsidR="00544C8B" w:rsidRDefault="00544C8B" w:rsidP="00544C8B">
      <w:pPr>
        <w:pStyle w:val="ListingStandard"/>
      </w:pPr>
      <w:r>
        <w:t xml:space="preserve">   - Nachteile: Etwas komplexer zu erlernen, benötigt separate Installation</w:t>
      </w:r>
    </w:p>
    <w:p w14:paraId="7C3D5687" w14:textId="77777777" w:rsidR="00544C8B" w:rsidRDefault="00544C8B" w:rsidP="00544C8B">
      <w:pPr>
        <w:pStyle w:val="ListingStandard"/>
      </w:pPr>
    </w:p>
    <w:p w14:paraId="582D646A" w14:textId="77777777" w:rsidR="00544C8B" w:rsidRDefault="00544C8B" w:rsidP="00544C8B">
      <w:pPr>
        <w:pStyle w:val="ListingStandard"/>
      </w:pPr>
      <w:r>
        <w:t>3. **wxPython**: Wrapper für das wxWidgets-Framework</w:t>
      </w:r>
    </w:p>
    <w:p w14:paraId="60721B96" w14:textId="77777777" w:rsidR="00544C8B" w:rsidRDefault="00544C8B" w:rsidP="00544C8B">
      <w:pPr>
        <w:pStyle w:val="ListingStandard"/>
      </w:pPr>
      <w:r>
        <w:t xml:space="preserve">   - Vorteile: Natives Aussehen auf verschiedenen Betriebssystemen, umfangreich</w:t>
      </w:r>
    </w:p>
    <w:p w14:paraId="1499249C" w14:textId="77777777" w:rsidR="00544C8B" w:rsidRDefault="00544C8B" w:rsidP="00544C8B">
      <w:pPr>
        <w:pStyle w:val="ListingStandard"/>
      </w:pPr>
      <w:r>
        <w:t xml:space="preserve">   - Nachteile: Installation kann komplizierter sein</w:t>
      </w:r>
    </w:p>
    <w:p w14:paraId="521E235A" w14:textId="77777777" w:rsidR="00544C8B" w:rsidRDefault="00544C8B" w:rsidP="00544C8B">
      <w:pPr>
        <w:pStyle w:val="ListingStandard"/>
      </w:pPr>
    </w:p>
    <w:p w14:paraId="693F13C0" w14:textId="77777777" w:rsidR="00544C8B" w:rsidRDefault="00544C8B" w:rsidP="00544C8B">
      <w:pPr>
        <w:pStyle w:val="ListingStandard"/>
      </w:pPr>
      <w:r>
        <w:t>4. **Kivy**: Moderne, multitouch-orientierte Bibliothek</w:t>
      </w:r>
    </w:p>
    <w:p w14:paraId="33E5A7B5" w14:textId="77777777" w:rsidR="00544C8B" w:rsidRDefault="00544C8B" w:rsidP="00544C8B">
      <w:pPr>
        <w:pStyle w:val="ListingStandard"/>
      </w:pPr>
      <w:r>
        <w:t xml:space="preserve">   - Vorteile: Gut für touchbasierte Anwendungen, mobiltauglich</w:t>
      </w:r>
    </w:p>
    <w:p w14:paraId="0C5FA75E" w14:textId="77777777" w:rsidR="00544C8B" w:rsidRDefault="00544C8B" w:rsidP="00544C8B">
      <w:pPr>
        <w:pStyle w:val="ListingStandard"/>
      </w:pPr>
      <w:r>
        <w:t xml:space="preserve">   - Nachteile: Steiler Lernkurve für einfache Anwendungen</w:t>
      </w:r>
    </w:p>
    <w:p w14:paraId="4CA4881B" w14:textId="77777777" w:rsidR="00544C8B" w:rsidRDefault="00544C8B" w:rsidP="00544C8B">
      <w:pPr>
        <w:pStyle w:val="ListingStandard"/>
      </w:pPr>
    </w:p>
    <w:p w14:paraId="5F064E2C" w14:textId="77777777" w:rsidR="00544C8B" w:rsidRDefault="00544C8B" w:rsidP="00544C8B">
      <w:pPr>
        <w:pStyle w:val="ListingStandard"/>
      </w:pPr>
      <w:r>
        <w:t>5. **CustomTkinter**: Eine moderne Version von Tkinter mit besserer Optik</w:t>
      </w:r>
    </w:p>
    <w:p w14:paraId="0FF1CA13" w14:textId="77777777" w:rsidR="00544C8B" w:rsidRDefault="00544C8B" w:rsidP="00544C8B">
      <w:pPr>
        <w:pStyle w:val="ListingStandard"/>
      </w:pPr>
      <w:r>
        <w:t xml:space="preserve">   - Vorteile: Modernes Design, baut auf Tkinter auf</w:t>
      </w:r>
    </w:p>
    <w:p w14:paraId="49E1F772" w14:textId="77777777" w:rsidR="00544C8B" w:rsidRDefault="00544C8B" w:rsidP="00544C8B">
      <w:pPr>
        <w:pStyle w:val="ListingStandard"/>
      </w:pPr>
      <w:r>
        <w:lastRenderedPageBreak/>
        <w:t xml:space="preserve">   - Nachteile: Externe Bibliothek, muss installiert werden</w:t>
      </w:r>
    </w:p>
    <w:p w14:paraId="7CDEA142" w14:textId="77777777" w:rsidR="00544C8B" w:rsidRDefault="00544C8B" w:rsidP="00544C8B">
      <w:pPr>
        <w:pStyle w:val="ListingStandard"/>
      </w:pPr>
    </w:p>
    <w:p w14:paraId="03DD60CF" w14:textId="77777777" w:rsidR="00544C8B" w:rsidRDefault="00544C8B" w:rsidP="00544C8B">
      <w:pPr>
        <w:pStyle w:val="ListingStandard"/>
      </w:pPr>
      <w:r>
        <w:t>Für einen Anfänger oder für ein einfaches Projekt wie einen Taschenrechner empfehle ich **Tkinter**, da es bereits in Python enthalten ist und eine relativ einfache Syntax bietet. PyQt5 wäre eine gute Alternative, wenn du ein moderneres Aussehen bevorzugst und bereit bist, eine zusätzliche Bibliothek zu installieren.</w:t>
      </w:r>
    </w:p>
    <w:p w14:paraId="5ED79407" w14:textId="77777777" w:rsidR="00544C8B" w:rsidRDefault="00544C8B" w:rsidP="00544C8B">
      <w:pPr>
        <w:pStyle w:val="ListingStandard"/>
      </w:pPr>
    </w:p>
    <w:p w14:paraId="23915391" w14:textId="0F56BE8A" w:rsidR="00C11B16" w:rsidRDefault="00544C8B" w:rsidP="00544C8B">
      <w:pPr>
        <w:pStyle w:val="ListingStandard"/>
      </w:pPr>
      <w:r>
        <w:t>Wenn du bereit bist, mit der Entwicklung zu beginnen, kann ich dir gerne bei der Erstellung des Codes helfen.</w:t>
      </w:r>
    </w:p>
    <w:p w14:paraId="237D3163" w14:textId="77777777" w:rsidR="00C70771" w:rsidRDefault="00C70771" w:rsidP="00544C8B">
      <w:pPr>
        <w:pStyle w:val="ListingStandard"/>
      </w:pPr>
    </w:p>
    <w:p w14:paraId="66D29D5B" w14:textId="76162D64" w:rsidR="00C70771" w:rsidRDefault="00C70771" w:rsidP="00544C8B">
      <w:pPr>
        <w:pStyle w:val="ListingStandard"/>
        <w:rPr>
          <w:rStyle w:val="ListingZeichenFett"/>
        </w:rPr>
      </w:pPr>
      <w:r w:rsidRPr="00CA5097">
        <w:rPr>
          <w:rStyle w:val="ListingZeichenFett"/>
        </w:rPr>
        <w:t>Ich möchte einen grafischen Taschenrechner in Python mit Hilfe der Bibliothek PyQt5 realisieren. Der Rechner soll wie ein richtiger Taschenrechner virtuelle Tasten für die Ziffern 0 bis 9 haben, sowie Tasten für die Rechenoperationen +, -, * und /. Die Funktionsweise soll dann so sein, dass ich durch Anklicken der Ziffern die erste Zahl eingebe, dann die Rechenoperation, dann die zweite Zahl. Wenn ich nun auf eine Schaltfläche = klicke, soll das Ergebnis in einem Anzeigebereich erscheinen. Außerdem soll es einen Button C zum Löschen der Anzeige geben. Schreibe mir dazu ein passendes Programm!</w:t>
      </w:r>
    </w:p>
    <w:p w14:paraId="53C87EA4" w14:textId="74BA5F39" w:rsidR="00C70771" w:rsidRDefault="00C70771" w:rsidP="00544C8B">
      <w:pPr>
        <w:pStyle w:val="ListingStandard"/>
      </w:pPr>
    </w:p>
    <w:p w14:paraId="449D2DE4" w14:textId="2A29BAAF" w:rsidR="004309BD" w:rsidRDefault="004309BD" w:rsidP="00544C8B">
      <w:pPr>
        <w:pStyle w:val="ListingStandard"/>
      </w:pPr>
      <w:r>
        <w:t>&lt;Ergebnis siehe Programme&gt;</w:t>
      </w:r>
    </w:p>
    <w:p w14:paraId="721B1ECD" w14:textId="77777777" w:rsidR="004309BD" w:rsidRPr="004309BD" w:rsidRDefault="004309BD" w:rsidP="00544C8B">
      <w:pPr>
        <w:pStyle w:val="ListingStandard"/>
      </w:pPr>
    </w:p>
    <w:p w14:paraId="54434DD4" w14:textId="28120791" w:rsidR="00C70771" w:rsidRPr="00190DF2" w:rsidRDefault="00190DF2" w:rsidP="00544C8B">
      <w:pPr>
        <w:pStyle w:val="ListingStandard"/>
        <w:rPr>
          <w:rStyle w:val="ListingZeichenFett"/>
        </w:rPr>
      </w:pPr>
      <w:r w:rsidRPr="00190DF2">
        <w:rPr>
          <w:rStyle w:val="ListingZeichenFett"/>
        </w:rPr>
        <w:t>Schreibe mir ein Python-Programm für einen einfachen Währungsrechner. Der Benutzer soll wählen können, ob er von Euro in US-Dollar oder von US-Dollar in Euro umrechnen möchte. Verwende den aktuellen Umrechnungskurs. Erstelle sehr einfachen Python Code.</w:t>
      </w:r>
    </w:p>
    <w:p w14:paraId="126EB101" w14:textId="77777777" w:rsidR="00190DF2" w:rsidRDefault="00190DF2" w:rsidP="00544C8B">
      <w:pPr>
        <w:pStyle w:val="ListingStandard"/>
      </w:pPr>
    </w:p>
    <w:p w14:paraId="22ACEDA4" w14:textId="1DEBA232" w:rsidR="004309BD" w:rsidRDefault="004309BD" w:rsidP="004309BD">
      <w:pPr>
        <w:pStyle w:val="ListingStandard"/>
      </w:pPr>
      <w:r>
        <w:t>&lt;Ergebnis siehe Programme&gt;</w:t>
      </w:r>
    </w:p>
    <w:p w14:paraId="1A7B170F" w14:textId="77777777" w:rsidR="00190DF2" w:rsidRDefault="00190DF2" w:rsidP="00544C8B">
      <w:pPr>
        <w:pStyle w:val="ListingStandard"/>
      </w:pPr>
    </w:p>
    <w:p w14:paraId="33E43D0E" w14:textId="17D03A0E" w:rsidR="002E1FAA" w:rsidRPr="002E1FAA" w:rsidRDefault="002E1FAA" w:rsidP="00544C8B">
      <w:pPr>
        <w:pStyle w:val="ListingStandard"/>
        <w:rPr>
          <w:rStyle w:val="ListingZeichenFett"/>
        </w:rPr>
      </w:pPr>
      <w:r w:rsidRPr="002E1FAA">
        <w:rPr>
          <w:rStyle w:val="ListingZeichenFett"/>
        </w:rPr>
        <w:t>Erstelle mithilfe der PyQt5-Bibliothek eine fensterbasierte Version des obigen Währungsumrechners. Diese soll zunächst ein Eingabefeld für den umzurechnenden Betrag enthalten. Über einen Radiobutton soll die Umrechnungsrichtung Euro-&gt;Dollar bzw. Dollar-&gt;Euro ausgewählt werden können. Durch Anklicken des Buttons „Umrechnen“ wird schließlich die Umrechnung gestartet. Das Ergebnis wird im gleichen Fenster in einer Ergebniszeile ausgegeben.</w:t>
      </w:r>
    </w:p>
    <w:p w14:paraId="58BD6215" w14:textId="77777777" w:rsidR="002E1FAA" w:rsidRDefault="002E1FAA" w:rsidP="00544C8B">
      <w:pPr>
        <w:pStyle w:val="ListingStandard"/>
      </w:pPr>
    </w:p>
    <w:p w14:paraId="38432264" w14:textId="77777777" w:rsidR="002E1FAA" w:rsidRDefault="002E1FAA" w:rsidP="002E1FAA">
      <w:pPr>
        <w:pStyle w:val="ListingStandard"/>
      </w:pPr>
      <w:r>
        <w:t>&lt;Ergebnis siehe Programme&gt;</w:t>
      </w:r>
    </w:p>
    <w:p w14:paraId="6CE2961B" w14:textId="77777777" w:rsidR="002E1FAA" w:rsidRDefault="002E1FAA" w:rsidP="00544C8B">
      <w:pPr>
        <w:pStyle w:val="ListingStandard"/>
      </w:pPr>
    </w:p>
    <w:p w14:paraId="7C61808E" w14:textId="0FDC5C92" w:rsidR="002E1FAA" w:rsidRDefault="00BE40D1" w:rsidP="00544C8B">
      <w:pPr>
        <w:pStyle w:val="ListingStandard"/>
        <w:rPr>
          <w:rStyle w:val="ListingZeichenFett"/>
        </w:rPr>
      </w:pPr>
      <w:r w:rsidRPr="00742F68">
        <w:rPr>
          <w:rStyle w:val="ListingZeichenFett"/>
        </w:rPr>
        <w:t>Erstelle ein einfaches Textadventure in Python, das einen virtuellen Escape-Room simuliert. Der Spieler soll sich durch Eingabe von einfachen Befehlen wie "gehe norden" oder "untersuche schreibtisch" bewegen können. Der Raum sollte mindestens drei miteinander verbundene Bereiche enthalten und ein Rätsel, das gelöst werden muss, um aus dem Raum zu entkommen.</w:t>
      </w:r>
    </w:p>
    <w:p w14:paraId="598A79FA" w14:textId="77777777" w:rsidR="00BE40D1" w:rsidRDefault="00BE40D1" w:rsidP="00544C8B">
      <w:pPr>
        <w:pStyle w:val="ListingStandard"/>
        <w:rPr>
          <w:rStyle w:val="ListingZeichenFett"/>
        </w:rPr>
      </w:pPr>
    </w:p>
    <w:p w14:paraId="3A3F3C0A" w14:textId="77777777" w:rsidR="00BE40D1" w:rsidRDefault="00BE40D1" w:rsidP="00BE40D1">
      <w:pPr>
        <w:pStyle w:val="ListingStandard"/>
      </w:pPr>
      <w:r>
        <w:t>&lt;Ergebnis siehe Programme&gt;</w:t>
      </w:r>
    </w:p>
    <w:p w14:paraId="46A2BBD0" w14:textId="77777777" w:rsidR="00BE40D1" w:rsidRDefault="00BE40D1" w:rsidP="00544C8B">
      <w:pPr>
        <w:pStyle w:val="ListingStandard"/>
      </w:pPr>
    </w:p>
    <w:p w14:paraId="3EDA02FB" w14:textId="77777777" w:rsidR="00400B7D" w:rsidRPr="003B303F" w:rsidRDefault="00400B7D" w:rsidP="00400B7D">
      <w:pPr>
        <w:rPr>
          <w:rFonts w:ascii="Courier New" w:hAnsi="Courier New"/>
          <w:b/>
          <w:color w:val="800080"/>
          <w:sz w:val="18"/>
          <w:shd w:val="clear" w:color="auto" w:fill="F2F2F2" w:themeFill="background1" w:themeFillShade="F2"/>
        </w:rPr>
      </w:pPr>
      <w:r w:rsidRPr="003B303F">
        <w:rPr>
          <w:rStyle w:val="ListingZeichenFett"/>
        </w:rPr>
        <w:t>Liefere mir die Musterlösung zum Adventure. Welche Schritte muss ich machen, um zum Ausgang zu gelangen?</w:t>
      </w:r>
    </w:p>
    <w:p w14:paraId="30648B7F" w14:textId="77777777" w:rsidR="002E1FAA" w:rsidRDefault="002E1FAA" w:rsidP="00544C8B">
      <w:pPr>
        <w:pStyle w:val="ListingStandard"/>
      </w:pPr>
    </w:p>
    <w:p w14:paraId="6EBF2A49" w14:textId="7F94C976" w:rsidR="00400B7D" w:rsidRPr="00400B7D" w:rsidRDefault="00400B7D" w:rsidP="00544C8B">
      <w:pPr>
        <w:pStyle w:val="ListingStandard"/>
        <w:rPr>
          <w:rStyle w:val="ListingZeichenFett"/>
        </w:rPr>
      </w:pPr>
      <w:r w:rsidRPr="00400B7D">
        <w:rPr>
          <w:rStyle w:val="ListingZeichenFett"/>
        </w:rPr>
        <w:t>Das Bild zeigt die Implementierung der Lösung einer quadratischen Gleichung mit der sogenannten Mitternachtsformel. Erstelle ein einfaches Python-Programm nach dem abgebildeten Struktogramm.</w:t>
      </w:r>
    </w:p>
    <w:p w14:paraId="7B60AAFF" w14:textId="77777777" w:rsidR="00400B7D" w:rsidRDefault="00400B7D" w:rsidP="00544C8B">
      <w:pPr>
        <w:pStyle w:val="ListingStandard"/>
      </w:pPr>
    </w:p>
    <w:p w14:paraId="322E1595" w14:textId="77777777" w:rsidR="00400B7D" w:rsidRDefault="00400B7D" w:rsidP="00400B7D">
      <w:pPr>
        <w:pStyle w:val="ListingStandard"/>
      </w:pPr>
      <w:r>
        <w:t>&lt;Ergebnis siehe Programme&gt;</w:t>
      </w:r>
    </w:p>
    <w:p w14:paraId="28898969" w14:textId="77777777" w:rsidR="00400B7D" w:rsidRDefault="00400B7D" w:rsidP="00544C8B">
      <w:pPr>
        <w:pStyle w:val="ListingStandard"/>
      </w:pPr>
    </w:p>
    <w:p w14:paraId="10E27493" w14:textId="77777777" w:rsidR="00B656E5" w:rsidRDefault="00B656E5" w:rsidP="00544C8B">
      <w:pPr>
        <w:pStyle w:val="ListingStandard"/>
      </w:pPr>
    </w:p>
    <w:p w14:paraId="047BECA9" w14:textId="73341DB6" w:rsidR="00400B7D" w:rsidRPr="00B656E5" w:rsidRDefault="00B656E5" w:rsidP="00544C8B">
      <w:pPr>
        <w:pStyle w:val="ListingStandard"/>
        <w:rPr>
          <w:rStyle w:val="ListingZeichenFett"/>
        </w:rPr>
      </w:pPr>
      <w:r w:rsidRPr="00B656E5">
        <w:rPr>
          <w:rStyle w:val="ListingZeichenFett"/>
        </w:rPr>
        <w:t>Erkläre kurz in einfachen Worten die drei grundlegenden Schleifentypen in der Programmierung: for-Schleife, while-Schleife und do-while-Schleife. Gib für jeden Typ ein kurzes Beispiel in Python an.</w:t>
      </w:r>
    </w:p>
    <w:p w14:paraId="35A3DD14" w14:textId="77777777" w:rsidR="00400B7D" w:rsidRDefault="00400B7D" w:rsidP="00544C8B">
      <w:pPr>
        <w:pStyle w:val="ListingStandard"/>
      </w:pPr>
    </w:p>
    <w:p w14:paraId="497491EC" w14:textId="77777777" w:rsidR="00B656E5" w:rsidRDefault="00B656E5" w:rsidP="00B656E5">
      <w:pPr>
        <w:pStyle w:val="ListingStandard"/>
      </w:pPr>
      <w:r>
        <w:t>Hier die Erklärung der drei grundlegenden Schleifentypen in einfachen Worten:</w:t>
      </w:r>
    </w:p>
    <w:p w14:paraId="180EDD88" w14:textId="77777777" w:rsidR="00B656E5" w:rsidRDefault="00B656E5" w:rsidP="00B656E5">
      <w:pPr>
        <w:pStyle w:val="ListingStandard"/>
      </w:pPr>
    </w:p>
    <w:p w14:paraId="0D55793C" w14:textId="77777777" w:rsidR="00B656E5" w:rsidRDefault="00B656E5" w:rsidP="00B656E5">
      <w:pPr>
        <w:pStyle w:val="ListingStandard"/>
      </w:pPr>
      <w:r>
        <w:t>1. for-Schleife</w:t>
      </w:r>
    </w:p>
    <w:p w14:paraId="2318A992" w14:textId="77777777" w:rsidR="00B656E5" w:rsidRDefault="00B656E5" w:rsidP="00B656E5">
      <w:pPr>
        <w:pStyle w:val="ListingStandard"/>
      </w:pPr>
    </w:p>
    <w:p w14:paraId="042E176A" w14:textId="77777777" w:rsidR="00B656E5" w:rsidRDefault="00B656E5" w:rsidP="00B656E5">
      <w:pPr>
        <w:pStyle w:val="ListingStandard"/>
      </w:pPr>
      <w:r>
        <w:t>Die for-Schleife wiederholt Befehle für eine bestimmte Anzahl an Durchläufen oder für jedes Element einer Liste.</w:t>
      </w:r>
    </w:p>
    <w:p w14:paraId="7744FB05" w14:textId="77777777" w:rsidR="00B656E5" w:rsidRDefault="00B656E5" w:rsidP="00B656E5">
      <w:pPr>
        <w:pStyle w:val="ListingStandard"/>
      </w:pPr>
    </w:p>
    <w:p w14:paraId="2C5EF3E4" w14:textId="77777777" w:rsidR="00B656E5" w:rsidRDefault="00B656E5" w:rsidP="00B656E5">
      <w:pPr>
        <w:pStyle w:val="ListingStandard"/>
      </w:pPr>
      <w:r>
        <w:t>Beispiel in Python:</w:t>
      </w:r>
    </w:p>
    <w:p w14:paraId="51BF3C15" w14:textId="77777777" w:rsidR="00B656E5" w:rsidRDefault="00B656E5" w:rsidP="00B656E5">
      <w:pPr>
        <w:pStyle w:val="ListingStandard"/>
      </w:pPr>
    </w:p>
    <w:p w14:paraId="3070CBB2" w14:textId="77777777" w:rsidR="00B656E5" w:rsidRDefault="00B656E5" w:rsidP="00B656E5">
      <w:pPr>
        <w:pStyle w:val="ListingStandard"/>
      </w:pPr>
      <w:r>
        <w:t># Zahlen von 1 bis 5 ausgeben</w:t>
      </w:r>
    </w:p>
    <w:p w14:paraId="72432BE0" w14:textId="77777777" w:rsidR="00B656E5" w:rsidRDefault="00B656E5" w:rsidP="00B656E5">
      <w:pPr>
        <w:pStyle w:val="ListingStandard"/>
      </w:pPr>
      <w:r>
        <w:t>for zahl in range(1, 6):</w:t>
      </w:r>
    </w:p>
    <w:p w14:paraId="15F723C4" w14:textId="77777777" w:rsidR="00B656E5" w:rsidRDefault="00B656E5" w:rsidP="00B656E5">
      <w:pPr>
        <w:pStyle w:val="ListingStandard"/>
      </w:pPr>
      <w:r>
        <w:t xml:space="preserve">    print(zahl)</w:t>
      </w:r>
    </w:p>
    <w:p w14:paraId="4523E58D" w14:textId="77777777" w:rsidR="00B656E5" w:rsidRDefault="00B656E5" w:rsidP="00B656E5">
      <w:pPr>
        <w:pStyle w:val="ListingStandard"/>
      </w:pPr>
    </w:p>
    <w:p w14:paraId="0D2A39C7" w14:textId="77777777" w:rsidR="00B656E5" w:rsidRDefault="00B656E5" w:rsidP="00B656E5">
      <w:pPr>
        <w:pStyle w:val="ListingStandard"/>
      </w:pPr>
      <w:r>
        <w:t>2. while-Schleife</w:t>
      </w:r>
    </w:p>
    <w:p w14:paraId="27F73BD2" w14:textId="77777777" w:rsidR="00B656E5" w:rsidRDefault="00B656E5" w:rsidP="00B656E5">
      <w:pPr>
        <w:pStyle w:val="ListingStandard"/>
      </w:pPr>
    </w:p>
    <w:p w14:paraId="52BEA76D" w14:textId="77777777" w:rsidR="00B656E5" w:rsidRDefault="00B656E5" w:rsidP="00B656E5">
      <w:pPr>
        <w:pStyle w:val="ListingStandard"/>
      </w:pPr>
      <w:r>
        <w:lastRenderedPageBreak/>
        <w:t>Die while-Schleife wiederholt Befehle, solange eine bestimmte Bedingung erfüllt ist.</w:t>
      </w:r>
    </w:p>
    <w:p w14:paraId="7729ED04" w14:textId="77777777" w:rsidR="00B656E5" w:rsidRDefault="00B656E5" w:rsidP="00B656E5">
      <w:pPr>
        <w:pStyle w:val="ListingStandard"/>
      </w:pPr>
    </w:p>
    <w:p w14:paraId="1E76AC4A" w14:textId="77777777" w:rsidR="00B656E5" w:rsidRDefault="00B656E5" w:rsidP="00B656E5">
      <w:pPr>
        <w:pStyle w:val="ListingStandard"/>
      </w:pPr>
      <w:r>
        <w:t>Beispiel in Python:</w:t>
      </w:r>
    </w:p>
    <w:p w14:paraId="49BC53B2" w14:textId="77777777" w:rsidR="00B656E5" w:rsidRDefault="00B656E5" w:rsidP="00B656E5">
      <w:pPr>
        <w:pStyle w:val="ListingStandard"/>
      </w:pPr>
    </w:p>
    <w:p w14:paraId="58E3B213" w14:textId="77777777" w:rsidR="00B656E5" w:rsidRDefault="00B656E5" w:rsidP="00B656E5">
      <w:pPr>
        <w:pStyle w:val="ListingStandard"/>
      </w:pPr>
      <w:r>
        <w:t># Zahlen von 1 bis 5 ausgeben</w:t>
      </w:r>
    </w:p>
    <w:p w14:paraId="323357A6" w14:textId="77777777" w:rsidR="00B656E5" w:rsidRDefault="00B656E5" w:rsidP="00B656E5">
      <w:pPr>
        <w:pStyle w:val="ListingStandard"/>
      </w:pPr>
      <w:r>
        <w:t>zahl = 1</w:t>
      </w:r>
    </w:p>
    <w:p w14:paraId="76B63F7D" w14:textId="77777777" w:rsidR="00B656E5" w:rsidRDefault="00B656E5" w:rsidP="00B656E5">
      <w:pPr>
        <w:pStyle w:val="ListingStandard"/>
      </w:pPr>
      <w:r>
        <w:t>while zahl &lt;= 5:</w:t>
      </w:r>
    </w:p>
    <w:p w14:paraId="48AE837D" w14:textId="77777777" w:rsidR="00B656E5" w:rsidRDefault="00B656E5" w:rsidP="00B656E5">
      <w:pPr>
        <w:pStyle w:val="ListingStandard"/>
      </w:pPr>
      <w:r>
        <w:t xml:space="preserve">    print(zahl)</w:t>
      </w:r>
    </w:p>
    <w:p w14:paraId="69F72D98" w14:textId="77777777" w:rsidR="00B656E5" w:rsidRDefault="00B656E5" w:rsidP="00B656E5">
      <w:pPr>
        <w:pStyle w:val="ListingStandard"/>
      </w:pPr>
      <w:r>
        <w:t xml:space="preserve">    zahl += 1</w:t>
      </w:r>
    </w:p>
    <w:p w14:paraId="4A9D2298" w14:textId="77777777" w:rsidR="00B656E5" w:rsidRDefault="00B656E5" w:rsidP="00B656E5">
      <w:pPr>
        <w:pStyle w:val="ListingStandard"/>
      </w:pPr>
    </w:p>
    <w:p w14:paraId="0944FD29" w14:textId="77777777" w:rsidR="00B656E5" w:rsidRDefault="00B656E5" w:rsidP="00B656E5">
      <w:pPr>
        <w:pStyle w:val="ListingStandard"/>
      </w:pPr>
      <w:r>
        <w:t>3. do-while-Schleife</w:t>
      </w:r>
    </w:p>
    <w:p w14:paraId="36B0BC80" w14:textId="77777777" w:rsidR="00B656E5" w:rsidRDefault="00B656E5" w:rsidP="00B656E5">
      <w:pPr>
        <w:pStyle w:val="ListingStandard"/>
      </w:pPr>
    </w:p>
    <w:p w14:paraId="353C5397" w14:textId="77777777" w:rsidR="00B656E5" w:rsidRDefault="00B656E5" w:rsidP="00B656E5">
      <w:pPr>
        <w:pStyle w:val="ListingStandard"/>
      </w:pPr>
      <w:r>
        <w:t>Die do-while-Schleife führt Befehle mindestens einmal aus und prüft danach, ob die Schleife wiederholt werden soll.</w:t>
      </w:r>
    </w:p>
    <w:p w14:paraId="665FA092" w14:textId="77777777" w:rsidR="00B656E5" w:rsidRDefault="00B656E5" w:rsidP="00B656E5">
      <w:pPr>
        <w:pStyle w:val="ListingStandard"/>
      </w:pPr>
      <w:r>
        <w:t>In Python existiert keine direkte „do-while“-Schleife, aber du kannst sie nachbauen.</w:t>
      </w:r>
    </w:p>
    <w:p w14:paraId="7D9FDD46" w14:textId="77777777" w:rsidR="00B656E5" w:rsidRDefault="00B656E5" w:rsidP="00B656E5">
      <w:pPr>
        <w:pStyle w:val="ListingStandard"/>
      </w:pPr>
    </w:p>
    <w:p w14:paraId="78F8B745" w14:textId="77777777" w:rsidR="00B656E5" w:rsidRDefault="00B656E5" w:rsidP="00B656E5">
      <w:pPr>
        <w:pStyle w:val="ListingStandard"/>
      </w:pPr>
      <w:r>
        <w:t>Beispiel in Python:</w:t>
      </w:r>
    </w:p>
    <w:p w14:paraId="789BC108" w14:textId="77777777" w:rsidR="00B656E5" w:rsidRDefault="00B656E5" w:rsidP="00B656E5">
      <w:pPr>
        <w:pStyle w:val="ListingStandard"/>
      </w:pPr>
    </w:p>
    <w:p w14:paraId="0A495090" w14:textId="77777777" w:rsidR="00B656E5" w:rsidRDefault="00B656E5" w:rsidP="00B656E5">
      <w:pPr>
        <w:pStyle w:val="ListingStandard"/>
      </w:pPr>
      <w:r>
        <w:t># Zahlen von 1 bis 5 ausgeben (mindestens eine Ausführung garantiert)</w:t>
      </w:r>
    </w:p>
    <w:p w14:paraId="39A45325" w14:textId="77777777" w:rsidR="00B656E5" w:rsidRDefault="00B656E5" w:rsidP="00B656E5">
      <w:pPr>
        <w:pStyle w:val="ListingStandard"/>
      </w:pPr>
      <w:r>
        <w:t>zahl = 1</w:t>
      </w:r>
    </w:p>
    <w:p w14:paraId="70167A12" w14:textId="77777777" w:rsidR="00B656E5" w:rsidRDefault="00B656E5" w:rsidP="00B656E5">
      <w:pPr>
        <w:pStyle w:val="ListingStandard"/>
      </w:pPr>
      <w:r>
        <w:t>while True:</w:t>
      </w:r>
    </w:p>
    <w:p w14:paraId="2955F742" w14:textId="77777777" w:rsidR="00B656E5" w:rsidRDefault="00B656E5" w:rsidP="00B656E5">
      <w:pPr>
        <w:pStyle w:val="ListingStandard"/>
      </w:pPr>
      <w:r>
        <w:t xml:space="preserve">    print(zahl)</w:t>
      </w:r>
    </w:p>
    <w:p w14:paraId="61FB560C" w14:textId="77777777" w:rsidR="00B656E5" w:rsidRDefault="00B656E5" w:rsidP="00B656E5">
      <w:pPr>
        <w:pStyle w:val="ListingStandard"/>
      </w:pPr>
      <w:r>
        <w:t xml:space="preserve">    zahl += 1</w:t>
      </w:r>
    </w:p>
    <w:p w14:paraId="0220F79C" w14:textId="77777777" w:rsidR="00B656E5" w:rsidRDefault="00B656E5" w:rsidP="00B656E5">
      <w:pPr>
        <w:pStyle w:val="ListingStandard"/>
      </w:pPr>
      <w:r>
        <w:t xml:space="preserve">    if zahl &gt; 5:</w:t>
      </w:r>
    </w:p>
    <w:p w14:paraId="45C7C8B4" w14:textId="77777777" w:rsidR="00B656E5" w:rsidRDefault="00B656E5" w:rsidP="00B656E5">
      <w:pPr>
        <w:pStyle w:val="ListingStandard"/>
      </w:pPr>
      <w:r>
        <w:t xml:space="preserve">        break</w:t>
      </w:r>
    </w:p>
    <w:p w14:paraId="1C6B819A" w14:textId="77777777" w:rsidR="00B656E5" w:rsidRDefault="00B656E5" w:rsidP="00B656E5">
      <w:pPr>
        <w:pStyle w:val="ListingStandard"/>
      </w:pPr>
    </w:p>
    <w:p w14:paraId="6357C41D" w14:textId="77777777" w:rsidR="00B656E5" w:rsidRDefault="00B656E5" w:rsidP="00B656E5">
      <w:pPr>
        <w:pStyle w:val="ListingStandard"/>
      </w:pPr>
    </w:p>
    <w:p w14:paraId="390B7E34" w14:textId="77777777" w:rsidR="00B656E5" w:rsidRDefault="00B656E5" w:rsidP="00B656E5">
      <w:pPr>
        <w:pStyle w:val="ListingStandard"/>
      </w:pPr>
    </w:p>
    <w:p w14:paraId="08F5596D" w14:textId="77777777" w:rsidR="00B656E5" w:rsidRDefault="00B656E5" w:rsidP="00B656E5">
      <w:pPr>
        <w:pStyle w:val="ListingStandard"/>
      </w:pPr>
      <w:r>
        <w:t>⸻</w:t>
      </w:r>
    </w:p>
    <w:p w14:paraId="4774577B" w14:textId="77777777" w:rsidR="00B656E5" w:rsidRDefault="00B656E5" w:rsidP="00B656E5">
      <w:pPr>
        <w:pStyle w:val="ListingStandard"/>
      </w:pPr>
    </w:p>
    <w:p w14:paraId="554CDBF4" w14:textId="77777777" w:rsidR="00B656E5" w:rsidRDefault="00B656E5" w:rsidP="00B656E5">
      <w:pPr>
        <w:pStyle w:val="ListingStandard"/>
      </w:pPr>
      <w:r>
        <w:tab/>
        <w:t>•</w:t>
      </w:r>
      <w:r>
        <w:tab/>
        <w:t>Kurzfassung:</w:t>
      </w:r>
    </w:p>
    <w:p w14:paraId="009F0A6B" w14:textId="77777777" w:rsidR="00B656E5" w:rsidRDefault="00B656E5" w:rsidP="00B656E5">
      <w:pPr>
        <w:pStyle w:val="ListingStandard"/>
      </w:pPr>
      <w:r>
        <w:tab/>
        <w:t>•</w:t>
      </w:r>
      <w:r>
        <w:tab/>
        <w:t>for: feste Anzahl von Durchläufen</w:t>
      </w:r>
    </w:p>
    <w:p w14:paraId="705F5820" w14:textId="77777777" w:rsidR="00B656E5" w:rsidRDefault="00B656E5" w:rsidP="00B656E5">
      <w:pPr>
        <w:pStyle w:val="ListingStandard"/>
      </w:pPr>
      <w:r>
        <w:tab/>
        <w:t>•</w:t>
      </w:r>
      <w:r>
        <w:tab/>
        <w:t>while: Prüfung der Bedingung vorher</w:t>
      </w:r>
    </w:p>
    <w:p w14:paraId="0421A693" w14:textId="14C4B8BE" w:rsidR="00B656E5" w:rsidRDefault="00B656E5" w:rsidP="00B656E5">
      <w:pPr>
        <w:pStyle w:val="ListingStandard"/>
      </w:pPr>
      <w:r>
        <w:tab/>
        <w:t>•</w:t>
      </w:r>
      <w:r>
        <w:tab/>
        <w:t>do-while: Prüfung der Bedingung nachher (mindestens ein Durchlauf garantiert)</w:t>
      </w:r>
    </w:p>
    <w:p w14:paraId="0E3B395B" w14:textId="77777777" w:rsidR="00D77822" w:rsidRDefault="00D77822" w:rsidP="00B656E5">
      <w:pPr>
        <w:pStyle w:val="ListingStandard"/>
      </w:pPr>
    </w:p>
    <w:p w14:paraId="6883E9D6" w14:textId="77777777" w:rsidR="00D77822" w:rsidRPr="00D77822" w:rsidRDefault="00D77822" w:rsidP="00D77822">
      <w:pPr>
        <w:pStyle w:val="ListingStandard"/>
        <w:rPr>
          <w:rStyle w:val="ListingZeichenFett"/>
        </w:rPr>
      </w:pPr>
      <w:r w:rsidRPr="00DC012C">
        <w:rPr>
          <w:rStyle w:val="ListingZeichenFett"/>
        </w:rPr>
        <w:lastRenderedPageBreak/>
        <w:t>Erstelle ein Python-Programm für eine Passwort-Überprüfung. Der Benutzer hat drei Versuche, um das richtige Passwort einzugeben. Nach drei fehlgeschlagenen Versuchen soll der Zugriff verweigert werden. Verwende dafür eine geeignete Schleife</w:t>
      </w:r>
      <w:r w:rsidRPr="00D77822">
        <w:rPr>
          <w:rStyle w:val="ListingZeichenFett"/>
        </w:rPr>
        <w:t>.</w:t>
      </w:r>
    </w:p>
    <w:p w14:paraId="4BACC681" w14:textId="77777777" w:rsidR="006E795C" w:rsidRDefault="006E795C" w:rsidP="00D77822">
      <w:pPr>
        <w:pStyle w:val="ListingStandard"/>
      </w:pPr>
    </w:p>
    <w:p w14:paraId="329A0243" w14:textId="2EE92B82" w:rsidR="00D77822" w:rsidRDefault="00D77822" w:rsidP="00D77822">
      <w:pPr>
        <w:pStyle w:val="ListingStandard"/>
      </w:pPr>
      <w:r>
        <w:t>&lt;Ergebnis siehe Programme&gt;</w:t>
      </w:r>
    </w:p>
    <w:p w14:paraId="4B52DE30" w14:textId="51F67DCA" w:rsidR="00D77822" w:rsidRDefault="00D77822" w:rsidP="00B656E5">
      <w:pPr>
        <w:pStyle w:val="ListingStandard"/>
      </w:pPr>
    </w:p>
    <w:p w14:paraId="720E79B4" w14:textId="77777777" w:rsidR="006E795C" w:rsidRDefault="006E795C" w:rsidP="00B656E5">
      <w:pPr>
        <w:pStyle w:val="ListingStandard"/>
      </w:pPr>
    </w:p>
    <w:p w14:paraId="4049AE6F" w14:textId="7AE7D6D3" w:rsidR="00D77822" w:rsidRPr="006E795C" w:rsidRDefault="006E795C" w:rsidP="00B656E5">
      <w:pPr>
        <w:pStyle w:val="ListingStandard"/>
        <w:rPr>
          <w:rStyle w:val="ListingZeichenFett"/>
        </w:rPr>
      </w:pPr>
      <w:r w:rsidRPr="006E795C">
        <w:rPr>
          <w:rStyle w:val="ListingZeichenFett"/>
        </w:rPr>
        <w:t>Erstelle ein einfaches Python-Programm für folgendes Problem: Ein Benutzer soll sich ein neues Passwort ausdenken und dieses eingeben. Das Programm prüft, ob das Passwort folgende Kriterien erfüllt: Es ist mindestens 8 Zeichen lang und enthält Groß- und Kleinbuchstaben, Ziffern und Sonderzeichen. Wenn das Passwort nicht den angegebenen Eigenschaften entspricht, muss der Benutzer die Passworteingabe wiederholen.</w:t>
      </w:r>
    </w:p>
    <w:p w14:paraId="03FA0408" w14:textId="77777777" w:rsidR="00D77822" w:rsidRDefault="00D77822" w:rsidP="00B656E5">
      <w:pPr>
        <w:pStyle w:val="ListingStandard"/>
      </w:pPr>
    </w:p>
    <w:p w14:paraId="0B01887D" w14:textId="77777777" w:rsidR="006E795C" w:rsidRDefault="006E795C" w:rsidP="006E795C">
      <w:pPr>
        <w:pStyle w:val="ListingStandard"/>
      </w:pPr>
      <w:r>
        <w:t>&lt;Ergebnis siehe Programme&gt;</w:t>
      </w:r>
    </w:p>
    <w:p w14:paraId="6E3ABF86" w14:textId="77777777" w:rsidR="006E795C" w:rsidRDefault="006E795C" w:rsidP="00B656E5">
      <w:pPr>
        <w:pStyle w:val="ListingStandard"/>
      </w:pPr>
    </w:p>
    <w:p w14:paraId="05BC22F3" w14:textId="77777777" w:rsidR="00E067EF" w:rsidRDefault="00E067EF" w:rsidP="00B656E5">
      <w:pPr>
        <w:pStyle w:val="ListingStandard"/>
      </w:pPr>
    </w:p>
    <w:p w14:paraId="29E6071A" w14:textId="77777777" w:rsidR="00E067EF" w:rsidRPr="00E4677F" w:rsidRDefault="00E067EF" w:rsidP="00E067EF">
      <w:pPr>
        <w:rPr>
          <w:rStyle w:val="ListingZeichenFett"/>
        </w:rPr>
      </w:pPr>
      <w:r w:rsidRPr="00E4677F">
        <w:rPr>
          <w:rStyle w:val="ListingZeichenFett"/>
        </w:rPr>
        <w:t xml:space="preserve">Was kannst du mir zu den verwendeten Bibliothek </w:t>
      </w:r>
      <w:r>
        <w:rPr>
          <w:rStyle w:val="ListingZeichenFett"/>
        </w:rPr>
        <w:t>„</w:t>
      </w:r>
      <w:r w:rsidRPr="00E4677F">
        <w:rPr>
          <w:rStyle w:val="ListingZeichenFett"/>
        </w:rPr>
        <w:t>re</w:t>
      </w:r>
      <w:r>
        <w:rPr>
          <w:rStyle w:val="ListingZeichenFett"/>
        </w:rPr>
        <w:t>“</w:t>
      </w:r>
      <w:r w:rsidRPr="00E4677F">
        <w:rPr>
          <w:rStyle w:val="ListingZeichenFett"/>
        </w:rPr>
        <w:t xml:space="preserve"> sagen?</w:t>
      </w:r>
    </w:p>
    <w:p w14:paraId="529075BC" w14:textId="77777777" w:rsidR="006E795C" w:rsidRDefault="006E795C" w:rsidP="00B656E5">
      <w:pPr>
        <w:pStyle w:val="ListingStandard"/>
      </w:pPr>
    </w:p>
    <w:p w14:paraId="5A9094F8" w14:textId="77777777" w:rsidR="00E067EF" w:rsidRDefault="00E067EF" w:rsidP="00E067EF">
      <w:pPr>
        <w:pStyle w:val="ListingStandard"/>
      </w:pPr>
      <w:r>
        <w:t>Die in diesem Python-Programm verwendete Bibliothek re steht für Regular Expressions (reguläre Ausdrücke). Sie bietet Funktionen, um komplexe Such- und Prüfoperationen innerhalb von Zeichenketten durchzuführen.</w:t>
      </w:r>
    </w:p>
    <w:p w14:paraId="77AFCC47" w14:textId="77777777" w:rsidR="00E067EF" w:rsidRDefault="00E067EF" w:rsidP="00E067EF">
      <w:pPr>
        <w:pStyle w:val="ListingStandard"/>
      </w:pPr>
    </w:p>
    <w:p w14:paraId="2E3CA5FF" w14:textId="77777777" w:rsidR="00E067EF" w:rsidRDefault="00E067EF" w:rsidP="00E067EF">
      <w:pPr>
        <w:pStyle w:val="ListingStandard"/>
      </w:pPr>
      <w:r>
        <w:t>Verwendung in deinem Programm:</w:t>
      </w:r>
    </w:p>
    <w:p w14:paraId="67B8F82F" w14:textId="77777777" w:rsidR="00E067EF" w:rsidRDefault="00E067EF" w:rsidP="00E067EF">
      <w:pPr>
        <w:pStyle w:val="ListingStandard"/>
      </w:pPr>
      <w:r>
        <w:tab/>
        <w:t>•</w:t>
      </w:r>
      <w:r>
        <w:tab/>
        <w:t>re.search() überprüft, ob in einer Zeichenkette ein bestimmtes Muster (pattern) vorkommt.</w:t>
      </w:r>
    </w:p>
    <w:p w14:paraId="3E160707" w14:textId="77777777" w:rsidR="00E067EF" w:rsidRDefault="00E067EF" w:rsidP="00E067EF">
      <w:pPr>
        <w:pStyle w:val="ListingStandard"/>
      </w:pPr>
    </w:p>
    <w:p w14:paraId="6E187D38" w14:textId="77777777" w:rsidR="00E067EF" w:rsidRDefault="00E067EF" w:rsidP="00E067EF">
      <w:pPr>
        <w:pStyle w:val="ListingStandard"/>
      </w:pPr>
      <w:r>
        <w:t>Beispiele der genutzten Funktionen:</w:t>
      </w:r>
    </w:p>
    <w:p w14:paraId="3C88B9D7" w14:textId="77777777" w:rsidR="00E067EF" w:rsidRDefault="00E067EF" w:rsidP="00E067EF">
      <w:pPr>
        <w:pStyle w:val="ListingStandard"/>
      </w:pPr>
    </w:p>
    <w:p w14:paraId="644E478B" w14:textId="77777777" w:rsidR="00E067EF" w:rsidRDefault="00E067EF" w:rsidP="00E067EF">
      <w:pPr>
        <w:pStyle w:val="ListingStandard"/>
      </w:pPr>
      <w:r>
        <w:t>re.search(pattern, string)</w:t>
      </w:r>
    </w:p>
    <w:p w14:paraId="2A1B828E" w14:textId="77777777" w:rsidR="00E067EF" w:rsidRDefault="00E067EF" w:rsidP="00E067EF">
      <w:pPr>
        <w:pStyle w:val="ListingStandard"/>
      </w:pPr>
    </w:p>
    <w:p w14:paraId="7C6C3A01" w14:textId="77777777" w:rsidR="00E067EF" w:rsidRDefault="00E067EF" w:rsidP="00E067EF">
      <w:pPr>
        <w:pStyle w:val="ListingStandard"/>
      </w:pPr>
      <w:r>
        <w:t>Element</w:t>
      </w:r>
      <w:r>
        <w:tab/>
        <w:t>Erklärung</w:t>
      </w:r>
      <w:r>
        <w:tab/>
        <w:t>Beispiel</w:t>
      </w:r>
    </w:p>
    <w:p w14:paraId="5EFA2FF3" w14:textId="77777777" w:rsidR="00E067EF" w:rsidRDefault="00E067EF" w:rsidP="00E067EF">
      <w:pPr>
        <w:pStyle w:val="ListingStandard"/>
      </w:pPr>
      <w:r>
        <w:t>[A-Z]</w:t>
      </w:r>
      <w:r>
        <w:tab/>
        <w:t>Mindestens ein Großbuchstabe</w:t>
      </w:r>
      <w:r>
        <w:tab/>
        <w:t>'A', 'X', 'Z'</w:t>
      </w:r>
    </w:p>
    <w:p w14:paraId="3F0E5338" w14:textId="77777777" w:rsidR="00E067EF" w:rsidRDefault="00E067EF" w:rsidP="00E067EF">
      <w:pPr>
        <w:pStyle w:val="ListingStandard"/>
      </w:pPr>
      <w:r>
        <w:t>[a-z]</w:t>
      </w:r>
      <w:r>
        <w:tab/>
        <w:t>Mindestens ein Kleinbuchstabe</w:t>
      </w:r>
      <w:r>
        <w:tab/>
        <w:t>'a', 'm', 'z'</w:t>
      </w:r>
    </w:p>
    <w:p w14:paraId="239B724C" w14:textId="77777777" w:rsidR="00E067EF" w:rsidRDefault="00E067EF" w:rsidP="00E067EF">
      <w:pPr>
        <w:pStyle w:val="ListingStandard"/>
      </w:pPr>
      <w:r>
        <w:t>[0-9]</w:t>
      </w:r>
      <w:r>
        <w:tab/>
        <w:t>Mindestens eine Ziffer</w:t>
      </w:r>
      <w:r>
        <w:tab/>
        <w:t>'0', '5', '9'</w:t>
      </w:r>
    </w:p>
    <w:p w14:paraId="1D7C971E" w14:textId="77777777" w:rsidR="00E067EF" w:rsidRDefault="00E067EF" w:rsidP="00E067EF">
      <w:pPr>
        <w:pStyle w:val="ListingStandard"/>
      </w:pPr>
      <w:r>
        <w:t>[!@#$...]</w:t>
      </w:r>
      <w:r>
        <w:tab/>
        <w:t>Mindestens ein Sonderzeichen</w:t>
      </w:r>
      <w:r>
        <w:tab/>
        <w:t>'!', '@', '#' usw.</w:t>
      </w:r>
    </w:p>
    <w:p w14:paraId="4FBE14A4" w14:textId="77777777" w:rsidR="00E067EF" w:rsidRDefault="00E067EF" w:rsidP="00E067EF">
      <w:pPr>
        <w:pStyle w:val="ListingStandard"/>
      </w:pPr>
    </w:p>
    <w:p w14:paraId="4A2AC100" w14:textId="77777777" w:rsidR="00E067EF" w:rsidRDefault="00E067EF" w:rsidP="00E067EF">
      <w:pPr>
        <w:pStyle w:val="ListingStandard"/>
      </w:pPr>
      <w:r>
        <w:lastRenderedPageBreak/>
        <w:t>Funktionsweise der Methode re.search():</w:t>
      </w:r>
    </w:p>
    <w:p w14:paraId="653B0CA4" w14:textId="77777777" w:rsidR="00E067EF" w:rsidRDefault="00E067EF" w:rsidP="00E067EF">
      <w:pPr>
        <w:pStyle w:val="ListingStandard"/>
      </w:pPr>
      <w:r>
        <w:tab/>
        <w:t>•</w:t>
      </w:r>
      <w:r>
        <w:tab/>
        <w:t>Gibt ein Match-Objekt zurück, wenn das Muster gefunden wird.</w:t>
      </w:r>
    </w:p>
    <w:p w14:paraId="2560E225" w14:textId="77777777" w:rsidR="00E067EF" w:rsidRDefault="00E067EF" w:rsidP="00E067EF">
      <w:pPr>
        <w:pStyle w:val="ListingStandard"/>
      </w:pPr>
      <w:r>
        <w:tab/>
        <w:t>•</w:t>
      </w:r>
      <w:r>
        <w:tab/>
        <w:t>Gibt None zurück, wenn das Muster nicht gefunden wird.</w:t>
      </w:r>
    </w:p>
    <w:p w14:paraId="10D074DE" w14:textId="77777777" w:rsidR="00E067EF" w:rsidRDefault="00E067EF" w:rsidP="00E067EF">
      <w:pPr>
        <w:pStyle w:val="ListingStandard"/>
      </w:pPr>
    </w:p>
    <w:p w14:paraId="282030CE" w14:textId="77777777" w:rsidR="00E067EF" w:rsidRDefault="00E067EF" w:rsidP="00E067EF">
      <w:pPr>
        <w:pStyle w:val="ListingStandard"/>
      </w:pPr>
      <w:r>
        <w:t>Ein konkretes Beispiel:</w:t>
      </w:r>
    </w:p>
    <w:p w14:paraId="75FD259A" w14:textId="77777777" w:rsidR="00E067EF" w:rsidRDefault="00E067EF" w:rsidP="00E067EF">
      <w:pPr>
        <w:pStyle w:val="ListingStandard"/>
      </w:pPr>
    </w:p>
    <w:p w14:paraId="0B986BD3" w14:textId="77777777" w:rsidR="00E067EF" w:rsidRDefault="00E067EF" w:rsidP="00E067EF">
      <w:pPr>
        <w:pStyle w:val="ListingStandard"/>
      </w:pPr>
      <w:r>
        <w:t>import re</w:t>
      </w:r>
    </w:p>
    <w:p w14:paraId="716D4043" w14:textId="77777777" w:rsidR="00E067EF" w:rsidRDefault="00E067EF" w:rsidP="00E067EF">
      <w:pPr>
        <w:pStyle w:val="ListingStandard"/>
      </w:pPr>
    </w:p>
    <w:p w14:paraId="0747368A" w14:textId="77777777" w:rsidR="00E067EF" w:rsidRDefault="00E067EF" w:rsidP="00E067EF">
      <w:pPr>
        <w:pStyle w:val="ListingStandard"/>
      </w:pPr>
      <w:r>
        <w:t>text = "Passwort123!"</w:t>
      </w:r>
    </w:p>
    <w:p w14:paraId="52040AB2" w14:textId="77777777" w:rsidR="00E067EF" w:rsidRDefault="00E067EF" w:rsidP="00E067EF">
      <w:pPr>
        <w:pStyle w:val="ListingStandard"/>
      </w:pPr>
      <w:r>
        <w:t>match = re.search(r"[0-9]", text)</w:t>
      </w:r>
    </w:p>
    <w:p w14:paraId="001B4235" w14:textId="77777777" w:rsidR="00E067EF" w:rsidRDefault="00E067EF" w:rsidP="00E067EF">
      <w:pPr>
        <w:pStyle w:val="ListingStandard"/>
      </w:pPr>
    </w:p>
    <w:p w14:paraId="30C7A22D" w14:textId="77777777" w:rsidR="00E067EF" w:rsidRDefault="00E067EF" w:rsidP="00E067EF">
      <w:pPr>
        <w:pStyle w:val="ListingStandard"/>
      </w:pPr>
      <w:r>
        <w:t>if match:</w:t>
      </w:r>
    </w:p>
    <w:p w14:paraId="75A577A8" w14:textId="77777777" w:rsidR="00E067EF" w:rsidRDefault="00E067EF" w:rsidP="00E067EF">
      <w:pPr>
        <w:pStyle w:val="ListingStandard"/>
      </w:pPr>
      <w:r>
        <w:t xml:space="preserve">    print("Ziffer gefunden!")</w:t>
      </w:r>
    </w:p>
    <w:p w14:paraId="67EC520D" w14:textId="77777777" w:rsidR="00E067EF" w:rsidRDefault="00E067EF" w:rsidP="00E067EF">
      <w:pPr>
        <w:pStyle w:val="ListingStandard"/>
      </w:pPr>
      <w:r>
        <w:t>else:</w:t>
      </w:r>
    </w:p>
    <w:p w14:paraId="7014BDD2" w14:textId="77777777" w:rsidR="00E067EF" w:rsidRDefault="00E067EF" w:rsidP="00E067EF">
      <w:pPr>
        <w:pStyle w:val="ListingStandard"/>
      </w:pPr>
      <w:r>
        <w:t xml:space="preserve">    print("Keine Ziffer gefunden!")</w:t>
      </w:r>
    </w:p>
    <w:p w14:paraId="66C32037" w14:textId="77777777" w:rsidR="00E067EF" w:rsidRDefault="00E067EF" w:rsidP="00E067EF">
      <w:pPr>
        <w:pStyle w:val="ListingStandard"/>
      </w:pPr>
    </w:p>
    <w:p w14:paraId="66B7D2A4" w14:textId="77777777" w:rsidR="00E067EF" w:rsidRDefault="00E067EF" w:rsidP="00E067EF">
      <w:pPr>
        <w:pStyle w:val="ListingStandard"/>
      </w:pPr>
      <w:r>
        <w:t>Ausgabe:</w:t>
      </w:r>
    </w:p>
    <w:p w14:paraId="3518D6AA" w14:textId="77777777" w:rsidR="00E067EF" w:rsidRDefault="00E067EF" w:rsidP="00E067EF">
      <w:pPr>
        <w:pStyle w:val="ListingStandard"/>
      </w:pPr>
    </w:p>
    <w:p w14:paraId="14EFFF9E" w14:textId="77777777" w:rsidR="00E067EF" w:rsidRDefault="00E067EF" w:rsidP="00E067EF">
      <w:pPr>
        <w:pStyle w:val="ListingStandard"/>
      </w:pPr>
      <w:r>
        <w:t>Ziffer gefunden!</w:t>
      </w:r>
    </w:p>
    <w:p w14:paraId="562E0B4B" w14:textId="77777777" w:rsidR="00E067EF" w:rsidRDefault="00E067EF" w:rsidP="00E067EF">
      <w:pPr>
        <w:pStyle w:val="ListingStandard"/>
      </w:pPr>
    </w:p>
    <w:p w14:paraId="3F740D3E" w14:textId="77777777" w:rsidR="00E067EF" w:rsidRDefault="00E067EF" w:rsidP="00E067EF">
      <w:pPr>
        <w:pStyle w:val="ListingStandard"/>
      </w:pPr>
      <w:r>
        <w:t>Warum re sinnvoll ist:</w:t>
      </w:r>
    </w:p>
    <w:p w14:paraId="622CEAEC" w14:textId="77777777" w:rsidR="00E067EF" w:rsidRDefault="00E067EF" w:rsidP="00E067EF">
      <w:pPr>
        <w:pStyle w:val="ListingStandard"/>
      </w:pPr>
    </w:p>
    <w:p w14:paraId="703D530C" w14:textId="77777777" w:rsidR="00E067EF" w:rsidRDefault="00E067EF" w:rsidP="00E067EF">
      <w:pPr>
        <w:pStyle w:val="ListingStandard"/>
      </w:pPr>
      <w:r>
        <w:t>Die re-Bibliothek ermöglicht es, kompakt und flexibel nach komplexen Mustern in Texten zu suchen. Besonders für Prüfungen wie Passwortvalidierung, Dateneingaben, und Datenbereinigung ist sie sehr nützlich.</w:t>
      </w:r>
    </w:p>
    <w:p w14:paraId="7BA7E21A" w14:textId="77777777" w:rsidR="00E067EF" w:rsidRDefault="00E067EF" w:rsidP="00E067EF">
      <w:pPr>
        <w:pStyle w:val="ListingStandard"/>
      </w:pPr>
    </w:p>
    <w:p w14:paraId="7299EB1D" w14:textId="77777777" w:rsidR="00E067EF" w:rsidRDefault="00E067EF" w:rsidP="00E067EF">
      <w:pPr>
        <w:pStyle w:val="ListingStandard"/>
      </w:pPr>
      <w:r>
        <w:t>Hinweis zur Nutzung:</w:t>
      </w:r>
    </w:p>
    <w:p w14:paraId="15DDB87D" w14:textId="77777777" w:rsidR="00E067EF" w:rsidRDefault="00E067EF" w:rsidP="00E067EF">
      <w:pPr>
        <w:pStyle w:val="ListingStandard"/>
      </w:pPr>
      <w:r>
        <w:tab/>
        <w:t>•</w:t>
      </w:r>
      <w:r>
        <w:tab/>
        <w:t>Reguläre Ausdrücke sind mächtig, aber komplex. Für einfache Prüfungen reichen jedoch die gezeigten Grundlagen meistens völlig aus.</w:t>
      </w:r>
    </w:p>
    <w:p w14:paraId="75FB5E1C" w14:textId="77777777" w:rsidR="00E067EF" w:rsidRDefault="00E067EF" w:rsidP="00E067EF">
      <w:pPr>
        <w:pStyle w:val="ListingStandard"/>
      </w:pPr>
      <w:r>
        <w:tab/>
        <w:t>•</w:t>
      </w:r>
      <w:r>
        <w:tab/>
        <w:t>Achte auf korrekte Schreibweise, da bereits kleine Fehler in regulären Ausdrücken die Ergebnisse verändern können.</w:t>
      </w:r>
    </w:p>
    <w:p w14:paraId="47565C0C" w14:textId="77777777" w:rsidR="00E067EF" w:rsidRDefault="00E067EF" w:rsidP="00E067EF">
      <w:pPr>
        <w:pStyle w:val="ListingStandard"/>
      </w:pPr>
    </w:p>
    <w:p w14:paraId="11ACFBE9" w14:textId="57160635" w:rsidR="00E067EF" w:rsidRDefault="00E067EF" w:rsidP="00E067EF">
      <w:pPr>
        <w:pStyle w:val="ListingStandard"/>
      </w:pPr>
      <w:r>
        <w:t>Wenn du weitere Details zur Nutzung regulärer Ausdrücke benötigst, helfe ich dir gerne weiter!</w:t>
      </w:r>
    </w:p>
    <w:p w14:paraId="28A34F6A" w14:textId="77777777" w:rsidR="00E067EF" w:rsidRDefault="00E067EF" w:rsidP="00E067EF">
      <w:pPr>
        <w:pStyle w:val="ListingStandard"/>
      </w:pPr>
    </w:p>
    <w:p w14:paraId="1E052B4D" w14:textId="77777777" w:rsidR="00E067EF" w:rsidRDefault="00E067EF" w:rsidP="00E067EF">
      <w:pPr>
        <w:pStyle w:val="ListingStandard"/>
      </w:pPr>
    </w:p>
    <w:p w14:paraId="4DDD13C8" w14:textId="354CBC6B" w:rsidR="00B42BAE" w:rsidRDefault="00B42BAE" w:rsidP="00E067EF">
      <w:pPr>
        <w:pStyle w:val="ListingStandard"/>
        <w:rPr>
          <w:rStyle w:val="ListingZeichenFett"/>
        </w:rPr>
      </w:pPr>
      <w:r w:rsidRPr="00346EB4">
        <w:rPr>
          <w:rStyle w:val="ListingZeichenFett"/>
        </w:rPr>
        <w:t xml:space="preserve">Ich möchte lernen, einen Countdown-Timer in Python zu programmieren. Bitte führe mich Schritt für Schritt durch die Entwicklung und erkläre mir die </w:t>
      </w:r>
      <w:r w:rsidRPr="00346EB4">
        <w:rPr>
          <w:rStyle w:val="ListingZeichenFett"/>
        </w:rPr>
        <w:lastRenderedPageBreak/>
        <w:t>Konzepte, anstatt mir gleich den fertigen Code zu geben. Ich bin Anfänger und möchte verstehen, wie der Code funktioniert.</w:t>
      </w:r>
    </w:p>
    <w:p w14:paraId="2FEAEE12" w14:textId="77777777" w:rsidR="00B42BAE" w:rsidRDefault="00B42BAE" w:rsidP="00E067EF">
      <w:pPr>
        <w:pStyle w:val="ListingStandard"/>
        <w:rPr>
          <w:rStyle w:val="ListingZeichenFett"/>
        </w:rPr>
      </w:pPr>
    </w:p>
    <w:p w14:paraId="16922CE8" w14:textId="77777777" w:rsidR="00B42BAE" w:rsidRDefault="00B42BAE" w:rsidP="00B42BAE">
      <w:pPr>
        <w:pStyle w:val="ListingStandard"/>
      </w:pPr>
      <w:r>
        <w:t>Sehr gerne, Rainer! Wir gehen langsam und Schritt für Schritt vor. Dabei erkläre ich jeden einzelnen Schritt und jedes verwendete Konzept, damit du genau verstehst, was wir tun und warum.</w:t>
      </w:r>
    </w:p>
    <w:p w14:paraId="00D17124" w14:textId="77777777" w:rsidR="00B42BAE" w:rsidRDefault="00B42BAE" w:rsidP="00B42BAE">
      <w:pPr>
        <w:pStyle w:val="ListingStandard"/>
      </w:pPr>
    </w:p>
    <w:p w14:paraId="7DEE0FAC" w14:textId="77777777" w:rsidR="00B42BAE" w:rsidRDefault="00B42BAE" w:rsidP="00B42BAE">
      <w:pPr>
        <w:pStyle w:val="ListingStandard"/>
      </w:pPr>
      <w:r>
        <w:t>⸻</w:t>
      </w:r>
    </w:p>
    <w:p w14:paraId="30DC3006" w14:textId="77777777" w:rsidR="00B42BAE" w:rsidRDefault="00B42BAE" w:rsidP="00B42BAE">
      <w:pPr>
        <w:pStyle w:val="ListingStandard"/>
      </w:pPr>
    </w:p>
    <w:p w14:paraId="0A2B22D6" w14:textId="77777777" w:rsidR="00B42BAE" w:rsidRDefault="00B42BAE" w:rsidP="00B42BAE">
      <w:pPr>
        <w:pStyle w:val="ListingStandard"/>
      </w:pPr>
      <w:r>
        <w:t>Schritt 1: Was soll der Countdown machen?</w:t>
      </w:r>
    </w:p>
    <w:p w14:paraId="33E41840" w14:textId="77777777" w:rsidR="00B42BAE" w:rsidRDefault="00B42BAE" w:rsidP="00B42BAE">
      <w:pPr>
        <w:pStyle w:val="ListingStandard"/>
      </w:pPr>
    </w:p>
    <w:p w14:paraId="5083250B" w14:textId="77777777" w:rsidR="00B42BAE" w:rsidRDefault="00B42BAE" w:rsidP="00B42BAE">
      <w:pPr>
        <w:pStyle w:val="ListingStandard"/>
      </w:pPr>
      <w:r>
        <w:t>Bevor wir überhaupt programmieren, überlegen wir erst genau, was der Countdown-Timer tun soll.</w:t>
      </w:r>
    </w:p>
    <w:p w14:paraId="5230F003" w14:textId="77777777" w:rsidR="00B42BAE" w:rsidRDefault="00B42BAE" w:rsidP="00B42BAE">
      <w:pPr>
        <w:pStyle w:val="ListingStandard"/>
      </w:pPr>
    </w:p>
    <w:p w14:paraId="3A7474D6" w14:textId="77777777" w:rsidR="00B42BAE" w:rsidRDefault="00B42BAE" w:rsidP="00B42BAE">
      <w:pPr>
        <w:pStyle w:val="ListingStandard"/>
      </w:pPr>
      <w:r>
        <w:t>Ein einfacher Countdown könnte z.B.:</w:t>
      </w:r>
    </w:p>
    <w:p w14:paraId="20B3161A" w14:textId="77777777" w:rsidR="00B42BAE" w:rsidRDefault="00B42BAE" w:rsidP="00B42BAE">
      <w:pPr>
        <w:pStyle w:val="ListingStandard"/>
      </w:pPr>
      <w:r>
        <w:tab/>
        <w:t>•</w:t>
      </w:r>
      <w:r>
        <w:tab/>
        <w:t>Eine bestimmte Zeit herunterzählen (z.B. von 10 Sekunden auf 0).</w:t>
      </w:r>
    </w:p>
    <w:p w14:paraId="1163AD8D" w14:textId="77777777" w:rsidR="00B42BAE" w:rsidRDefault="00B42BAE" w:rsidP="00B42BAE">
      <w:pPr>
        <w:pStyle w:val="ListingStandard"/>
      </w:pPr>
      <w:r>
        <w:tab/>
        <w:t>•</w:t>
      </w:r>
      <w:r>
        <w:tab/>
        <w:t>Jede Sekunde anzeigen, wie viel Zeit noch verbleibt.</w:t>
      </w:r>
    </w:p>
    <w:p w14:paraId="3805C65A" w14:textId="77777777" w:rsidR="00B42BAE" w:rsidRDefault="00B42BAE" w:rsidP="00B42BAE">
      <w:pPr>
        <w:pStyle w:val="ListingStandard"/>
      </w:pPr>
      <w:r>
        <w:tab/>
        <w:t>•</w:t>
      </w:r>
      <w:r>
        <w:tab/>
        <w:t>Wenn der Countdown bei 0 angekommen ist, soll eine Nachricht ausgegeben werden (z.B. „Die Zeit ist abgelaufen!“).</w:t>
      </w:r>
    </w:p>
    <w:p w14:paraId="50973326" w14:textId="77777777" w:rsidR="00B42BAE" w:rsidRDefault="00B42BAE" w:rsidP="00B42BAE">
      <w:pPr>
        <w:pStyle w:val="ListingStandard"/>
      </w:pPr>
    </w:p>
    <w:p w14:paraId="53922B72" w14:textId="77777777" w:rsidR="00B42BAE" w:rsidRDefault="00B42BAE" w:rsidP="00B42BAE">
      <w:pPr>
        <w:pStyle w:val="ListingStandard"/>
      </w:pPr>
      <w:r>
        <w:t>Ein Beispielablauf könnte so aussehen:</w:t>
      </w:r>
    </w:p>
    <w:p w14:paraId="29998ACF" w14:textId="77777777" w:rsidR="00B42BAE" w:rsidRDefault="00B42BAE" w:rsidP="00B42BAE">
      <w:pPr>
        <w:pStyle w:val="ListingStandard"/>
      </w:pPr>
    </w:p>
    <w:p w14:paraId="026EEB3D" w14:textId="77777777" w:rsidR="00B42BAE" w:rsidRDefault="00B42BAE" w:rsidP="00B42BAE">
      <w:pPr>
        <w:pStyle w:val="ListingStandard"/>
      </w:pPr>
      <w:r>
        <w:t>Countdown startet!</w:t>
      </w:r>
    </w:p>
    <w:p w14:paraId="744333F0" w14:textId="77777777" w:rsidR="00B42BAE" w:rsidRDefault="00B42BAE" w:rsidP="00B42BAE">
      <w:pPr>
        <w:pStyle w:val="ListingStandard"/>
      </w:pPr>
      <w:r>
        <w:t>10</w:t>
      </w:r>
    </w:p>
    <w:p w14:paraId="512C618B" w14:textId="77777777" w:rsidR="00B42BAE" w:rsidRDefault="00B42BAE" w:rsidP="00B42BAE">
      <w:pPr>
        <w:pStyle w:val="ListingStandard"/>
      </w:pPr>
      <w:r>
        <w:t>9</w:t>
      </w:r>
    </w:p>
    <w:p w14:paraId="2EA6FCB8" w14:textId="77777777" w:rsidR="00B42BAE" w:rsidRDefault="00B42BAE" w:rsidP="00B42BAE">
      <w:pPr>
        <w:pStyle w:val="ListingStandard"/>
      </w:pPr>
      <w:r>
        <w:t>8</w:t>
      </w:r>
    </w:p>
    <w:p w14:paraId="5739F5E9" w14:textId="77777777" w:rsidR="00B42BAE" w:rsidRDefault="00B42BAE" w:rsidP="00B42BAE">
      <w:pPr>
        <w:pStyle w:val="ListingStandard"/>
      </w:pPr>
      <w:r>
        <w:t>7</w:t>
      </w:r>
    </w:p>
    <w:p w14:paraId="659BC807" w14:textId="77777777" w:rsidR="00B42BAE" w:rsidRDefault="00B42BAE" w:rsidP="00B42BAE">
      <w:pPr>
        <w:pStyle w:val="ListingStandard"/>
      </w:pPr>
      <w:r>
        <w:t>...</w:t>
      </w:r>
    </w:p>
    <w:p w14:paraId="2455B353" w14:textId="77777777" w:rsidR="00B42BAE" w:rsidRDefault="00B42BAE" w:rsidP="00B42BAE">
      <w:pPr>
        <w:pStyle w:val="ListingStandard"/>
      </w:pPr>
      <w:r>
        <w:t>2</w:t>
      </w:r>
    </w:p>
    <w:p w14:paraId="06CD3785" w14:textId="77777777" w:rsidR="00B42BAE" w:rsidRDefault="00B42BAE" w:rsidP="00B42BAE">
      <w:pPr>
        <w:pStyle w:val="ListingStandard"/>
      </w:pPr>
      <w:r>
        <w:t>1</w:t>
      </w:r>
    </w:p>
    <w:p w14:paraId="09D79DEB" w14:textId="77777777" w:rsidR="00B42BAE" w:rsidRDefault="00B42BAE" w:rsidP="00B42BAE">
      <w:pPr>
        <w:pStyle w:val="ListingStandard"/>
      </w:pPr>
      <w:r>
        <w:t>Die Zeit ist abgelaufen!</w:t>
      </w:r>
    </w:p>
    <w:p w14:paraId="2FD2077B" w14:textId="77777777" w:rsidR="00B42BAE" w:rsidRDefault="00B42BAE" w:rsidP="00B42BAE">
      <w:pPr>
        <w:pStyle w:val="ListingStandard"/>
      </w:pPr>
    </w:p>
    <w:p w14:paraId="2775BB9F" w14:textId="77777777" w:rsidR="00B42BAE" w:rsidRDefault="00B42BAE" w:rsidP="00B42BAE">
      <w:pPr>
        <w:pStyle w:val="ListingStandard"/>
      </w:pPr>
    </w:p>
    <w:p w14:paraId="6AAB969B" w14:textId="77777777" w:rsidR="00B42BAE" w:rsidRDefault="00B42BAE" w:rsidP="00B42BAE">
      <w:pPr>
        <w:pStyle w:val="ListingStandard"/>
      </w:pPr>
    </w:p>
    <w:p w14:paraId="53BD9BF6" w14:textId="77777777" w:rsidR="00B42BAE" w:rsidRDefault="00B42BAE" w:rsidP="00B42BAE">
      <w:pPr>
        <w:pStyle w:val="ListingStandard"/>
      </w:pPr>
      <w:r>
        <w:t>⸻</w:t>
      </w:r>
    </w:p>
    <w:p w14:paraId="2C151C89" w14:textId="77777777" w:rsidR="00B42BAE" w:rsidRDefault="00B42BAE" w:rsidP="00B42BAE">
      <w:pPr>
        <w:pStyle w:val="ListingStandard"/>
      </w:pPr>
    </w:p>
    <w:p w14:paraId="40F48A63" w14:textId="77777777" w:rsidR="00B42BAE" w:rsidRDefault="00B42BAE" w:rsidP="00B42BAE">
      <w:pPr>
        <w:pStyle w:val="ListingStandard"/>
      </w:pPr>
      <w:r>
        <w:t>Schritt 2: Welche Python-Konzepte benötigen wir dafür?</w:t>
      </w:r>
    </w:p>
    <w:p w14:paraId="006DD0E9" w14:textId="77777777" w:rsidR="00B42BAE" w:rsidRDefault="00B42BAE" w:rsidP="00B42BAE">
      <w:pPr>
        <w:pStyle w:val="ListingStandard"/>
      </w:pPr>
    </w:p>
    <w:p w14:paraId="0FF41F10" w14:textId="77777777" w:rsidR="00B42BAE" w:rsidRDefault="00B42BAE" w:rsidP="00B42BAE">
      <w:pPr>
        <w:pStyle w:val="ListingStandard"/>
      </w:pPr>
      <w:r>
        <w:lastRenderedPageBreak/>
        <w:t>Um einen Countdown-Timer zu erstellen, brauchst du folgende grundlegende Python-Konzepte:</w:t>
      </w:r>
    </w:p>
    <w:p w14:paraId="235866EE" w14:textId="77777777" w:rsidR="00B42BAE" w:rsidRDefault="00B42BAE" w:rsidP="00B42BAE">
      <w:pPr>
        <w:pStyle w:val="ListingStandard"/>
      </w:pPr>
      <w:r>
        <w:tab/>
        <w:t>•</w:t>
      </w:r>
      <w:r>
        <w:tab/>
        <w:t>Variablen: Zum Speichern der verbleibenden Zeit.</w:t>
      </w:r>
    </w:p>
    <w:p w14:paraId="11718DB2" w14:textId="77777777" w:rsidR="00B42BAE" w:rsidRDefault="00B42BAE" w:rsidP="00B42BAE">
      <w:pPr>
        <w:pStyle w:val="ListingStandard"/>
      </w:pPr>
      <w:r>
        <w:tab/>
        <w:t>•</w:t>
      </w:r>
      <w:r>
        <w:tab/>
        <w:t>Schleifen (Loops): Um den Countdown herunterzuzählen.</w:t>
      </w:r>
    </w:p>
    <w:p w14:paraId="4C559D99" w14:textId="77777777" w:rsidR="00B42BAE" w:rsidRDefault="00B42BAE" w:rsidP="00B42BAE">
      <w:pPr>
        <w:pStyle w:val="ListingStandard"/>
      </w:pPr>
      <w:r>
        <w:tab/>
        <w:t>•</w:t>
      </w:r>
      <w:r>
        <w:tab/>
        <w:t>Zeitsteuerung: Die Funktion sleep aus dem Modul time, um jeweils genau eine Sekunde zu warten.</w:t>
      </w:r>
    </w:p>
    <w:p w14:paraId="0B8BD40F" w14:textId="77777777" w:rsidR="00B42BAE" w:rsidRDefault="00B42BAE" w:rsidP="00B42BAE">
      <w:pPr>
        <w:pStyle w:val="ListingStandard"/>
      </w:pPr>
      <w:r>
        <w:tab/>
        <w:t>•</w:t>
      </w:r>
      <w:r>
        <w:tab/>
        <w:t>Ausgabe auf der Konsole: Mit der Funktion print.</w:t>
      </w:r>
    </w:p>
    <w:p w14:paraId="0E52FAAD" w14:textId="77777777" w:rsidR="00B42BAE" w:rsidRDefault="00B42BAE" w:rsidP="00B42BAE">
      <w:pPr>
        <w:pStyle w:val="ListingStandard"/>
      </w:pPr>
    </w:p>
    <w:p w14:paraId="20676D4E" w14:textId="77777777" w:rsidR="00B42BAE" w:rsidRDefault="00B42BAE" w:rsidP="00B42BAE">
      <w:pPr>
        <w:pStyle w:val="ListingStandard"/>
      </w:pPr>
      <w:r>
        <w:t>⸻</w:t>
      </w:r>
    </w:p>
    <w:p w14:paraId="3AD9147D" w14:textId="77777777" w:rsidR="00B42BAE" w:rsidRDefault="00B42BAE" w:rsidP="00B42BAE">
      <w:pPr>
        <w:pStyle w:val="ListingStandard"/>
      </w:pPr>
    </w:p>
    <w:p w14:paraId="34F3E05E" w14:textId="77777777" w:rsidR="00B42BAE" w:rsidRDefault="00B42BAE" w:rsidP="00B42BAE">
      <w:pPr>
        <w:pStyle w:val="ListingStandard"/>
      </w:pPr>
      <w:r>
        <w:t>Schritt 3: Das erste kleine Stückchen Code schreiben</w:t>
      </w:r>
    </w:p>
    <w:p w14:paraId="0AF351A4" w14:textId="77777777" w:rsidR="00B42BAE" w:rsidRDefault="00B42BAE" w:rsidP="00B42BAE">
      <w:pPr>
        <w:pStyle w:val="ListingStandard"/>
      </w:pPr>
    </w:p>
    <w:p w14:paraId="338FABBD" w14:textId="77777777" w:rsidR="00B42BAE" w:rsidRDefault="00B42BAE" w:rsidP="00B42BAE">
      <w:pPr>
        <w:pStyle w:val="ListingStandard"/>
      </w:pPr>
      <w:r>
        <w:t>Fangen wir einfach an und importieren zunächst das Modul, das wir brauchen. Wir verwenden dazu das time-Modul:</w:t>
      </w:r>
    </w:p>
    <w:p w14:paraId="29BC3D1D" w14:textId="77777777" w:rsidR="00B42BAE" w:rsidRDefault="00B42BAE" w:rsidP="00B42BAE">
      <w:pPr>
        <w:pStyle w:val="ListingStandard"/>
      </w:pPr>
    </w:p>
    <w:p w14:paraId="35815801" w14:textId="77777777" w:rsidR="00B42BAE" w:rsidRDefault="00B42BAE" w:rsidP="00B42BAE">
      <w:pPr>
        <w:pStyle w:val="ListingStandard"/>
      </w:pPr>
      <w:r>
        <w:t>import time</w:t>
      </w:r>
    </w:p>
    <w:p w14:paraId="3E19E95E" w14:textId="77777777" w:rsidR="00B42BAE" w:rsidRDefault="00B42BAE" w:rsidP="00B42BAE">
      <w:pPr>
        <w:pStyle w:val="ListingStandard"/>
      </w:pPr>
    </w:p>
    <w:p w14:paraId="031A8E2C" w14:textId="77777777" w:rsidR="00B42BAE" w:rsidRDefault="00B42BAE" w:rsidP="00B42BAE">
      <w:pPr>
        <w:pStyle w:val="ListingStandard"/>
      </w:pPr>
      <w:r>
        <w:t>Was passiert hier?</w:t>
      </w:r>
    </w:p>
    <w:p w14:paraId="2CCCEB5A" w14:textId="77777777" w:rsidR="00B42BAE" w:rsidRDefault="00B42BAE" w:rsidP="00B42BAE">
      <w:pPr>
        <w:pStyle w:val="ListingStandard"/>
      </w:pPr>
      <w:r>
        <w:tab/>
        <w:t>•</w:t>
      </w:r>
      <w:r>
        <w:tab/>
        <w:t>Wir importieren ein Modul namens time.</w:t>
      </w:r>
    </w:p>
    <w:p w14:paraId="4C6DAC78" w14:textId="77777777" w:rsidR="00B42BAE" w:rsidRDefault="00B42BAE" w:rsidP="00B42BAE">
      <w:pPr>
        <w:pStyle w:val="ListingStandard"/>
      </w:pPr>
      <w:r>
        <w:tab/>
        <w:t>•</w:t>
      </w:r>
      <w:r>
        <w:tab/>
        <w:t>Ein Modul in Python enthält vorgefertigte Funktionen, die du verwenden kannst, ohne sie selbst schreiben zu müssen.</w:t>
      </w:r>
    </w:p>
    <w:p w14:paraId="267E6118" w14:textId="77777777" w:rsidR="00B42BAE" w:rsidRDefault="00B42BAE" w:rsidP="00B42BAE">
      <w:pPr>
        <w:pStyle w:val="ListingStandard"/>
      </w:pPr>
    </w:p>
    <w:p w14:paraId="595FA5F7" w14:textId="77777777" w:rsidR="00B42BAE" w:rsidRDefault="00B42BAE" w:rsidP="00B42BAE">
      <w:pPr>
        <w:pStyle w:val="ListingStandard"/>
      </w:pPr>
      <w:r>
        <w:t>⸻</w:t>
      </w:r>
    </w:p>
    <w:p w14:paraId="456EE32D" w14:textId="77777777" w:rsidR="00B42BAE" w:rsidRDefault="00B42BAE" w:rsidP="00B42BAE">
      <w:pPr>
        <w:pStyle w:val="ListingStandard"/>
      </w:pPr>
    </w:p>
    <w:p w14:paraId="4A0E0525" w14:textId="77777777" w:rsidR="00B42BAE" w:rsidRDefault="00B42BAE" w:rsidP="00B42BAE">
      <w:pPr>
        <w:pStyle w:val="ListingStandard"/>
      </w:pPr>
      <w:r>
        <w:t>Schritt 4: Die Grundstruktur des Countdowns aufbauen</w:t>
      </w:r>
    </w:p>
    <w:p w14:paraId="16E84771" w14:textId="77777777" w:rsidR="00B42BAE" w:rsidRDefault="00B42BAE" w:rsidP="00B42BAE">
      <w:pPr>
        <w:pStyle w:val="ListingStandard"/>
      </w:pPr>
    </w:p>
    <w:p w14:paraId="68097C36" w14:textId="77777777" w:rsidR="00B42BAE" w:rsidRDefault="00B42BAE" w:rsidP="00B42BAE">
      <w:pPr>
        <w:pStyle w:val="ListingStandard"/>
      </w:pPr>
      <w:r>
        <w:t>Jetzt benötigen wir eine Variable, die festlegt, wie viele Sekunden unser Countdown herunterzählen soll:</w:t>
      </w:r>
    </w:p>
    <w:p w14:paraId="4EEF0C5E" w14:textId="77777777" w:rsidR="00B42BAE" w:rsidRDefault="00B42BAE" w:rsidP="00B42BAE">
      <w:pPr>
        <w:pStyle w:val="ListingStandard"/>
      </w:pPr>
    </w:p>
    <w:p w14:paraId="43BA4971" w14:textId="77777777" w:rsidR="00B42BAE" w:rsidRDefault="00B42BAE" w:rsidP="00B42BAE">
      <w:pPr>
        <w:pStyle w:val="ListingStandard"/>
      </w:pPr>
      <w:r>
        <w:t>import time</w:t>
      </w:r>
    </w:p>
    <w:p w14:paraId="5CA03EFA" w14:textId="77777777" w:rsidR="00B42BAE" w:rsidRDefault="00B42BAE" w:rsidP="00B42BAE">
      <w:pPr>
        <w:pStyle w:val="ListingStandard"/>
      </w:pPr>
    </w:p>
    <w:p w14:paraId="0A9CEF3D" w14:textId="77777777" w:rsidR="00B42BAE" w:rsidRDefault="00B42BAE" w:rsidP="00B42BAE">
      <w:pPr>
        <w:pStyle w:val="ListingStandard"/>
      </w:pPr>
      <w:r>
        <w:t>sekunden = 10  # Hier geben wir an, wie viele Sekunden der Countdown dauern soll</w:t>
      </w:r>
    </w:p>
    <w:p w14:paraId="4192B8A6" w14:textId="77777777" w:rsidR="00B42BAE" w:rsidRDefault="00B42BAE" w:rsidP="00B42BAE">
      <w:pPr>
        <w:pStyle w:val="ListingStandard"/>
      </w:pPr>
    </w:p>
    <w:p w14:paraId="34C288B4" w14:textId="77777777" w:rsidR="00B42BAE" w:rsidRDefault="00B42BAE" w:rsidP="00B42BAE">
      <w:pPr>
        <w:pStyle w:val="ListingStandard"/>
      </w:pPr>
      <w:r>
        <w:t>Was passiert hier?</w:t>
      </w:r>
    </w:p>
    <w:p w14:paraId="26033769" w14:textId="77777777" w:rsidR="00B42BAE" w:rsidRDefault="00B42BAE" w:rsidP="00B42BAE">
      <w:pPr>
        <w:pStyle w:val="ListingStandard"/>
      </w:pPr>
      <w:r>
        <w:tab/>
        <w:t>•</w:t>
      </w:r>
      <w:r>
        <w:tab/>
        <w:t>Wir erstellen eine Variable namens sekunden und setzen sie auf 10. Du kannst diesen Wert natürlich anpassen.</w:t>
      </w:r>
    </w:p>
    <w:p w14:paraId="64717EB3" w14:textId="77777777" w:rsidR="00B42BAE" w:rsidRDefault="00B42BAE" w:rsidP="00B42BAE">
      <w:pPr>
        <w:pStyle w:val="ListingStandard"/>
      </w:pPr>
    </w:p>
    <w:p w14:paraId="711684C6" w14:textId="77777777" w:rsidR="00B42BAE" w:rsidRDefault="00B42BAE" w:rsidP="00B42BAE">
      <w:pPr>
        <w:pStyle w:val="ListingStandard"/>
      </w:pPr>
      <w:r>
        <w:t>⸻</w:t>
      </w:r>
    </w:p>
    <w:p w14:paraId="07F0816A" w14:textId="77777777" w:rsidR="00B42BAE" w:rsidRDefault="00B42BAE" w:rsidP="00B42BAE">
      <w:pPr>
        <w:pStyle w:val="ListingStandard"/>
      </w:pPr>
    </w:p>
    <w:p w14:paraId="30A17F20" w14:textId="77777777" w:rsidR="00B42BAE" w:rsidRDefault="00B42BAE" w:rsidP="00B42BAE">
      <w:pPr>
        <w:pStyle w:val="ListingStandard"/>
      </w:pPr>
      <w:r>
        <w:t>Schritt 5: Die Schleife für den Countdown programmieren</w:t>
      </w:r>
    </w:p>
    <w:p w14:paraId="3E96AA45" w14:textId="77777777" w:rsidR="00B42BAE" w:rsidRDefault="00B42BAE" w:rsidP="00B42BAE">
      <w:pPr>
        <w:pStyle w:val="ListingStandard"/>
      </w:pPr>
    </w:p>
    <w:p w14:paraId="350EE306" w14:textId="77777777" w:rsidR="00B42BAE" w:rsidRDefault="00B42BAE" w:rsidP="00B42BAE">
      <w:pPr>
        <w:pStyle w:val="ListingStandard"/>
      </w:pPr>
      <w:r>
        <w:t>Eine Schleife (z.B. eine while-Schleife) sorgt dafür, dass der Code mehrfach ausgeführt wird, bis eine bestimmte Bedingung erfüllt ist (z.B. Countdown auf 0 angekommen).</w:t>
      </w:r>
    </w:p>
    <w:p w14:paraId="17281B5F" w14:textId="77777777" w:rsidR="00B42BAE" w:rsidRDefault="00B42BAE" w:rsidP="00B42BAE">
      <w:pPr>
        <w:pStyle w:val="ListingStandard"/>
      </w:pPr>
    </w:p>
    <w:p w14:paraId="78AEDC35" w14:textId="77777777" w:rsidR="00B42BAE" w:rsidRDefault="00B42BAE" w:rsidP="00B42BAE">
      <w:pPr>
        <w:pStyle w:val="ListingStandard"/>
      </w:pPr>
      <w:r>
        <w:t>Ein Beispiel für eine while-Schleife:</w:t>
      </w:r>
    </w:p>
    <w:p w14:paraId="6742CF25" w14:textId="77777777" w:rsidR="00B42BAE" w:rsidRDefault="00B42BAE" w:rsidP="00B42BAE">
      <w:pPr>
        <w:pStyle w:val="ListingStandard"/>
      </w:pPr>
    </w:p>
    <w:p w14:paraId="09119BE1" w14:textId="77777777" w:rsidR="00B42BAE" w:rsidRDefault="00B42BAE" w:rsidP="00B42BAE">
      <w:pPr>
        <w:pStyle w:val="ListingStandard"/>
      </w:pPr>
      <w:r>
        <w:t>while sekunden &gt; 0:</w:t>
      </w:r>
    </w:p>
    <w:p w14:paraId="0395CDA0" w14:textId="77777777" w:rsidR="00B42BAE" w:rsidRDefault="00B42BAE" w:rsidP="00B42BAE">
      <w:pPr>
        <w:pStyle w:val="ListingStandard"/>
      </w:pPr>
      <w:r>
        <w:t xml:space="preserve">    print(sekunden)</w:t>
      </w:r>
    </w:p>
    <w:p w14:paraId="24FE2029" w14:textId="77777777" w:rsidR="00B42BAE" w:rsidRDefault="00B42BAE" w:rsidP="00B42BAE">
      <w:pPr>
        <w:pStyle w:val="ListingStandard"/>
      </w:pPr>
      <w:r>
        <w:t xml:space="preserve">    sekunden = sekunden - 1  # oder kurz: sekunden -= 1</w:t>
      </w:r>
    </w:p>
    <w:p w14:paraId="44247EBD" w14:textId="77777777" w:rsidR="00B42BAE" w:rsidRDefault="00B42BAE" w:rsidP="00B42BAE">
      <w:pPr>
        <w:pStyle w:val="ListingStandard"/>
      </w:pPr>
    </w:p>
    <w:p w14:paraId="471EFB31" w14:textId="77777777" w:rsidR="00B42BAE" w:rsidRDefault="00B42BAE" w:rsidP="00B42BAE">
      <w:pPr>
        <w:pStyle w:val="ListingStandard"/>
      </w:pPr>
      <w:r>
        <w:t>Was passiert hier genau?</w:t>
      </w:r>
    </w:p>
    <w:p w14:paraId="0A975B2C" w14:textId="77777777" w:rsidR="00B42BAE" w:rsidRDefault="00B42BAE" w:rsidP="00B42BAE">
      <w:pPr>
        <w:pStyle w:val="ListingStandard"/>
      </w:pPr>
      <w:r>
        <w:tab/>
        <w:t>•</w:t>
      </w:r>
      <w:r>
        <w:tab/>
        <w:t>Solange (while) die Variable sekunden größer als 0 ist, wird:</w:t>
      </w:r>
    </w:p>
    <w:p w14:paraId="6B916EB0" w14:textId="77777777" w:rsidR="00B42BAE" w:rsidRDefault="00B42BAE" w:rsidP="00B42BAE">
      <w:pPr>
        <w:pStyle w:val="ListingStandard"/>
      </w:pPr>
      <w:r>
        <w:tab/>
        <w:t>•</w:t>
      </w:r>
      <w:r>
        <w:tab/>
        <w:t>der aktuelle Wert von sekunden ausgegeben.</w:t>
      </w:r>
    </w:p>
    <w:p w14:paraId="45504F9F" w14:textId="77777777" w:rsidR="00B42BAE" w:rsidRDefault="00B42BAE" w:rsidP="00B42BAE">
      <w:pPr>
        <w:pStyle w:val="ListingStandard"/>
      </w:pPr>
      <w:r>
        <w:tab/>
        <w:t>•</w:t>
      </w:r>
      <w:r>
        <w:tab/>
        <w:t>die Variable sekunden anschließend um 1 reduziert.</w:t>
      </w:r>
    </w:p>
    <w:p w14:paraId="350B6001" w14:textId="77777777" w:rsidR="00B42BAE" w:rsidRDefault="00B42BAE" w:rsidP="00B42BAE">
      <w:pPr>
        <w:pStyle w:val="ListingStandard"/>
      </w:pPr>
    </w:p>
    <w:p w14:paraId="106EC6A8" w14:textId="77777777" w:rsidR="00B42BAE" w:rsidRDefault="00B42BAE" w:rsidP="00B42BAE">
      <w:pPr>
        <w:pStyle w:val="ListingStandard"/>
      </w:pPr>
      <w:r>
        <w:t>Aber Achtung: So würde der Countdown sofort durchlaufen, ohne zu warten. Das wollen wir noch verbessern.</w:t>
      </w:r>
    </w:p>
    <w:p w14:paraId="04C7C8AB" w14:textId="77777777" w:rsidR="00B42BAE" w:rsidRDefault="00B42BAE" w:rsidP="00B42BAE">
      <w:pPr>
        <w:pStyle w:val="ListingStandard"/>
      </w:pPr>
    </w:p>
    <w:p w14:paraId="7F69ECFB" w14:textId="77777777" w:rsidR="00B42BAE" w:rsidRDefault="00B42BAE" w:rsidP="00B42BAE">
      <w:pPr>
        <w:pStyle w:val="ListingStandard"/>
      </w:pPr>
      <w:r>
        <w:t>⸻</w:t>
      </w:r>
    </w:p>
    <w:p w14:paraId="1DB5677A" w14:textId="77777777" w:rsidR="00B42BAE" w:rsidRDefault="00B42BAE" w:rsidP="00B42BAE">
      <w:pPr>
        <w:pStyle w:val="ListingStandard"/>
      </w:pPr>
    </w:p>
    <w:p w14:paraId="534F6466" w14:textId="77777777" w:rsidR="00B42BAE" w:rsidRDefault="00B42BAE" w:rsidP="00B42BAE">
      <w:pPr>
        <w:pStyle w:val="ListingStandard"/>
      </w:pPr>
      <w:r>
        <w:t>Schritt 6: Countdown langsamer machen (Zeitsteuerung)</w:t>
      </w:r>
    </w:p>
    <w:p w14:paraId="27CB75EC" w14:textId="77777777" w:rsidR="00B42BAE" w:rsidRDefault="00B42BAE" w:rsidP="00B42BAE">
      <w:pPr>
        <w:pStyle w:val="ListingStandard"/>
      </w:pPr>
    </w:p>
    <w:p w14:paraId="4377A28B" w14:textId="77777777" w:rsidR="00B42BAE" w:rsidRDefault="00B42BAE" w:rsidP="00B42BAE">
      <w:pPr>
        <w:pStyle w:val="ListingStandard"/>
      </w:pPr>
      <w:r>
        <w:t>Um den Countdown in Echtzeit laufen zu lassen, verwenden wir nun die Funktion time.sleep(). Diese Funktion pausiert den Ablauf des Programms für eine angegebene Anzahl von Sekunden.</w:t>
      </w:r>
    </w:p>
    <w:p w14:paraId="5FA39718" w14:textId="77777777" w:rsidR="00B42BAE" w:rsidRDefault="00B42BAE" w:rsidP="00B42BAE">
      <w:pPr>
        <w:pStyle w:val="ListingStandard"/>
      </w:pPr>
    </w:p>
    <w:p w14:paraId="21E86370" w14:textId="77777777" w:rsidR="00B42BAE" w:rsidRDefault="00B42BAE" w:rsidP="00B42BAE">
      <w:pPr>
        <w:pStyle w:val="ListingStandard"/>
      </w:pPr>
      <w:r>
        <w:t>while sekunden &gt; 0:</w:t>
      </w:r>
    </w:p>
    <w:p w14:paraId="6B3B92DB" w14:textId="77777777" w:rsidR="00B42BAE" w:rsidRDefault="00B42BAE" w:rsidP="00B42BAE">
      <w:pPr>
        <w:pStyle w:val="ListingStandard"/>
      </w:pPr>
      <w:r>
        <w:t xml:space="preserve">    print(sekunden)</w:t>
      </w:r>
    </w:p>
    <w:p w14:paraId="677DCD39" w14:textId="77777777" w:rsidR="00B42BAE" w:rsidRDefault="00B42BAE" w:rsidP="00B42BAE">
      <w:pPr>
        <w:pStyle w:val="ListingStandard"/>
      </w:pPr>
      <w:r>
        <w:t xml:space="preserve">    time.sleep(1)  # Wartet genau 1 Sekunde</w:t>
      </w:r>
    </w:p>
    <w:p w14:paraId="6036F2AD" w14:textId="77777777" w:rsidR="00B42BAE" w:rsidRDefault="00B42BAE" w:rsidP="00B42BAE">
      <w:pPr>
        <w:pStyle w:val="ListingStandard"/>
      </w:pPr>
      <w:r>
        <w:t xml:space="preserve">    sekunden -= 1</w:t>
      </w:r>
    </w:p>
    <w:p w14:paraId="3708B110" w14:textId="77777777" w:rsidR="00B42BAE" w:rsidRDefault="00B42BAE" w:rsidP="00B42BAE">
      <w:pPr>
        <w:pStyle w:val="ListingStandard"/>
      </w:pPr>
    </w:p>
    <w:p w14:paraId="637D80F6" w14:textId="77777777" w:rsidR="00B42BAE" w:rsidRDefault="00B42BAE" w:rsidP="00B42BAE">
      <w:pPr>
        <w:pStyle w:val="ListingStandard"/>
      </w:pPr>
      <w:r>
        <w:t>Was passiert hier genau?</w:t>
      </w:r>
    </w:p>
    <w:p w14:paraId="60C94883" w14:textId="77777777" w:rsidR="00B42BAE" w:rsidRDefault="00B42BAE" w:rsidP="00B42BAE">
      <w:pPr>
        <w:pStyle w:val="ListingStandard"/>
      </w:pPr>
      <w:r>
        <w:tab/>
        <w:t>•</w:t>
      </w:r>
      <w:r>
        <w:tab/>
        <w:t>Jede Zahl wird ausgegeben.</w:t>
      </w:r>
    </w:p>
    <w:p w14:paraId="24EFC00E" w14:textId="77777777" w:rsidR="00B42BAE" w:rsidRDefault="00B42BAE" w:rsidP="00B42BAE">
      <w:pPr>
        <w:pStyle w:val="ListingStandard"/>
      </w:pPr>
      <w:r>
        <w:tab/>
        <w:t>•</w:t>
      </w:r>
      <w:r>
        <w:tab/>
        <w:t>Danach wartet das Programm genau 1 Sekunde, bevor es mit der nächsten Zahl weitermacht.</w:t>
      </w:r>
    </w:p>
    <w:p w14:paraId="1CA7933C" w14:textId="77777777" w:rsidR="00B42BAE" w:rsidRDefault="00B42BAE" w:rsidP="00B42BAE">
      <w:pPr>
        <w:pStyle w:val="ListingStandard"/>
      </w:pPr>
    </w:p>
    <w:p w14:paraId="63C81679" w14:textId="77777777" w:rsidR="00B42BAE" w:rsidRDefault="00B42BAE" w:rsidP="00B42BAE">
      <w:pPr>
        <w:pStyle w:val="ListingStandard"/>
      </w:pPr>
      <w:r>
        <w:t>⸻</w:t>
      </w:r>
    </w:p>
    <w:p w14:paraId="0E130A35" w14:textId="77777777" w:rsidR="00B42BAE" w:rsidRDefault="00B42BAE" w:rsidP="00B42BAE">
      <w:pPr>
        <w:pStyle w:val="ListingStandard"/>
      </w:pPr>
    </w:p>
    <w:p w14:paraId="0B7B5C76" w14:textId="77777777" w:rsidR="00B42BAE" w:rsidRDefault="00B42BAE" w:rsidP="00B42BAE">
      <w:pPr>
        <w:pStyle w:val="ListingStandard"/>
      </w:pPr>
      <w:r>
        <w:t>Schritt 7: Nachricht ausgeben, wenn Countdown beendet ist</w:t>
      </w:r>
    </w:p>
    <w:p w14:paraId="1696E01B" w14:textId="77777777" w:rsidR="00B42BAE" w:rsidRDefault="00B42BAE" w:rsidP="00B42BAE">
      <w:pPr>
        <w:pStyle w:val="ListingStandard"/>
      </w:pPr>
    </w:p>
    <w:p w14:paraId="352018FE" w14:textId="77777777" w:rsidR="00B42BAE" w:rsidRDefault="00B42BAE" w:rsidP="00B42BAE">
      <w:pPr>
        <w:pStyle w:val="ListingStandard"/>
      </w:pPr>
      <w:r>
        <w:t>Nachdem die Schleife durchlaufen ist (also sekunden nicht mehr größer als 0 ist), soll eine abschließende Nachricht erscheinen:</w:t>
      </w:r>
    </w:p>
    <w:p w14:paraId="2B6B900E" w14:textId="77777777" w:rsidR="00B42BAE" w:rsidRDefault="00B42BAE" w:rsidP="00B42BAE">
      <w:pPr>
        <w:pStyle w:val="ListingStandard"/>
      </w:pPr>
    </w:p>
    <w:p w14:paraId="58824360" w14:textId="77777777" w:rsidR="00B42BAE" w:rsidRDefault="00B42BAE" w:rsidP="00B42BAE">
      <w:pPr>
        <w:pStyle w:val="ListingStandard"/>
      </w:pPr>
      <w:r>
        <w:t>print("Die Zeit ist abgelaufen!")</w:t>
      </w:r>
    </w:p>
    <w:p w14:paraId="185F8EFF" w14:textId="77777777" w:rsidR="00B42BAE" w:rsidRDefault="00B42BAE" w:rsidP="00B42BAE">
      <w:pPr>
        <w:pStyle w:val="ListingStandard"/>
      </w:pPr>
    </w:p>
    <w:p w14:paraId="24FD8D4D" w14:textId="77777777" w:rsidR="00B42BAE" w:rsidRDefault="00B42BAE" w:rsidP="00B42BAE">
      <w:pPr>
        <w:pStyle w:val="ListingStandard"/>
      </w:pPr>
      <w:r>
        <w:t>Diese Zeile kommt einfach hinter die Schleife, sodass sie erst ausgeführt wird, wenn die Schleife fertig ist.</w:t>
      </w:r>
    </w:p>
    <w:p w14:paraId="2E229372" w14:textId="77777777" w:rsidR="00B42BAE" w:rsidRDefault="00B42BAE" w:rsidP="00B42BAE">
      <w:pPr>
        <w:pStyle w:val="ListingStandard"/>
      </w:pPr>
    </w:p>
    <w:p w14:paraId="7F7F5966" w14:textId="77777777" w:rsidR="00B42BAE" w:rsidRDefault="00B42BAE" w:rsidP="00B42BAE">
      <w:pPr>
        <w:pStyle w:val="ListingStandard"/>
      </w:pPr>
      <w:r>
        <w:t>⸻</w:t>
      </w:r>
    </w:p>
    <w:p w14:paraId="539587DA" w14:textId="77777777" w:rsidR="00B42BAE" w:rsidRDefault="00B42BAE" w:rsidP="00B42BAE">
      <w:pPr>
        <w:pStyle w:val="ListingStandard"/>
      </w:pPr>
    </w:p>
    <w:p w14:paraId="2A89A252" w14:textId="77777777" w:rsidR="00B42BAE" w:rsidRDefault="00B42BAE" w:rsidP="00B42BAE">
      <w:pPr>
        <w:pStyle w:val="ListingStandard"/>
      </w:pPr>
      <w:r>
        <w:t>Schritt 8: Den Countdown starten</w:t>
      </w:r>
    </w:p>
    <w:p w14:paraId="7D24DB62" w14:textId="77777777" w:rsidR="00B42BAE" w:rsidRDefault="00B42BAE" w:rsidP="00B42BAE">
      <w:pPr>
        <w:pStyle w:val="ListingStandard"/>
      </w:pPr>
    </w:p>
    <w:p w14:paraId="0A013644" w14:textId="77777777" w:rsidR="00B42BAE" w:rsidRDefault="00B42BAE" w:rsidP="00B42BAE">
      <w:pPr>
        <w:pStyle w:val="ListingStandard"/>
      </w:pPr>
      <w:r>
        <w:t>Jetzt fügen wir noch eine kleine Nachricht hinzu, damit klar ist, wann der Countdown startet:</w:t>
      </w:r>
    </w:p>
    <w:p w14:paraId="6B8B8553" w14:textId="77777777" w:rsidR="00B42BAE" w:rsidRDefault="00B42BAE" w:rsidP="00B42BAE">
      <w:pPr>
        <w:pStyle w:val="ListingStandard"/>
      </w:pPr>
    </w:p>
    <w:p w14:paraId="6286AAF3" w14:textId="77777777" w:rsidR="00B42BAE" w:rsidRDefault="00B42BAE" w:rsidP="00B42BAE">
      <w:pPr>
        <w:pStyle w:val="ListingStandard"/>
      </w:pPr>
      <w:r>
        <w:t>print("Countdown startet!")</w:t>
      </w:r>
    </w:p>
    <w:p w14:paraId="63591866" w14:textId="77777777" w:rsidR="00B42BAE" w:rsidRDefault="00B42BAE" w:rsidP="00B42BAE">
      <w:pPr>
        <w:pStyle w:val="ListingStandard"/>
      </w:pPr>
    </w:p>
    <w:p w14:paraId="6C09DF03" w14:textId="77777777" w:rsidR="00B42BAE" w:rsidRDefault="00B42BAE" w:rsidP="00B42BAE">
      <w:pPr>
        <w:pStyle w:val="ListingStandard"/>
      </w:pPr>
      <w:r>
        <w:t>Diese Zeile kommt ganz oben, bevor die Schleife beginnt.</w:t>
      </w:r>
    </w:p>
    <w:p w14:paraId="51BD6DC0" w14:textId="77777777" w:rsidR="00B42BAE" w:rsidRDefault="00B42BAE" w:rsidP="00B42BAE">
      <w:pPr>
        <w:pStyle w:val="ListingStandard"/>
      </w:pPr>
    </w:p>
    <w:p w14:paraId="6B283BBC" w14:textId="77777777" w:rsidR="00B42BAE" w:rsidRDefault="00B42BAE" w:rsidP="00B42BAE">
      <w:pPr>
        <w:pStyle w:val="ListingStandard"/>
      </w:pPr>
      <w:r>
        <w:t>⸻</w:t>
      </w:r>
    </w:p>
    <w:p w14:paraId="0188851A" w14:textId="77777777" w:rsidR="00B42BAE" w:rsidRDefault="00B42BAE" w:rsidP="00B42BAE">
      <w:pPr>
        <w:pStyle w:val="ListingStandard"/>
      </w:pPr>
    </w:p>
    <w:p w14:paraId="6D66D5D6" w14:textId="77777777" w:rsidR="00B42BAE" w:rsidRDefault="00B42BAE" w:rsidP="00B42BAE">
      <w:pPr>
        <w:pStyle w:val="ListingStandard"/>
      </w:pPr>
      <w:r>
        <w:t>Zusammenfassung aller Schritte in einem Überblick</w:t>
      </w:r>
    </w:p>
    <w:p w14:paraId="1D267712" w14:textId="77777777" w:rsidR="00B42BAE" w:rsidRDefault="00B42BAE" w:rsidP="00B42BAE">
      <w:pPr>
        <w:pStyle w:val="ListingStandard"/>
      </w:pPr>
    </w:p>
    <w:p w14:paraId="67B2A403" w14:textId="77777777" w:rsidR="00B42BAE" w:rsidRDefault="00B42BAE" w:rsidP="00B42BAE">
      <w:pPr>
        <w:pStyle w:val="ListingStandard"/>
      </w:pPr>
      <w:r>
        <w:t>Damit du es leichter hast, alle Schritte im Überblick zu sehen, hier noch mal die Struktur zusammengefasst (noch nicht ausführen, erst nachvollziehen!):</w:t>
      </w:r>
    </w:p>
    <w:p w14:paraId="4B4AE2F4" w14:textId="77777777" w:rsidR="00B42BAE" w:rsidRDefault="00B42BAE" w:rsidP="00B42BAE">
      <w:pPr>
        <w:pStyle w:val="ListingStandard"/>
      </w:pPr>
    </w:p>
    <w:p w14:paraId="12F178A5" w14:textId="77777777" w:rsidR="00B42BAE" w:rsidRDefault="00B42BAE" w:rsidP="00B42BAE">
      <w:pPr>
        <w:pStyle w:val="ListingStandard"/>
      </w:pPr>
      <w:r>
        <w:t>import time</w:t>
      </w:r>
    </w:p>
    <w:p w14:paraId="54AE08CA" w14:textId="77777777" w:rsidR="00B42BAE" w:rsidRDefault="00B42BAE" w:rsidP="00B42BAE">
      <w:pPr>
        <w:pStyle w:val="ListingStandard"/>
      </w:pPr>
    </w:p>
    <w:p w14:paraId="339405B9" w14:textId="77777777" w:rsidR="00B42BAE" w:rsidRDefault="00B42BAE" w:rsidP="00B42BAE">
      <w:pPr>
        <w:pStyle w:val="ListingStandard"/>
      </w:pPr>
      <w:r>
        <w:t>sekunden = 10</w:t>
      </w:r>
    </w:p>
    <w:p w14:paraId="50AC69F7" w14:textId="77777777" w:rsidR="00B42BAE" w:rsidRDefault="00B42BAE" w:rsidP="00B42BAE">
      <w:pPr>
        <w:pStyle w:val="ListingStandard"/>
      </w:pPr>
    </w:p>
    <w:p w14:paraId="016A07D2" w14:textId="77777777" w:rsidR="00B42BAE" w:rsidRDefault="00B42BAE" w:rsidP="00B42BAE">
      <w:pPr>
        <w:pStyle w:val="ListingStandard"/>
      </w:pPr>
      <w:r>
        <w:t>print("Countdown startet!")</w:t>
      </w:r>
    </w:p>
    <w:p w14:paraId="5BBAA3A8" w14:textId="77777777" w:rsidR="00B42BAE" w:rsidRDefault="00B42BAE" w:rsidP="00B42BAE">
      <w:pPr>
        <w:pStyle w:val="ListingStandard"/>
      </w:pPr>
    </w:p>
    <w:p w14:paraId="22254FDB" w14:textId="77777777" w:rsidR="00B42BAE" w:rsidRDefault="00B42BAE" w:rsidP="00B42BAE">
      <w:pPr>
        <w:pStyle w:val="ListingStandard"/>
      </w:pPr>
      <w:r>
        <w:t>while sekunden &gt; 0:</w:t>
      </w:r>
    </w:p>
    <w:p w14:paraId="0C75521D" w14:textId="77777777" w:rsidR="00B42BAE" w:rsidRDefault="00B42BAE" w:rsidP="00B42BAE">
      <w:pPr>
        <w:pStyle w:val="ListingStandard"/>
      </w:pPr>
      <w:r>
        <w:lastRenderedPageBreak/>
        <w:t xml:space="preserve">    print(sekunden)</w:t>
      </w:r>
    </w:p>
    <w:p w14:paraId="0BDBD5F1" w14:textId="77777777" w:rsidR="00B42BAE" w:rsidRDefault="00B42BAE" w:rsidP="00B42BAE">
      <w:pPr>
        <w:pStyle w:val="ListingStandard"/>
      </w:pPr>
      <w:r>
        <w:t xml:space="preserve">    time.sleep(1)</w:t>
      </w:r>
    </w:p>
    <w:p w14:paraId="0BAB22E5" w14:textId="77777777" w:rsidR="00B42BAE" w:rsidRDefault="00B42BAE" w:rsidP="00B42BAE">
      <w:pPr>
        <w:pStyle w:val="ListingStandard"/>
      </w:pPr>
      <w:r>
        <w:t xml:space="preserve">    sekunden -= 1</w:t>
      </w:r>
    </w:p>
    <w:p w14:paraId="3F666257" w14:textId="77777777" w:rsidR="00B42BAE" w:rsidRDefault="00B42BAE" w:rsidP="00B42BAE">
      <w:pPr>
        <w:pStyle w:val="ListingStandard"/>
      </w:pPr>
    </w:p>
    <w:p w14:paraId="55D77174" w14:textId="77777777" w:rsidR="00B42BAE" w:rsidRDefault="00B42BAE" w:rsidP="00B42BAE">
      <w:pPr>
        <w:pStyle w:val="ListingStandard"/>
      </w:pPr>
      <w:r>
        <w:t>print("Die Zeit ist abgelaufen!")</w:t>
      </w:r>
    </w:p>
    <w:p w14:paraId="452864C7" w14:textId="77777777" w:rsidR="00B42BAE" w:rsidRDefault="00B42BAE" w:rsidP="00B42BAE">
      <w:pPr>
        <w:pStyle w:val="ListingStandard"/>
      </w:pPr>
    </w:p>
    <w:p w14:paraId="39AF06E0" w14:textId="77777777" w:rsidR="00B42BAE" w:rsidRDefault="00B42BAE" w:rsidP="00B42BAE">
      <w:pPr>
        <w:pStyle w:val="ListingStandard"/>
      </w:pPr>
    </w:p>
    <w:p w14:paraId="0AA79E63" w14:textId="77777777" w:rsidR="00B42BAE" w:rsidRDefault="00B42BAE" w:rsidP="00B42BAE">
      <w:pPr>
        <w:pStyle w:val="ListingStandard"/>
      </w:pPr>
    </w:p>
    <w:p w14:paraId="5B73FBBA" w14:textId="77777777" w:rsidR="00B42BAE" w:rsidRDefault="00B42BAE" w:rsidP="00B42BAE">
      <w:pPr>
        <w:pStyle w:val="ListingStandard"/>
      </w:pPr>
      <w:r>
        <w:t>⸻</w:t>
      </w:r>
    </w:p>
    <w:p w14:paraId="0B8CFE84" w14:textId="77777777" w:rsidR="00B42BAE" w:rsidRDefault="00B42BAE" w:rsidP="00B42BAE">
      <w:pPr>
        <w:pStyle w:val="ListingStandard"/>
      </w:pPr>
    </w:p>
    <w:p w14:paraId="3B0CCFAA" w14:textId="77777777" w:rsidR="00B42BAE" w:rsidRDefault="00B42BAE" w:rsidP="00B42BAE">
      <w:pPr>
        <w:pStyle w:val="ListingStandard"/>
      </w:pPr>
      <w:r>
        <w:t>Schritt 9: Ausprobieren und Variieren</w:t>
      </w:r>
    </w:p>
    <w:p w14:paraId="7587920F" w14:textId="77777777" w:rsidR="00B42BAE" w:rsidRDefault="00B42BAE" w:rsidP="00B42BAE">
      <w:pPr>
        <w:pStyle w:val="ListingStandard"/>
      </w:pPr>
    </w:p>
    <w:p w14:paraId="6CFB3977" w14:textId="77777777" w:rsidR="00B42BAE" w:rsidRDefault="00B42BAE" w:rsidP="00B42BAE">
      <w:pPr>
        <w:pStyle w:val="ListingStandard"/>
      </w:pPr>
      <w:r>
        <w:t>Jetzt kannst du deinen Countdown ausprobieren!</w:t>
      </w:r>
    </w:p>
    <w:p w14:paraId="7CD87959" w14:textId="77777777" w:rsidR="00B42BAE" w:rsidRDefault="00B42BAE" w:rsidP="00B42BAE">
      <w:pPr>
        <w:pStyle w:val="ListingStandard"/>
      </w:pPr>
    </w:p>
    <w:p w14:paraId="17B4338F" w14:textId="77777777" w:rsidR="00B42BAE" w:rsidRDefault="00B42BAE" w:rsidP="00B42BAE">
      <w:pPr>
        <w:pStyle w:val="ListingStandard"/>
      </w:pPr>
      <w:r>
        <w:t>Versuche zunächst den Countdown so laufen zu lassen, wie er ist. Danach kannst du beispielsweise:</w:t>
      </w:r>
    </w:p>
    <w:p w14:paraId="772AC1E6" w14:textId="77777777" w:rsidR="00B42BAE" w:rsidRDefault="00B42BAE" w:rsidP="00B42BAE">
      <w:pPr>
        <w:pStyle w:val="ListingStandard"/>
      </w:pPr>
      <w:r>
        <w:tab/>
        <w:t>•</w:t>
      </w:r>
      <w:r>
        <w:tab/>
        <w:t>Die Anzahl der Sekunden verändern.</w:t>
      </w:r>
    </w:p>
    <w:p w14:paraId="3E5D834D" w14:textId="77777777" w:rsidR="00B42BAE" w:rsidRDefault="00B42BAE" w:rsidP="00B42BAE">
      <w:pPr>
        <w:pStyle w:val="ListingStandard"/>
      </w:pPr>
      <w:r>
        <w:tab/>
        <w:t>•</w:t>
      </w:r>
      <w:r>
        <w:tab/>
        <w:t>Eine andere Nachricht am Ende ausgeben.</w:t>
      </w:r>
    </w:p>
    <w:p w14:paraId="2482E649" w14:textId="77777777" w:rsidR="00B42BAE" w:rsidRDefault="00B42BAE" w:rsidP="00B42BAE">
      <w:pPr>
        <w:pStyle w:val="ListingStandard"/>
      </w:pPr>
      <w:r>
        <w:tab/>
        <w:t>•</w:t>
      </w:r>
      <w:r>
        <w:tab/>
        <w:t>Den Countdown in Minuten und Sekunden anzeigen lassen (ein bisschen fortgeschrittener).</w:t>
      </w:r>
    </w:p>
    <w:p w14:paraId="4CC932AB" w14:textId="77777777" w:rsidR="00B42BAE" w:rsidRDefault="00B42BAE" w:rsidP="00B42BAE">
      <w:pPr>
        <w:pStyle w:val="ListingStandard"/>
      </w:pPr>
    </w:p>
    <w:p w14:paraId="5DA9B425" w14:textId="77777777" w:rsidR="00B42BAE" w:rsidRDefault="00B42BAE" w:rsidP="00B42BAE">
      <w:pPr>
        <w:pStyle w:val="ListingStandard"/>
      </w:pPr>
      <w:r>
        <w:t>⸻</w:t>
      </w:r>
    </w:p>
    <w:p w14:paraId="5270CA1B" w14:textId="77777777" w:rsidR="00B42BAE" w:rsidRDefault="00B42BAE" w:rsidP="00B42BAE">
      <w:pPr>
        <w:pStyle w:val="ListingStandard"/>
      </w:pPr>
    </w:p>
    <w:p w14:paraId="4C063F68" w14:textId="77777777" w:rsidR="00B42BAE" w:rsidRDefault="00B42BAE" w:rsidP="00B42BAE">
      <w:pPr>
        <w:pStyle w:val="ListingStandard"/>
      </w:pPr>
      <w:r>
        <w:t>Aufgabe für dich zum Ausprobieren:</w:t>
      </w:r>
    </w:p>
    <w:p w14:paraId="26BB4B34" w14:textId="77777777" w:rsidR="00B42BAE" w:rsidRDefault="00B42BAE" w:rsidP="00B42BAE">
      <w:pPr>
        <w:pStyle w:val="ListingStandard"/>
      </w:pPr>
    </w:p>
    <w:p w14:paraId="7A40DC3C" w14:textId="77777777" w:rsidR="00B42BAE" w:rsidRDefault="00B42BAE" w:rsidP="00B42BAE">
      <w:pPr>
        <w:pStyle w:val="ListingStandard"/>
      </w:pPr>
      <w:r>
        <w:t>Versuche nun, den oben beschriebenen Countdown in deinem Python-Editor auszuführen. Sag mir Bescheid, ob alles geklappt hat oder ob es Fragen gibt!</w:t>
      </w:r>
    </w:p>
    <w:p w14:paraId="254DDB8A" w14:textId="77777777" w:rsidR="00B42BAE" w:rsidRDefault="00B42BAE" w:rsidP="00B42BAE">
      <w:pPr>
        <w:pStyle w:val="ListingStandard"/>
      </w:pPr>
    </w:p>
    <w:p w14:paraId="5DCEA1C9" w14:textId="36EC0CA2" w:rsidR="00B42BAE" w:rsidRDefault="00B42BAE" w:rsidP="00B42BAE">
      <w:pPr>
        <w:pStyle w:val="ListingStandard"/>
      </w:pPr>
      <w:r>
        <w:t>Danach können wir den Countdown gemeinsam noch etwas erweitern und verbessern.</w:t>
      </w:r>
    </w:p>
    <w:p w14:paraId="50FA5677" w14:textId="77777777" w:rsidR="00B42BAE" w:rsidRDefault="00B42BAE" w:rsidP="00B42BAE">
      <w:pPr>
        <w:pStyle w:val="ListingStandard"/>
      </w:pPr>
    </w:p>
    <w:p w14:paraId="153D2611" w14:textId="77777777" w:rsidR="00B42BAE" w:rsidRDefault="00B42BAE" w:rsidP="00B42BAE">
      <w:pPr>
        <w:pStyle w:val="ListingStandard"/>
      </w:pPr>
    </w:p>
    <w:p w14:paraId="7251CB19" w14:textId="662E0236" w:rsidR="00007E70" w:rsidRPr="00007E70" w:rsidRDefault="00007E70" w:rsidP="00B42BAE">
      <w:pPr>
        <w:pStyle w:val="ListingStandard"/>
        <w:rPr>
          <w:rStyle w:val="ListingZeichenFett"/>
        </w:rPr>
      </w:pPr>
      <w:r w:rsidRPr="00007E70">
        <w:rPr>
          <w:rStyle w:val="ListingZeichenFett"/>
        </w:rPr>
        <w:t>Ich möchte, dass der Timer Minuten herunterzählt. Außerdem soll der Anwender zuvor angeben, wie viel Minuten der Countdown betragen soll.</w:t>
      </w:r>
    </w:p>
    <w:p w14:paraId="40C56EE3" w14:textId="77777777" w:rsidR="00007E70" w:rsidRDefault="00007E70" w:rsidP="00B42BAE">
      <w:pPr>
        <w:pStyle w:val="ListingStandard"/>
      </w:pPr>
    </w:p>
    <w:p w14:paraId="74A6DF91" w14:textId="77777777" w:rsidR="008F3669" w:rsidRDefault="008F3669" w:rsidP="008F3669">
      <w:pPr>
        <w:pStyle w:val="ListingStandard"/>
      </w:pPr>
      <w:r>
        <w:t>Sehr gute Idee, Rainer! Ich begleite dich wieder Schritt für Schritt und erkläre, was wir machen:</w:t>
      </w:r>
    </w:p>
    <w:p w14:paraId="40DBC406" w14:textId="77777777" w:rsidR="008F3669" w:rsidRDefault="008F3669" w:rsidP="008F3669">
      <w:pPr>
        <w:pStyle w:val="ListingStandard"/>
      </w:pPr>
    </w:p>
    <w:p w14:paraId="49FBE7E1" w14:textId="77777777" w:rsidR="008F3669" w:rsidRDefault="008F3669" w:rsidP="008F3669">
      <w:pPr>
        <w:pStyle w:val="ListingStandard"/>
      </w:pPr>
      <w:r>
        <w:t>Schritt 1: Anwender gibt Minuten ein</w:t>
      </w:r>
    </w:p>
    <w:p w14:paraId="5FFB8A70" w14:textId="77777777" w:rsidR="008F3669" w:rsidRDefault="008F3669" w:rsidP="008F3669">
      <w:pPr>
        <w:pStyle w:val="ListingStandard"/>
      </w:pPr>
    </w:p>
    <w:p w14:paraId="4FFAD383" w14:textId="77777777" w:rsidR="008F3669" w:rsidRDefault="008F3669" w:rsidP="008F3669">
      <w:pPr>
        <w:pStyle w:val="ListingStandard"/>
      </w:pPr>
      <w:r>
        <w:t>Um vom Benutzer Eingaben zu erhalten, verwenden wir die Funktion input().</w:t>
      </w:r>
    </w:p>
    <w:p w14:paraId="649126D9" w14:textId="77777777" w:rsidR="008F3669" w:rsidRDefault="008F3669" w:rsidP="008F3669">
      <w:pPr>
        <w:pStyle w:val="ListingStandard"/>
      </w:pPr>
    </w:p>
    <w:p w14:paraId="2F8C4001" w14:textId="77777777" w:rsidR="008F3669" w:rsidRDefault="008F3669" w:rsidP="008F3669">
      <w:pPr>
        <w:pStyle w:val="ListingStandard"/>
      </w:pPr>
      <w:r>
        <w:t>Zum Beispiel:</w:t>
      </w:r>
    </w:p>
    <w:p w14:paraId="328032CB" w14:textId="77777777" w:rsidR="008F3669" w:rsidRDefault="008F3669" w:rsidP="008F3669">
      <w:pPr>
        <w:pStyle w:val="ListingStandard"/>
      </w:pPr>
    </w:p>
    <w:p w14:paraId="7B2953B5" w14:textId="77777777" w:rsidR="008F3669" w:rsidRDefault="008F3669" w:rsidP="008F3669">
      <w:pPr>
        <w:pStyle w:val="ListingStandard"/>
      </w:pPr>
      <w:r>
        <w:t>minuten = int(input("Wie viele Minuten soll der Countdown laufen? "))</w:t>
      </w:r>
    </w:p>
    <w:p w14:paraId="7B7D4F45" w14:textId="77777777" w:rsidR="008F3669" w:rsidRDefault="008F3669" w:rsidP="008F3669">
      <w:pPr>
        <w:pStyle w:val="ListingStandard"/>
      </w:pPr>
    </w:p>
    <w:p w14:paraId="11570853" w14:textId="77777777" w:rsidR="008F3669" w:rsidRDefault="008F3669" w:rsidP="008F3669">
      <w:pPr>
        <w:pStyle w:val="ListingStandard"/>
      </w:pPr>
      <w:r>
        <w:t>Was passiert hier genau?</w:t>
      </w:r>
    </w:p>
    <w:p w14:paraId="52E70E2D" w14:textId="77777777" w:rsidR="008F3669" w:rsidRDefault="008F3669" w:rsidP="008F3669">
      <w:pPr>
        <w:pStyle w:val="ListingStandard"/>
      </w:pPr>
      <w:r>
        <w:tab/>
        <w:t>•</w:t>
      </w:r>
      <w:r>
        <w:tab/>
        <w:t>input() gibt dem Benutzer die Möglichkeit, einen Wert einzutippen.</w:t>
      </w:r>
    </w:p>
    <w:p w14:paraId="0517ACC4" w14:textId="77777777" w:rsidR="008F3669" w:rsidRDefault="008F3669" w:rsidP="008F3669">
      <w:pPr>
        <w:pStyle w:val="ListingStandard"/>
      </w:pPr>
      <w:r>
        <w:tab/>
        <w:t>•</w:t>
      </w:r>
      <w:r>
        <w:tab/>
        <w:t>Weil der eingegebene Wert zunächst ein Text ist, wandeln wir ihn mit int() (für Integer, ganze Zahl) in eine Zahl um.</w:t>
      </w:r>
    </w:p>
    <w:p w14:paraId="784B9B90" w14:textId="77777777" w:rsidR="008F3669" w:rsidRDefault="008F3669" w:rsidP="008F3669">
      <w:pPr>
        <w:pStyle w:val="ListingStandard"/>
      </w:pPr>
      <w:r>
        <w:tab/>
        <w:t>•</w:t>
      </w:r>
      <w:r>
        <w:tab/>
        <w:t>Der Wert wird in der Variablen minuten gespeichert.</w:t>
      </w:r>
    </w:p>
    <w:p w14:paraId="079BE4A4" w14:textId="77777777" w:rsidR="008F3669" w:rsidRDefault="008F3669" w:rsidP="008F3669">
      <w:pPr>
        <w:pStyle w:val="ListingStandard"/>
      </w:pPr>
    </w:p>
    <w:p w14:paraId="029F2EB0" w14:textId="77777777" w:rsidR="008F3669" w:rsidRDefault="008F3669" w:rsidP="008F3669">
      <w:pPr>
        <w:pStyle w:val="ListingStandard"/>
      </w:pPr>
      <w:r>
        <w:t>⸻</w:t>
      </w:r>
    </w:p>
    <w:p w14:paraId="2FCED7E0" w14:textId="77777777" w:rsidR="008F3669" w:rsidRDefault="008F3669" w:rsidP="008F3669">
      <w:pPr>
        <w:pStyle w:val="ListingStandard"/>
      </w:pPr>
    </w:p>
    <w:p w14:paraId="2D3C8039" w14:textId="77777777" w:rsidR="008F3669" w:rsidRDefault="008F3669" w:rsidP="008F3669">
      <w:pPr>
        <w:pStyle w:val="ListingStandard"/>
      </w:pPr>
      <w:r>
        <w:t>Schritt 2: Umrechnung von Minuten zu Sekunden</w:t>
      </w:r>
    </w:p>
    <w:p w14:paraId="050FDF01" w14:textId="77777777" w:rsidR="008F3669" w:rsidRDefault="008F3669" w:rsidP="008F3669">
      <w:pPr>
        <w:pStyle w:val="ListingStandard"/>
      </w:pPr>
    </w:p>
    <w:p w14:paraId="4CEAEA1A" w14:textId="77777777" w:rsidR="008F3669" w:rsidRDefault="008F3669" w:rsidP="008F3669">
      <w:pPr>
        <w:pStyle w:val="ListingStandard"/>
      </w:pPr>
      <w:r>
        <w:t>Unser Countdown läuft momentan in Sekunden, daher müssen wir die eingegebenen Minuten in Sekunden umrechnen:</w:t>
      </w:r>
    </w:p>
    <w:p w14:paraId="6B23BEE2" w14:textId="77777777" w:rsidR="008F3669" w:rsidRDefault="008F3669" w:rsidP="008F3669">
      <w:pPr>
        <w:pStyle w:val="ListingStandard"/>
      </w:pPr>
    </w:p>
    <w:p w14:paraId="555EE354" w14:textId="77777777" w:rsidR="008F3669" w:rsidRDefault="008F3669" w:rsidP="008F3669">
      <w:pPr>
        <w:pStyle w:val="ListingStandard"/>
      </w:pPr>
      <w:r>
        <w:t>sekunden = minuten * 60</w:t>
      </w:r>
    </w:p>
    <w:p w14:paraId="3443F7B1" w14:textId="77777777" w:rsidR="008F3669" w:rsidRDefault="008F3669" w:rsidP="008F3669">
      <w:pPr>
        <w:pStyle w:val="ListingStandard"/>
      </w:pPr>
    </w:p>
    <w:p w14:paraId="2E82038A" w14:textId="77777777" w:rsidR="008F3669" w:rsidRDefault="008F3669" w:rsidP="008F3669">
      <w:pPr>
        <w:pStyle w:val="ListingStandard"/>
      </w:pPr>
    </w:p>
    <w:p w14:paraId="4CCE8E7D" w14:textId="77777777" w:rsidR="008F3669" w:rsidRDefault="008F3669" w:rsidP="008F3669">
      <w:pPr>
        <w:pStyle w:val="ListingStandard"/>
      </w:pPr>
    </w:p>
    <w:p w14:paraId="2B3D2495" w14:textId="77777777" w:rsidR="008F3669" w:rsidRDefault="008F3669" w:rsidP="008F3669">
      <w:pPr>
        <w:pStyle w:val="ListingStandard"/>
      </w:pPr>
      <w:r>
        <w:t>⸻</w:t>
      </w:r>
    </w:p>
    <w:p w14:paraId="63B1336E" w14:textId="77777777" w:rsidR="008F3669" w:rsidRDefault="008F3669" w:rsidP="008F3669">
      <w:pPr>
        <w:pStyle w:val="ListingStandard"/>
      </w:pPr>
    </w:p>
    <w:p w14:paraId="200EF1DB" w14:textId="77777777" w:rsidR="008F3669" w:rsidRDefault="008F3669" w:rsidP="008F3669">
      <w:pPr>
        <w:pStyle w:val="ListingStandard"/>
      </w:pPr>
      <w:r>
        <w:t>Schritt 3: Countdown in Minuten und Sekunden anzeigen</w:t>
      </w:r>
    </w:p>
    <w:p w14:paraId="786131CD" w14:textId="77777777" w:rsidR="008F3669" w:rsidRDefault="008F3669" w:rsidP="008F3669">
      <w:pPr>
        <w:pStyle w:val="ListingStandard"/>
      </w:pPr>
    </w:p>
    <w:p w14:paraId="43C07E1B" w14:textId="77777777" w:rsidR="008F3669" w:rsidRDefault="008F3669" w:rsidP="008F3669">
      <w:pPr>
        <w:pStyle w:val="ListingStandard"/>
      </w:pPr>
      <w:r>
        <w:t>Damit unser Countdown nutzerfreundlicher ist, möchten wir nicht einfach nur die Gesamtsekunden anzeigen, sondern in Minuten und Sekunden umrechnen.</w:t>
      </w:r>
    </w:p>
    <w:p w14:paraId="4AB2BC95" w14:textId="77777777" w:rsidR="008F3669" w:rsidRDefault="008F3669" w:rsidP="008F3669">
      <w:pPr>
        <w:pStyle w:val="ListingStandard"/>
      </w:pPr>
    </w:p>
    <w:p w14:paraId="45F973C0" w14:textId="77777777" w:rsidR="008F3669" w:rsidRDefault="008F3669" w:rsidP="008F3669">
      <w:pPr>
        <w:pStyle w:val="ListingStandard"/>
      </w:pPr>
      <w:r>
        <w:t>Innerhalb unserer Schleife könnten wir das so lösen:</w:t>
      </w:r>
    </w:p>
    <w:p w14:paraId="0DDA5B81" w14:textId="77777777" w:rsidR="008F3669" w:rsidRDefault="008F3669" w:rsidP="008F3669">
      <w:pPr>
        <w:pStyle w:val="ListingStandard"/>
      </w:pPr>
    </w:p>
    <w:p w14:paraId="0CF513AC" w14:textId="77777777" w:rsidR="008F3669" w:rsidRDefault="008F3669" w:rsidP="008F3669">
      <w:pPr>
        <w:pStyle w:val="ListingStandard"/>
      </w:pPr>
      <w:r>
        <w:t>while sekunden &gt; 0:</w:t>
      </w:r>
    </w:p>
    <w:p w14:paraId="31005C9E" w14:textId="77777777" w:rsidR="008F3669" w:rsidRDefault="008F3669" w:rsidP="008F3669">
      <w:pPr>
        <w:pStyle w:val="ListingStandard"/>
      </w:pPr>
      <w:r>
        <w:t xml:space="preserve">    minuten_rest = sekunden // 60       # Ganze Minuten</w:t>
      </w:r>
    </w:p>
    <w:p w14:paraId="75EDD689" w14:textId="77777777" w:rsidR="008F3669" w:rsidRDefault="008F3669" w:rsidP="008F3669">
      <w:pPr>
        <w:pStyle w:val="ListingStandard"/>
      </w:pPr>
      <w:r>
        <w:t xml:space="preserve">    sekunden_rest = sekunden % 60       # Restsekunden</w:t>
      </w:r>
    </w:p>
    <w:p w14:paraId="404C4E5D" w14:textId="77777777" w:rsidR="008F3669" w:rsidRDefault="008F3669" w:rsidP="008F3669">
      <w:pPr>
        <w:pStyle w:val="ListingStandard"/>
      </w:pPr>
      <w:r>
        <w:t xml:space="preserve">    print(f"{minuten_rest:02d}:{sekunden_rest:02d}")</w:t>
      </w:r>
    </w:p>
    <w:p w14:paraId="4A6724B8" w14:textId="77777777" w:rsidR="008F3669" w:rsidRDefault="008F3669" w:rsidP="008F3669">
      <w:pPr>
        <w:pStyle w:val="ListingStandard"/>
      </w:pPr>
      <w:r>
        <w:t xml:space="preserve">    time.sleep(1)</w:t>
      </w:r>
    </w:p>
    <w:p w14:paraId="71F88600" w14:textId="77777777" w:rsidR="008F3669" w:rsidRDefault="008F3669" w:rsidP="008F3669">
      <w:pPr>
        <w:pStyle w:val="ListingStandard"/>
      </w:pPr>
      <w:r>
        <w:lastRenderedPageBreak/>
        <w:t xml:space="preserve">    sekunden -= 1</w:t>
      </w:r>
    </w:p>
    <w:p w14:paraId="6639A210" w14:textId="77777777" w:rsidR="008F3669" w:rsidRDefault="008F3669" w:rsidP="008F3669">
      <w:pPr>
        <w:pStyle w:val="ListingStandard"/>
      </w:pPr>
    </w:p>
    <w:p w14:paraId="4C0B2796" w14:textId="77777777" w:rsidR="008F3669" w:rsidRDefault="008F3669" w:rsidP="008F3669">
      <w:pPr>
        <w:pStyle w:val="ListingStandard"/>
      </w:pPr>
      <w:r>
        <w:t>Was passiert hier genau?</w:t>
      </w:r>
    </w:p>
    <w:p w14:paraId="62FA9549" w14:textId="77777777" w:rsidR="008F3669" w:rsidRDefault="008F3669" w:rsidP="008F3669">
      <w:pPr>
        <w:pStyle w:val="ListingStandard"/>
      </w:pPr>
      <w:r>
        <w:tab/>
        <w:t>•</w:t>
      </w:r>
      <w:r>
        <w:tab/>
        <w:t>Wir rechnen Sekunden zurück in Minuten (// 60) und Sekunden (% 60) um.</w:t>
      </w:r>
    </w:p>
    <w:p w14:paraId="423DEBA9" w14:textId="77777777" w:rsidR="008F3669" w:rsidRDefault="008F3669" w:rsidP="008F3669">
      <w:pPr>
        <w:pStyle w:val="ListingStandard"/>
      </w:pPr>
      <w:r>
        <w:tab/>
        <w:t>•</w:t>
      </w:r>
      <w:r>
        <w:tab/>
        <w:t>// liefert die Ganzzahl-Division (wie oft 60 in sekunden passt).</w:t>
      </w:r>
    </w:p>
    <w:p w14:paraId="5C867993" w14:textId="77777777" w:rsidR="008F3669" w:rsidRDefault="008F3669" w:rsidP="008F3669">
      <w:pPr>
        <w:pStyle w:val="ListingStandard"/>
      </w:pPr>
      <w:r>
        <w:tab/>
        <w:t>•</w:t>
      </w:r>
      <w:r>
        <w:tab/>
        <w:t>% liefert den Rest der Division (übrig gebliebene Sekunden).</w:t>
      </w:r>
    </w:p>
    <w:p w14:paraId="2DF2EBAC" w14:textId="77777777" w:rsidR="008F3669" w:rsidRDefault="008F3669" w:rsidP="008F3669">
      <w:pPr>
        <w:pStyle w:val="ListingStandard"/>
      </w:pPr>
      <w:r>
        <w:tab/>
        <w:t>•</w:t>
      </w:r>
      <w:r>
        <w:tab/>
        <w:t>Mit f"{minuten_rest:02d}:{sekunden_rest:02d}" formatieren wir die Anzeige schön auf MM:SS mit führenden Nullen.</w:t>
      </w:r>
    </w:p>
    <w:p w14:paraId="5B47F535" w14:textId="77777777" w:rsidR="008F3669" w:rsidRDefault="008F3669" w:rsidP="008F3669">
      <w:pPr>
        <w:pStyle w:val="ListingStandard"/>
      </w:pPr>
    </w:p>
    <w:p w14:paraId="7296D648" w14:textId="77777777" w:rsidR="008F3669" w:rsidRDefault="008F3669" w:rsidP="008F3669">
      <w:pPr>
        <w:pStyle w:val="ListingStandard"/>
      </w:pPr>
      <w:r>
        <w:t>⸻</w:t>
      </w:r>
    </w:p>
    <w:p w14:paraId="1FA774CE" w14:textId="77777777" w:rsidR="008F3669" w:rsidRDefault="008F3669" w:rsidP="008F3669">
      <w:pPr>
        <w:pStyle w:val="ListingStandard"/>
      </w:pPr>
    </w:p>
    <w:p w14:paraId="7638C4D8" w14:textId="77777777" w:rsidR="008F3669" w:rsidRDefault="008F3669" w:rsidP="008F3669">
      <w:pPr>
        <w:pStyle w:val="ListingStandard"/>
      </w:pPr>
      <w:r>
        <w:t>Schritt 4: Kompletter, verbesserter Code (mit Benutzereingabe)</w:t>
      </w:r>
    </w:p>
    <w:p w14:paraId="7AE493A4" w14:textId="77777777" w:rsidR="008F3669" w:rsidRDefault="008F3669" w:rsidP="008F3669">
      <w:pPr>
        <w:pStyle w:val="ListingStandard"/>
      </w:pPr>
    </w:p>
    <w:p w14:paraId="2E01007A" w14:textId="77777777" w:rsidR="008F3669" w:rsidRDefault="008F3669" w:rsidP="008F3669">
      <w:pPr>
        <w:pStyle w:val="ListingStandard"/>
      </w:pPr>
      <w:r>
        <w:t>Hier ist jetzt dein vollständiger Code inkl. aller Anpassungen:</w:t>
      </w:r>
    </w:p>
    <w:p w14:paraId="777C1292" w14:textId="77777777" w:rsidR="008F3669" w:rsidRDefault="008F3669" w:rsidP="008F3669">
      <w:pPr>
        <w:pStyle w:val="ListingStandard"/>
      </w:pPr>
    </w:p>
    <w:p w14:paraId="6DE16B77" w14:textId="77777777" w:rsidR="008F3669" w:rsidRDefault="008F3669" w:rsidP="008F3669">
      <w:pPr>
        <w:pStyle w:val="ListingStandard"/>
      </w:pPr>
      <w:r>
        <w:t>import time</w:t>
      </w:r>
    </w:p>
    <w:p w14:paraId="7BE49ACE" w14:textId="77777777" w:rsidR="008F3669" w:rsidRDefault="008F3669" w:rsidP="008F3669">
      <w:pPr>
        <w:pStyle w:val="ListingStandard"/>
      </w:pPr>
    </w:p>
    <w:p w14:paraId="0C13C44E" w14:textId="77777777" w:rsidR="008F3669" w:rsidRDefault="008F3669" w:rsidP="008F3669">
      <w:pPr>
        <w:pStyle w:val="ListingStandard"/>
      </w:pPr>
      <w:r>
        <w:t># Benutzer gibt Countdown-Zeit ein</w:t>
      </w:r>
    </w:p>
    <w:p w14:paraId="6D5E945D" w14:textId="77777777" w:rsidR="008F3669" w:rsidRDefault="008F3669" w:rsidP="008F3669">
      <w:pPr>
        <w:pStyle w:val="ListingStandard"/>
      </w:pPr>
      <w:r>
        <w:t>minuten = int(input("Wie viele Minuten soll der Countdown laufen? "))</w:t>
      </w:r>
    </w:p>
    <w:p w14:paraId="606E9E2F" w14:textId="77777777" w:rsidR="008F3669" w:rsidRDefault="008F3669" w:rsidP="008F3669">
      <w:pPr>
        <w:pStyle w:val="ListingStandard"/>
      </w:pPr>
      <w:r>
        <w:t>sekunden = minuten * 60  # Minuten in Sekunden umrechnen</w:t>
      </w:r>
    </w:p>
    <w:p w14:paraId="0EB74838" w14:textId="77777777" w:rsidR="008F3669" w:rsidRDefault="008F3669" w:rsidP="008F3669">
      <w:pPr>
        <w:pStyle w:val="ListingStandard"/>
      </w:pPr>
    </w:p>
    <w:p w14:paraId="285A4956" w14:textId="77777777" w:rsidR="008F3669" w:rsidRDefault="008F3669" w:rsidP="008F3669">
      <w:pPr>
        <w:pStyle w:val="ListingStandard"/>
      </w:pPr>
      <w:r>
        <w:t>print("Countdown startet!")</w:t>
      </w:r>
    </w:p>
    <w:p w14:paraId="2ABC3C8A" w14:textId="77777777" w:rsidR="008F3669" w:rsidRDefault="008F3669" w:rsidP="008F3669">
      <w:pPr>
        <w:pStyle w:val="ListingStandard"/>
      </w:pPr>
    </w:p>
    <w:p w14:paraId="126B3AE0" w14:textId="77777777" w:rsidR="008F3669" w:rsidRDefault="008F3669" w:rsidP="008F3669">
      <w:pPr>
        <w:pStyle w:val="ListingStandard"/>
      </w:pPr>
      <w:r>
        <w:t>while sekunden &gt; 0:</w:t>
      </w:r>
    </w:p>
    <w:p w14:paraId="36BE5474" w14:textId="77777777" w:rsidR="008F3669" w:rsidRDefault="008F3669" w:rsidP="008F3669">
      <w:pPr>
        <w:pStyle w:val="ListingStandard"/>
      </w:pPr>
      <w:r>
        <w:t xml:space="preserve">    minuten_rest = sekunden // 60</w:t>
      </w:r>
    </w:p>
    <w:p w14:paraId="3EBABF02" w14:textId="77777777" w:rsidR="008F3669" w:rsidRDefault="008F3669" w:rsidP="008F3669">
      <w:pPr>
        <w:pStyle w:val="ListingStandard"/>
      </w:pPr>
      <w:r>
        <w:t xml:space="preserve">    sekunden_rest = sekunden % 60</w:t>
      </w:r>
    </w:p>
    <w:p w14:paraId="1D3E738A" w14:textId="77777777" w:rsidR="008F3669" w:rsidRDefault="008F3669" w:rsidP="008F3669">
      <w:pPr>
        <w:pStyle w:val="ListingStandard"/>
      </w:pPr>
      <w:r>
        <w:t xml:space="preserve">    print(f"{minuten_rest:02d}:{sekunden_rest:02d}")</w:t>
      </w:r>
    </w:p>
    <w:p w14:paraId="7FE3375E" w14:textId="77777777" w:rsidR="008F3669" w:rsidRDefault="008F3669" w:rsidP="008F3669">
      <w:pPr>
        <w:pStyle w:val="ListingStandard"/>
      </w:pPr>
      <w:r>
        <w:t xml:space="preserve">    time.sleep(1)</w:t>
      </w:r>
    </w:p>
    <w:p w14:paraId="4AD000DE" w14:textId="77777777" w:rsidR="008F3669" w:rsidRDefault="008F3669" w:rsidP="008F3669">
      <w:pPr>
        <w:pStyle w:val="ListingStandard"/>
      </w:pPr>
      <w:r>
        <w:t xml:space="preserve">    sekunden -= 1</w:t>
      </w:r>
    </w:p>
    <w:p w14:paraId="28BE17E5" w14:textId="77777777" w:rsidR="008F3669" w:rsidRDefault="008F3669" w:rsidP="008F3669">
      <w:pPr>
        <w:pStyle w:val="ListingStandard"/>
      </w:pPr>
    </w:p>
    <w:p w14:paraId="1FA77E77" w14:textId="77777777" w:rsidR="008F3669" w:rsidRDefault="008F3669" w:rsidP="008F3669">
      <w:pPr>
        <w:pStyle w:val="ListingStandard"/>
      </w:pPr>
      <w:r>
        <w:t>print("Die Zeit ist abgelaufen!")</w:t>
      </w:r>
    </w:p>
    <w:p w14:paraId="77AB5FA3" w14:textId="77777777" w:rsidR="008F3669" w:rsidRDefault="008F3669" w:rsidP="008F3669">
      <w:pPr>
        <w:pStyle w:val="ListingStandard"/>
      </w:pPr>
    </w:p>
    <w:p w14:paraId="0480EA34" w14:textId="77777777" w:rsidR="008F3669" w:rsidRDefault="008F3669" w:rsidP="008F3669">
      <w:pPr>
        <w:pStyle w:val="ListingStandard"/>
      </w:pPr>
    </w:p>
    <w:p w14:paraId="60A57546" w14:textId="77777777" w:rsidR="008F3669" w:rsidRDefault="008F3669" w:rsidP="008F3669">
      <w:pPr>
        <w:pStyle w:val="ListingStandard"/>
      </w:pPr>
    </w:p>
    <w:p w14:paraId="4690FAF6" w14:textId="77777777" w:rsidR="008F3669" w:rsidRDefault="008F3669" w:rsidP="008F3669">
      <w:pPr>
        <w:pStyle w:val="ListingStandard"/>
      </w:pPr>
      <w:r>
        <w:t>⸻</w:t>
      </w:r>
    </w:p>
    <w:p w14:paraId="42F884DC" w14:textId="77777777" w:rsidR="008F3669" w:rsidRDefault="008F3669" w:rsidP="008F3669">
      <w:pPr>
        <w:pStyle w:val="ListingStandard"/>
      </w:pPr>
    </w:p>
    <w:p w14:paraId="530DCF6D" w14:textId="77777777" w:rsidR="008F3669" w:rsidRDefault="008F3669" w:rsidP="008F3669">
      <w:pPr>
        <w:pStyle w:val="ListingStandard"/>
      </w:pPr>
      <w:r>
        <w:t>Aufgabe für dich:</w:t>
      </w:r>
    </w:p>
    <w:p w14:paraId="53DB6AD4" w14:textId="77777777" w:rsidR="008F3669" w:rsidRDefault="008F3669" w:rsidP="008F3669">
      <w:pPr>
        <w:pStyle w:val="ListingStandard"/>
      </w:pPr>
    </w:p>
    <w:p w14:paraId="1E806F31" w14:textId="239E25E0" w:rsidR="00007E70" w:rsidRDefault="008F3669" w:rsidP="008F3669">
      <w:pPr>
        <w:pStyle w:val="ListingStandard"/>
      </w:pPr>
      <w:r>
        <w:t>Probier diesen Code jetzt aus und teste, ob alles wie gewünscht funktioniert. Sag mir Bescheid, falls du noch Fragen hast oder weitere Anpassungen möchtest!</w:t>
      </w:r>
    </w:p>
    <w:p w14:paraId="3210BE80" w14:textId="77777777" w:rsidR="008F3669" w:rsidRDefault="008F3669" w:rsidP="008F3669">
      <w:pPr>
        <w:pStyle w:val="ListingStandard"/>
      </w:pPr>
    </w:p>
    <w:p w14:paraId="209D9C37" w14:textId="77777777" w:rsidR="008F3669" w:rsidRDefault="008F3669" w:rsidP="008F3669">
      <w:pPr>
        <w:pStyle w:val="ListingStandard"/>
      </w:pPr>
    </w:p>
    <w:p w14:paraId="10BB618B" w14:textId="3FC06FC1" w:rsidR="00CA211C" w:rsidRDefault="00CA211C" w:rsidP="008F3669">
      <w:pPr>
        <w:pStyle w:val="ListingStandard"/>
        <w:rPr>
          <w:rStyle w:val="ListingZeichenFett"/>
        </w:rPr>
      </w:pPr>
      <w:r w:rsidRPr="00CA211C">
        <w:rPr>
          <w:rStyle w:val="ListingZeichenFett"/>
        </w:rPr>
        <w:t>Binde den Code nun in eine schöne grafische Umgebung ein. Verwende dazu die Bibliothek PyQt5. Das Fenster der Anwendung soll folgende Elemente enthalten: Ein Eingabefeld für die Timerzeit in Minuten, einen Pause-Button, einen Reset-Button, einen Stop-Button. Im gleichen Fenster soll der Countdown in Minuten und Sekunden in einem Anzeigefeld heruntergezählt werden.</w:t>
      </w:r>
    </w:p>
    <w:p w14:paraId="1561E58C" w14:textId="77777777" w:rsidR="003B7E2D" w:rsidRPr="00CA211C" w:rsidRDefault="003B7E2D" w:rsidP="008F3669">
      <w:pPr>
        <w:pStyle w:val="ListingStandard"/>
        <w:rPr>
          <w:rStyle w:val="ListingZeichenFett"/>
        </w:rPr>
      </w:pPr>
    </w:p>
    <w:p w14:paraId="7F6ACFF0" w14:textId="762DAE18" w:rsidR="003B7E2D" w:rsidRDefault="003B7E2D" w:rsidP="003B7E2D">
      <w:pPr>
        <w:pStyle w:val="ListingStandard"/>
      </w:pPr>
      <w:r>
        <w:t>&lt;Code siehe Programme&gt;</w:t>
      </w:r>
    </w:p>
    <w:p w14:paraId="1C7847E5" w14:textId="77777777" w:rsidR="00CA211C" w:rsidRDefault="00CA211C" w:rsidP="008F3669">
      <w:pPr>
        <w:pStyle w:val="ListingStandard"/>
      </w:pPr>
    </w:p>
    <w:p w14:paraId="50A907A7" w14:textId="77777777" w:rsidR="003B7E2D" w:rsidRDefault="003B7E2D" w:rsidP="003B7E2D">
      <w:pPr>
        <w:pStyle w:val="ListingStandard"/>
      </w:pPr>
      <w:r>
        <w:t>Erklärung des Codes:</w:t>
      </w:r>
    </w:p>
    <w:p w14:paraId="7F9771A6" w14:textId="77777777" w:rsidR="003B7E2D" w:rsidRDefault="003B7E2D" w:rsidP="003B7E2D">
      <w:pPr>
        <w:pStyle w:val="ListingStandard"/>
      </w:pPr>
      <w:r>
        <w:tab/>
        <w:t>•</w:t>
      </w:r>
      <w:r>
        <w:tab/>
        <w:t>Bibliotheken: Importiert die notwendigen Elemente von PyQt5.</w:t>
      </w:r>
    </w:p>
    <w:p w14:paraId="6FEFE14B" w14:textId="77777777" w:rsidR="003B7E2D" w:rsidRDefault="003B7E2D" w:rsidP="003B7E2D">
      <w:pPr>
        <w:pStyle w:val="ListingStandard"/>
      </w:pPr>
      <w:r>
        <w:tab/>
        <w:t>•</w:t>
      </w:r>
      <w:r>
        <w:tab/>
        <w:t>Klasse CountdownTimer: Definiert das Hauptfenster der Anwendung.</w:t>
      </w:r>
    </w:p>
    <w:p w14:paraId="60A2DAFA" w14:textId="77777777" w:rsidR="003B7E2D" w:rsidRDefault="003B7E2D" w:rsidP="003B7E2D">
      <w:pPr>
        <w:pStyle w:val="ListingStandard"/>
      </w:pPr>
      <w:r>
        <w:tab/>
        <w:t>•</w:t>
      </w:r>
      <w:r>
        <w:tab/>
        <w:t>GUI-Elemente:</w:t>
      </w:r>
    </w:p>
    <w:p w14:paraId="62B795D7" w14:textId="77777777" w:rsidR="003B7E2D" w:rsidRDefault="003B7E2D" w:rsidP="003B7E2D">
      <w:pPr>
        <w:pStyle w:val="ListingStandard"/>
      </w:pPr>
      <w:r>
        <w:tab/>
        <w:t>•</w:t>
      </w:r>
      <w:r>
        <w:tab/>
        <w:t>Eingabefeld (QLineEdit) für Minuten.</w:t>
      </w:r>
    </w:p>
    <w:p w14:paraId="37FC3DF6" w14:textId="77777777" w:rsidR="003B7E2D" w:rsidRDefault="003B7E2D" w:rsidP="003B7E2D">
      <w:pPr>
        <w:pStyle w:val="ListingStandard"/>
      </w:pPr>
      <w:r>
        <w:tab/>
        <w:t>•</w:t>
      </w:r>
      <w:r>
        <w:tab/>
        <w:t>Ein großes QLabel, um den Countdown anzuzeigen.</w:t>
      </w:r>
    </w:p>
    <w:p w14:paraId="62E1CC93" w14:textId="77777777" w:rsidR="003B7E2D" w:rsidRDefault="003B7E2D" w:rsidP="003B7E2D">
      <w:pPr>
        <w:pStyle w:val="ListingStandard"/>
      </w:pPr>
      <w:r>
        <w:tab/>
        <w:t>•</w:t>
      </w:r>
      <w:r>
        <w:tab/>
        <w:t>Buttons (QPushButton) für Start, Pause, Reset und Stop.</w:t>
      </w:r>
    </w:p>
    <w:p w14:paraId="0B7204D0" w14:textId="77777777" w:rsidR="003B7E2D" w:rsidRDefault="003B7E2D" w:rsidP="003B7E2D">
      <w:pPr>
        <w:pStyle w:val="ListingStandard"/>
      </w:pPr>
      <w:r>
        <w:tab/>
        <w:t>•</w:t>
      </w:r>
      <w:r>
        <w:tab/>
        <w:t>Timer (QTimer): Zählt jede Sekunde herunter und aktualisiert die Anzeige.</w:t>
      </w:r>
    </w:p>
    <w:p w14:paraId="302F5822" w14:textId="77777777" w:rsidR="003B7E2D" w:rsidRDefault="003B7E2D" w:rsidP="003B7E2D">
      <w:pPr>
        <w:pStyle w:val="ListingStandard"/>
      </w:pPr>
      <w:r>
        <w:tab/>
        <w:t>•</w:t>
      </w:r>
      <w:r>
        <w:tab/>
        <w:t>Button-Funktionen:</w:t>
      </w:r>
    </w:p>
    <w:p w14:paraId="2354EF83" w14:textId="77777777" w:rsidR="003B7E2D" w:rsidRDefault="003B7E2D" w:rsidP="003B7E2D">
      <w:pPr>
        <w:pStyle w:val="ListingStandard"/>
      </w:pPr>
      <w:r>
        <w:tab/>
        <w:t>•</w:t>
      </w:r>
      <w:r>
        <w:tab/>
        <w:t>start_timer(): Startet oder setzt den Timer fort.</w:t>
      </w:r>
    </w:p>
    <w:p w14:paraId="0C75424B" w14:textId="77777777" w:rsidR="003B7E2D" w:rsidRDefault="003B7E2D" w:rsidP="003B7E2D">
      <w:pPr>
        <w:pStyle w:val="ListingStandard"/>
      </w:pPr>
      <w:r>
        <w:tab/>
        <w:t>•</w:t>
      </w:r>
      <w:r>
        <w:tab/>
        <w:t>pause_timer(): Pausiert den Countdown.</w:t>
      </w:r>
    </w:p>
    <w:p w14:paraId="097CF896" w14:textId="77777777" w:rsidR="003B7E2D" w:rsidRDefault="003B7E2D" w:rsidP="003B7E2D">
      <w:pPr>
        <w:pStyle w:val="ListingStandard"/>
      </w:pPr>
      <w:r>
        <w:tab/>
        <w:t>•</w:t>
      </w:r>
      <w:r>
        <w:tab/>
        <w:t>reset_timer(): Setzt den Timer zurück auf 00:00.</w:t>
      </w:r>
    </w:p>
    <w:p w14:paraId="1A5954F5" w14:textId="77777777" w:rsidR="003B7E2D" w:rsidRDefault="003B7E2D" w:rsidP="003B7E2D">
      <w:pPr>
        <w:pStyle w:val="ListingStandard"/>
      </w:pPr>
      <w:r>
        <w:tab/>
        <w:t>•</w:t>
      </w:r>
      <w:r>
        <w:tab/>
        <w:t>stop_timer(): Stoppt den Timer und gibt eine entsprechende Nachricht aus.</w:t>
      </w:r>
    </w:p>
    <w:p w14:paraId="701CF2E6" w14:textId="77777777" w:rsidR="003B7E2D" w:rsidRDefault="003B7E2D" w:rsidP="003B7E2D">
      <w:pPr>
        <w:pStyle w:val="ListingStandard"/>
      </w:pPr>
    </w:p>
    <w:p w14:paraId="17377314" w14:textId="219F4EBA" w:rsidR="00CA211C" w:rsidRDefault="003B7E2D" w:rsidP="003B7E2D">
      <w:pPr>
        <w:pStyle w:val="ListingStandard"/>
      </w:pPr>
      <w:r>
        <w:t>Du kannst die Anwendung direkt ausführen und gerne Rückmeldung geben, wenn du weitere Anpassungen wünschst!</w:t>
      </w:r>
    </w:p>
    <w:p w14:paraId="714B6C4A" w14:textId="77777777" w:rsidR="00172D11" w:rsidRDefault="00172D11" w:rsidP="003B7E2D">
      <w:pPr>
        <w:pStyle w:val="ListingStandard"/>
      </w:pPr>
    </w:p>
    <w:p w14:paraId="3D0046CF" w14:textId="77777777" w:rsidR="00172D11" w:rsidRDefault="00172D11" w:rsidP="003B7E2D">
      <w:pPr>
        <w:pStyle w:val="ListingStandard"/>
      </w:pPr>
    </w:p>
    <w:p w14:paraId="68F81DD0" w14:textId="77777777" w:rsidR="00764B6D" w:rsidRPr="004732A5" w:rsidRDefault="00764B6D" w:rsidP="00764B6D">
      <w:pPr>
        <w:rPr>
          <w:rStyle w:val="ListingZeichenFett"/>
        </w:rPr>
      </w:pPr>
      <w:r w:rsidRPr="004732A5">
        <w:rPr>
          <w:rStyle w:val="ListingZeichenFett"/>
        </w:rPr>
        <w:t>Ich möchte in Python eine quadratische Gleichung wie 2x² + 8x + 6 = 0 lösen. Gibt es dafür eine geeignete Bibliothek, anstatt die Lösungsformel selbst zu programmieren?</w:t>
      </w:r>
    </w:p>
    <w:p w14:paraId="119CA110" w14:textId="77777777" w:rsidR="00764B6D" w:rsidRDefault="00764B6D" w:rsidP="00764B6D">
      <w:pPr>
        <w:pStyle w:val="ListingStandard"/>
      </w:pPr>
      <w:r>
        <w:lastRenderedPageBreak/>
        <w:t>Ja, eine sehr geeignete Python-Bibliothek hierfür ist SymPy. Sie bietet eine komfortable Möglichkeit, symbolische Mathematik zu betreiben, und ist besonders gut darin, Gleichungen zu lösen.</w:t>
      </w:r>
    </w:p>
    <w:p w14:paraId="40DB96E3" w14:textId="77777777" w:rsidR="00764B6D" w:rsidRDefault="00764B6D" w:rsidP="00764B6D">
      <w:pPr>
        <w:pStyle w:val="ListingStandard"/>
      </w:pPr>
      <w:r>
        <w:t>Falls sie noch nicht installiert ist, kannst du sie ganz einfach via pip installieren:</w:t>
      </w:r>
    </w:p>
    <w:p w14:paraId="43386585" w14:textId="77777777" w:rsidR="00764B6D" w:rsidRDefault="00764B6D" w:rsidP="00764B6D">
      <w:pPr>
        <w:pStyle w:val="ListingStandard"/>
      </w:pPr>
      <w:r>
        <w:t>pip install sympy</w:t>
      </w:r>
    </w:p>
    <w:p w14:paraId="659B7E19" w14:textId="77777777" w:rsidR="00764B6D" w:rsidRPr="004732A5" w:rsidRDefault="00764B6D" w:rsidP="00764B6D">
      <w:pPr>
        <w:pStyle w:val="ListingStandard"/>
      </w:pPr>
      <w:r w:rsidRPr="004732A5">
        <w:t>Vorteile von SymPy:</w:t>
      </w:r>
    </w:p>
    <w:p w14:paraId="19417CAC" w14:textId="77777777" w:rsidR="00764B6D" w:rsidRPr="004732A5" w:rsidRDefault="00764B6D" w:rsidP="00764B6D">
      <w:pPr>
        <w:pStyle w:val="ListingStandard"/>
      </w:pPr>
      <w:r w:rsidRPr="004732A5">
        <w:tab/>
        <w:t>•</w:t>
      </w:r>
      <w:r w:rsidRPr="004732A5">
        <w:tab/>
        <w:t>Einfache Syntax</w:t>
      </w:r>
    </w:p>
    <w:p w14:paraId="00588211" w14:textId="77777777" w:rsidR="00764B6D" w:rsidRPr="004732A5" w:rsidRDefault="00764B6D" w:rsidP="00764B6D">
      <w:pPr>
        <w:pStyle w:val="ListingStandard"/>
      </w:pPr>
      <w:r w:rsidRPr="004732A5">
        <w:tab/>
        <w:t>•</w:t>
      </w:r>
      <w:r w:rsidRPr="004732A5">
        <w:tab/>
        <w:t>Automatische symbolische Berechnung (exakte Werte)</w:t>
      </w:r>
    </w:p>
    <w:p w14:paraId="5E8286C3" w14:textId="77777777" w:rsidR="00764B6D" w:rsidRPr="004732A5" w:rsidRDefault="00764B6D" w:rsidP="00764B6D">
      <w:pPr>
        <w:pStyle w:val="ListingStandard"/>
      </w:pPr>
      <w:r w:rsidRPr="004732A5">
        <w:tab/>
        <w:t>•</w:t>
      </w:r>
      <w:r w:rsidRPr="004732A5">
        <w:tab/>
        <w:t>Kann auch komplexe Gleichungen lösen</w:t>
      </w:r>
    </w:p>
    <w:p w14:paraId="5078D6B5" w14:textId="77777777" w:rsidR="00764B6D" w:rsidRDefault="00764B6D" w:rsidP="00764B6D">
      <w:pPr>
        <w:pStyle w:val="ListingStandard"/>
      </w:pPr>
      <w:r w:rsidRPr="004732A5">
        <w:t>SymPy ist in deinem Fall also ideal, wenn du dich nicht selbst mit der Lösungsformel herumschlagen willst.</w:t>
      </w:r>
    </w:p>
    <w:p w14:paraId="2161F18E" w14:textId="77777777" w:rsidR="00764B6D" w:rsidRDefault="00764B6D" w:rsidP="00764B6D">
      <w:pPr>
        <w:pStyle w:val="ListingStandard"/>
      </w:pPr>
    </w:p>
    <w:p w14:paraId="46D1CD3F" w14:textId="77777777" w:rsidR="00764B6D" w:rsidRDefault="00764B6D" w:rsidP="00764B6D">
      <w:pPr>
        <w:rPr>
          <w:rStyle w:val="ListingZeichenFett"/>
        </w:rPr>
      </w:pPr>
      <w:r w:rsidRPr="00D35A52">
        <w:rPr>
          <w:rStyle w:val="ListingZeichenFett"/>
        </w:rPr>
        <w:t>Erstelle mir bitte anhand des obigen Beispiels Python Code, der die Gleichung mit Hilfe von SymPy löst.</w:t>
      </w:r>
    </w:p>
    <w:p w14:paraId="58CC9955" w14:textId="77777777" w:rsidR="00764B6D" w:rsidRPr="00D35A52" w:rsidRDefault="00764B6D" w:rsidP="00764B6D">
      <w:pPr>
        <w:rPr>
          <w:rStyle w:val="ListingZeichenFett"/>
        </w:rPr>
      </w:pPr>
    </w:p>
    <w:p w14:paraId="34EE759F" w14:textId="77777777" w:rsidR="00764B6D" w:rsidRDefault="00764B6D" w:rsidP="00764B6D">
      <w:pPr>
        <w:pStyle w:val="ListingStandard"/>
      </w:pPr>
      <w:r>
        <w:t>from sympy import symbols, Eq, solve</w:t>
      </w:r>
    </w:p>
    <w:p w14:paraId="3B231C2B" w14:textId="77777777" w:rsidR="00764B6D" w:rsidRDefault="00764B6D" w:rsidP="00764B6D">
      <w:pPr>
        <w:pStyle w:val="ListingStandard"/>
      </w:pPr>
      <w:r>
        <w:t># Symbol definieren</w:t>
      </w:r>
    </w:p>
    <w:p w14:paraId="4CFC7B6E" w14:textId="77777777" w:rsidR="00764B6D" w:rsidRDefault="00764B6D" w:rsidP="00764B6D">
      <w:pPr>
        <w:pStyle w:val="ListingStandard"/>
      </w:pPr>
      <w:r>
        <w:t>x = symbols('x')</w:t>
      </w:r>
    </w:p>
    <w:p w14:paraId="0D1814B0" w14:textId="77777777" w:rsidR="00764B6D" w:rsidRDefault="00764B6D" w:rsidP="00764B6D">
      <w:pPr>
        <w:pStyle w:val="ListingStandard"/>
      </w:pPr>
      <w:r>
        <w:t># Gleichung definieren: 2x² + 8x + 6 = 0</w:t>
      </w:r>
    </w:p>
    <w:p w14:paraId="6FDE62BA" w14:textId="77777777" w:rsidR="00764B6D" w:rsidRDefault="00764B6D" w:rsidP="00764B6D">
      <w:pPr>
        <w:pStyle w:val="ListingStandard"/>
      </w:pPr>
      <w:r>
        <w:t>gleichung = Eq(2*x**2 + 8*x + 6, 0)</w:t>
      </w:r>
    </w:p>
    <w:p w14:paraId="417E5BA7" w14:textId="77777777" w:rsidR="00764B6D" w:rsidRDefault="00764B6D" w:rsidP="00764B6D">
      <w:pPr>
        <w:pStyle w:val="ListingStandard"/>
      </w:pPr>
      <w:r>
        <w:t># Gleichung lösen</w:t>
      </w:r>
    </w:p>
    <w:p w14:paraId="278EE6AB" w14:textId="77777777" w:rsidR="00764B6D" w:rsidRDefault="00764B6D" w:rsidP="00764B6D">
      <w:pPr>
        <w:pStyle w:val="ListingStandard"/>
      </w:pPr>
      <w:r>
        <w:t>loesungen = solve(gleichung, x)</w:t>
      </w:r>
    </w:p>
    <w:p w14:paraId="3033EF29" w14:textId="77777777" w:rsidR="00764B6D" w:rsidRDefault="00764B6D" w:rsidP="00764B6D">
      <w:pPr>
        <w:pStyle w:val="ListingStandard"/>
      </w:pPr>
      <w:r>
        <w:t>print("Lösungen:", loesungen)</w:t>
      </w:r>
    </w:p>
    <w:p w14:paraId="536AC4D8" w14:textId="77777777" w:rsidR="00764B6D" w:rsidRDefault="00764B6D" w:rsidP="00764B6D">
      <w:pPr>
        <w:pStyle w:val="ListingStandard"/>
      </w:pPr>
      <w:r>
        <w:t>Ausgabe:</w:t>
      </w:r>
    </w:p>
    <w:p w14:paraId="420E8137" w14:textId="77777777" w:rsidR="00764B6D" w:rsidRDefault="00764B6D" w:rsidP="00764B6D">
      <w:pPr>
        <w:pStyle w:val="ListingStandard"/>
      </w:pPr>
      <w:r>
        <w:t>Lösungen: [-3, -1]</w:t>
      </w:r>
    </w:p>
    <w:p w14:paraId="417FE04A" w14:textId="77777777" w:rsidR="00764B6D" w:rsidRDefault="00764B6D" w:rsidP="00764B6D">
      <w:pPr>
        <w:pStyle w:val="ListingStandard"/>
      </w:pPr>
      <w:r>
        <w:t>SymPy ist in deinem Fall also ideal, wenn du dich nicht selbst mit der Lösungsformel herumschlagen willst.</w:t>
      </w:r>
    </w:p>
    <w:p w14:paraId="5155F07F" w14:textId="77777777" w:rsidR="00764B6D" w:rsidRDefault="00764B6D" w:rsidP="003B7E2D">
      <w:pPr>
        <w:pStyle w:val="ListingStandard"/>
      </w:pPr>
    </w:p>
    <w:p w14:paraId="1B07C654" w14:textId="77777777" w:rsidR="00C11234" w:rsidRDefault="00C11234" w:rsidP="003B7E2D">
      <w:pPr>
        <w:pStyle w:val="ListingStandard"/>
      </w:pPr>
    </w:p>
    <w:p w14:paraId="2DC6E78E" w14:textId="69DCAA4E" w:rsidR="00C11234" w:rsidRPr="00C11234" w:rsidRDefault="00C11234" w:rsidP="003B7E2D">
      <w:pPr>
        <w:pStyle w:val="ListingStandard"/>
        <w:rPr>
          <w:rStyle w:val="ListingZeichenFett"/>
        </w:rPr>
      </w:pPr>
      <w:r w:rsidRPr="00C11234">
        <w:rPr>
          <w:rStyle w:val="ListingZeichenFett"/>
        </w:rPr>
        <w:t>Ich möchte mit SymPy einen Gleichungslöser programmieren. Der Benutzer gibt Gleichungen ein, die die Variable x enthalten. Erkläre, wie ich dabei grundsätzlich vorgehen muss. Insbesondere interessiert mich, nach welchen Regeln der Benutzer die Gleichung eingeben muss, damit SymPy sie erkennen und lösen kann. Erstelle noch keinen Python-Code, sondern entwickle nur ein grobes Konzept.</w:t>
      </w:r>
    </w:p>
    <w:p w14:paraId="7992BA19" w14:textId="77777777" w:rsidR="00C11234" w:rsidRDefault="00C11234" w:rsidP="003B7E2D">
      <w:pPr>
        <w:pStyle w:val="ListingStandard"/>
      </w:pPr>
    </w:p>
    <w:p w14:paraId="25FB2F7C" w14:textId="77777777" w:rsidR="00DC6F31" w:rsidRDefault="00DC6F31" w:rsidP="00DC6F31">
      <w:pPr>
        <w:pStyle w:val="ListingStandard"/>
      </w:pPr>
      <w:r>
        <w:lastRenderedPageBreak/>
        <w:t>Hier ein grobes Konzept, wie du mit SymPy grundsätzlich einen Gleichungslöser programmierst und worauf du achten musst, damit SymPy die Gleichungen erkennt und löst:</w:t>
      </w:r>
    </w:p>
    <w:p w14:paraId="30597680" w14:textId="77777777" w:rsidR="00DC6F31" w:rsidRDefault="00DC6F31" w:rsidP="00DC6F31">
      <w:pPr>
        <w:pStyle w:val="ListingStandard"/>
      </w:pPr>
    </w:p>
    <w:p w14:paraId="7323C6CB" w14:textId="77777777" w:rsidR="00DC6F31" w:rsidRDefault="00DC6F31" w:rsidP="00DC6F31">
      <w:pPr>
        <w:pStyle w:val="ListingStandard"/>
      </w:pPr>
      <w:r>
        <w:t>⸻</w:t>
      </w:r>
    </w:p>
    <w:p w14:paraId="3E8E3FB9" w14:textId="77777777" w:rsidR="00DC6F31" w:rsidRDefault="00DC6F31" w:rsidP="00DC6F31">
      <w:pPr>
        <w:pStyle w:val="ListingStandard"/>
      </w:pPr>
    </w:p>
    <w:p w14:paraId="722F7E49" w14:textId="77777777" w:rsidR="00DC6F31" w:rsidRDefault="00DC6F31" w:rsidP="00DC6F31">
      <w:pPr>
        <w:pStyle w:val="ListingStandard"/>
      </w:pPr>
      <w:r>
        <w:t>Schritt 1: Funktionsweise verstehen</w:t>
      </w:r>
    </w:p>
    <w:p w14:paraId="230CADCF" w14:textId="77777777" w:rsidR="00DC6F31" w:rsidRDefault="00DC6F31" w:rsidP="00DC6F31">
      <w:pPr>
        <w:pStyle w:val="ListingStandard"/>
      </w:pPr>
    </w:p>
    <w:p w14:paraId="38749845" w14:textId="77777777" w:rsidR="00DC6F31" w:rsidRDefault="00DC6F31" w:rsidP="00DC6F31">
      <w:pPr>
        <w:pStyle w:val="ListingStandard"/>
      </w:pPr>
      <w:r>
        <w:t>SymPy kann mathematische Ausdrücke und Gleichungen verarbeiten, wenn sie korrekt formatiert sind. Dein Programm muss:</w:t>
      </w:r>
    </w:p>
    <w:p w14:paraId="6C026023" w14:textId="77777777" w:rsidR="00DC6F31" w:rsidRDefault="00DC6F31" w:rsidP="00DC6F31">
      <w:pPr>
        <w:pStyle w:val="ListingStandard"/>
      </w:pPr>
      <w:r>
        <w:tab/>
        <w:t>•</w:t>
      </w:r>
      <w:r>
        <w:tab/>
        <w:t>Eine Eingabe vom Benutzer als Text (String) entgegennehmen.</w:t>
      </w:r>
    </w:p>
    <w:p w14:paraId="322F0D16" w14:textId="77777777" w:rsidR="00DC6F31" w:rsidRDefault="00DC6F31" w:rsidP="00DC6F31">
      <w:pPr>
        <w:pStyle w:val="ListingStandard"/>
      </w:pPr>
      <w:r>
        <w:tab/>
        <w:t>•</w:t>
      </w:r>
      <w:r>
        <w:tab/>
        <w:t>Diesen String in eine SymPy-verarbeitbare Gleichung umwandeln (parsen).</w:t>
      </w:r>
    </w:p>
    <w:p w14:paraId="5215CDE6" w14:textId="77777777" w:rsidR="00DC6F31" w:rsidRDefault="00DC6F31" w:rsidP="00DC6F31">
      <w:pPr>
        <w:pStyle w:val="ListingStandard"/>
      </w:pPr>
      <w:r>
        <w:tab/>
        <w:t>•</w:t>
      </w:r>
      <w:r>
        <w:tab/>
        <w:t>Die Gleichung nach der Variablen x auflösen.</w:t>
      </w:r>
    </w:p>
    <w:p w14:paraId="2988C048" w14:textId="77777777" w:rsidR="00DC6F31" w:rsidRDefault="00DC6F31" w:rsidP="00DC6F31">
      <w:pPr>
        <w:pStyle w:val="ListingStandard"/>
      </w:pPr>
      <w:r>
        <w:tab/>
        <w:t>•</w:t>
      </w:r>
      <w:r>
        <w:tab/>
        <w:t>Die Lösungen anschließend ausgeben.</w:t>
      </w:r>
    </w:p>
    <w:p w14:paraId="7E4547D2" w14:textId="77777777" w:rsidR="00DC6F31" w:rsidRDefault="00DC6F31" w:rsidP="00DC6F31">
      <w:pPr>
        <w:pStyle w:val="ListingStandard"/>
      </w:pPr>
    </w:p>
    <w:p w14:paraId="42E12FEF" w14:textId="77777777" w:rsidR="00DC6F31" w:rsidRDefault="00DC6F31" w:rsidP="00DC6F31">
      <w:pPr>
        <w:pStyle w:val="ListingStandard"/>
      </w:pPr>
      <w:r>
        <w:t>⸻</w:t>
      </w:r>
    </w:p>
    <w:p w14:paraId="53F8CC33" w14:textId="77777777" w:rsidR="00DC6F31" w:rsidRDefault="00DC6F31" w:rsidP="00DC6F31">
      <w:pPr>
        <w:pStyle w:val="ListingStandard"/>
      </w:pPr>
    </w:p>
    <w:p w14:paraId="0ABE9B58" w14:textId="77777777" w:rsidR="00DC6F31" w:rsidRDefault="00DC6F31" w:rsidP="00DC6F31">
      <w:pPr>
        <w:pStyle w:val="ListingStandard"/>
      </w:pPr>
      <w:r>
        <w:t>Schritt 2: Anforderungen an Benutzereingaben</w:t>
      </w:r>
    </w:p>
    <w:p w14:paraId="4D5A3823" w14:textId="77777777" w:rsidR="00DC6F31" w:rsidRDefault="00DC6F31" w:rsidP="00DC6F31">
      <w:pPr>
        <w:pStyle w:val="ListingStandard"/>
      </w:pPr>
    </w:p>
    <w:p w14:paraId="19288743" w14:textId="77777777" w:rsidR="00DC6F31" w:rsidRDefault="00DC6F31" w:rsidP="00DC6F31">
      <w:pPr>
        <w:pStyle w:val="ListingStandard"/>
      </w:pPr>
      <w:r>
        <w:t>Die Eingabe der Gleichungen durch den Benutzer sollte klare Regeln befolgen, da SymPy eine eindeutige Struktur benötigt:</w:t>
      </w:r>
    </w:p>
    <w:p w14:paraId="42D9C212" w14:textId="77777777" w:rsidR="00DC6F31" w:rsidRDefault="00DC6F31" w:rsidP="00DC6F31">
      <w:pPr>
        <w:pStyle w:val="ListingStandard"/>
      </w:pPr>
    </w:p>
    <w:p w14:paraId="36F7173D" w14:textId="77777777" w:rsidR="00DC6F31" w:rsidRDefault="00DC6F31" w:rsidP="00DC6F31">
      <w:pPr>
        <w:pStyle w:val="ListingStandard"/>
      </w:pPr>
      <w:r>
        <w:rPr>
          <w:rFonts w:ascii="Apple Color Emoji" w:hAnsi="Apple Color Emoji" w:cs="Apple Color Emoji"/>
        </w:rPr>
        <w:t>✅</w:t>
      </w:r>
      <w:r>
        <w:t xml:space="preserve"> Erlaubte Schreibweisen:</w:t>
      </w:r>
    </w:p>
    <w:p w14:paraId="40434BD0" w14:textId="77777777" w:rsidR="00DC6F31" w:rsidRDefault="00DC6F31" w:rsidP="00DC6F31">
      <w:pPr>
        <w:pStyle w:val="ListingStandard"/>
      </w:pPr>
      <w:r>
        <w:tab/>
        <w:t>•</w:t>
      </w:r>
      <w:r>
        <w:tab/>
        <w:t>Verwenden von x als Variable, z.B.:</w:t>
      </w:r>
    </w:p>
    <w:p w14:paraId="70C03D6E" w14:textId="77777777" w:rsidR="00DC6F31" w:rsidRDefault="00DC6F31" w:rsidP="00DC6F31">
      <w:pPr>
        <w:pStyle w:val="ListingStandard"/>
      </w:pPr>
    </w:p>
    <w:p w14:paraId="1A01A11F" w14:textId="77777777" w:rsidR="00DC6F31" w:rsidRDefault="00DC6F31" w:rsidP="00DC6F31">
      <w:pPr>
        <w:pStyle w:val="ListingStandard"/>
      </w:pPr>
      <w:r>
        <w:t>3*x + 2 = 8</w:t>
      </w:r>
    </w:p>
    <w:p w14:paraId="4B8ED4FD" w14:textId="77777777" w:rsidR="00DC6F31" w:rsidRDefault="00DC6F31" w:rsidP="00DC6F31">
      <w:pPr>
        <w:pStyle w:val="ListingStandard"/>
      </w:pPr>
      <w:r>
        <w:t>x**2 - 4 = 0</w:t>
      </w:r>
    </w:p>
    <w:p w14:paraId="418DC6A0" w14:textId="77777777" w:rsidR="00DC6F31" w:rsidRDefault="00DC6F31" w:rsidP="00DC6F31">
      <w:pPr>
        <w:pStyle w:val="ListingStandard"/>
      </w:pPr>
      <w:r>
        <w:t>sin(x) = 0.5</w:t>
      </w:r>
    </w:p>
    <w:p w14:paraId="7709C45C" w14:textId="77777777" w:rsidR="00DC6F31" w:rsidRDefault="00DC6F31" w:rsidP="00DC6F31">
      <w:pPr>
        <w:pStyle w:val="ListingStandard"/>
      </w:pPr>
    </w:p>
    <w:p w14:paraId="4CBEEE43" w14:textId="77777777" w:rsidR="00DC6F31" w:rsidRDefault="00DC6F31" w:rsidP="00DC6F31">
      <w:pPr>
        <w:pStyle w:val="ListingStandard"/>
      </w:pPr>
    </w:p>
    <w:p w14:paraId="53C76F4F" w14:textId="77777777" w:rsidR="00DC6F31" w:rsidRDefault="00DC6F31" w:rsidP="00DC6F31">
      <w:pPr>
        <w:pStyle w:val="ListingStandard"/>
      </w:pPr>
      <w:r>
        <w:tab/>
        <w:t>•</w:t>
      </w:r>
      <w:r>
        <w:tab/>
        <w:t>Mathematische Operatoren:</w:t>
      </w:r>
    </w:p>
    <w:p w14:paraId="250603EA" w14:textId="77777777" w:rsidR="00DC6F31" w:rsidRDefault="00DC6F31" w:rsidP="00DC6F31">
      <w:pPr>
        <w:pStyle w:val="ListingStandard"/>
      </w:pPr>
      <w:r>
        <w:tab/>
        <w:t>•</w:t>
      </w:r>
      <w:r>
        <w:tab/>
        <w:t>Addition (+), Subtraktion (-), Multiplikation (*), Division (/), Potenzierung (**).</w:t>
      </w:r>
    </w:p>
    <w:p w14:paraId="72D0F628" w14:textId="77777777" w:rsidR="00DC6F31" w:rsidRDefault="00DC6F31" w:rsidP="00DC6F31">
      <w:pPr>
        <w:pStyle w:val="ListingStandard"/>
      </w:pPr>
      <w:r>
        <w:tab/>
        <w:t>•</w:t>
      </w:r>
      <w:r>
        <w:tab/>
        <w:t>Erlaubte mathematische Funktionen:</w:t>
      </w:r>
    </w:p>
    <w:p w14:paraId="558047AD" w14:textId="77777777" w:rsidR="00DC6F31" w:rsidRDefault="00DC6F31" w:rsidP="00DC6F31">
      <w:pPr>
        <w:pStyle w:val="ListingStandard"/>
      </w:pPr>
      <w:r>
        <w:tab/>
        <w:t>•</w:t>
      </w:r>
      <w:r>
        <w:tab/>
        <w:t>sin(x), cos(x), tan(x)</w:t>
      </w:r>
    </w:p>
    <w:p w14:paraId="354AAE4F" w14:textId="77777777" w:rsidR="00DC6F31" w:rsidRDefault="00DC6F31" w:rsidP="00DC6F31">
      <w:pPr>
        <w:pStyle w:val="ListingStandard"/>
      </w:pPr>
      <w:r>
        <w:tab/>
        <w:t>•</w:t>
      </w:r>
      <w:r>
        <w:tab/>
        <w:t>exp(x), log(x), sqrt(x)</w:t>
      </w:r>
    </w:p>
    <w:p w14:paraId="0D0DED36" w14:textId="77777777" w:rsidR="00DC6F31" w:rsidRDefault="00DC6F31" w:rsidP="00DC6F31">
      <w:pPr>
        <w:pStyle w:val="ListingStandard"/>
      </w:pPr>
      <w:r>
        <w:tab/>
        <w:t>•</w:t>
      </w:r>
      <w:r>
        <w:tab/>
        <w:t>Explizite Multiplikation notwendig:</w:t>
      </w:r>
    </w:p>
    <w:p w14:paraId="6A51E24B" w14:textId="77777777" w:rsidR="00DC6F31" w:rsidRDefault="00DC6F31" w:rsidP="00DC6F31">
      <w:pPr>
        <w:pStyle w:val="ListingStandard"/>
      </w:pPr>
    </w:p>
    <w:p w14:paraId="6263417E" w14:textId="77777777" w:rsidR="00DC6F31" w:rsidRDefault="00DC6F31" w:rsidP="00DC6F31">
      <w:pPr>
        <w:pStyle w:val="ListingStandard"/>
      </w:pPr>
      <w:r>
        <w:t>2*x   # Richtig</w:t>
      </w:r>
    </w:p>
    <w:p w14:paraId="14D46E58" w14:textId="77777777" w:rsidR="00DC6F31" w:rsidRDefault="00DC6F31" w:rsidP="00DC6F31">
      <w:pPr>
        <w:pStyle w:val="ListingStandard"/>
      </w:pPr>
      <w:r>
        <w:t>2x    # Falsch</w:t>
      </w:r>
    </w:p>
    <w:p w14:paraId="3499EB34" w14:textId="77777777" w:rsidR="00DC6F31" w:rsidRDefault="00DC6F31" w:rsidP="00DC6F31">
      <w:pPr>
        <w:pStyle w:val="ListingStandard"/>
      </w:pPr>
    </w:p>
    <w:p w14:paraId="0FE0FD70" w14:textId="77777777" w:rsidR="00DC6F31" w:rsidRDefault="00DC6F31" w:rsidP="00DC6F31">
      <w:pPr>
        <w:pStyle w:val="ListingStandard"/>
      </w:pPr>
    </w:p>
    <w:p w14:paraId="45677978" w14:textId="77777777" w:rsidR="00DC6F31" w:rsidRDefault="00DC6F31" w:rsidP="00DC6F31">
      <w:pPr>
        <w:pStyle w:val="ListingStandard"/>
      </w:pPr>
      <w:r>
        <w:tab/>
        <w:t>•</w:t>
      </w:r>
      <w:r>
        <w:tab/>
        <w:t>Gleichheitszeichen (=) genau einmal:</w:t>
      </w:r>
    </w:p>
    <w:p w14:paraId="2DABCAE2" w14:textId="77777777" w:rsidR="00DC6F31" w:rsidRDefault="00DC6F31" w:rsidP="00DC6F31">
      <w:pPr>
        <w:pStyle w:val="ListingStandard"/>
      </w:pPr>
    </w:p>
    <w:p w14:paraId="32931539" w14:textId="77777777" w:rsidR="00DC6F31" w:rsidRDefault="00DC6F31" w:rsidP="00DC6F31">
      <w:pPr>
        <w:pStyle w:val="ListingStandard"/>
      </w:pPr>
      <w:r>
        <w:t>x**2 - 4 = 0   # Korrekt</w:t>
      </w:r>
    </w:p>
    <w:p w14:paraId="4FA1EC5F" w14:textId="77777777" w:rsidR="00DC6F31" w:rsidRDefault="00DC6F31" w:rsidP="00DC6F31">
      <w:pPr>
        <w:pStyle w:val="ListingStandard"/>
      </w:pPr>
    </w:p>
    <w:p w14:paraId="11F5C8FD" w14:textId="77777777" w:rsidR="00DC6F31" w:rsidRDefault="00DC6F31" w:rsidP="00DC6F31">
      <w:pPr>
        <w:pStyle w:val="ListingStandard"/>
      </w:pPr>
    </w:p>
    <w:p w14:paraId="1D2C4889" w14:textId="77777777" w:rsidR="00DC6F31" w:rsidRDefault="00DC6F31" w:rsidP="00DC6F31">
      <w:pPr>
        <w:pStyle w:val="ListingStandard"/>
      </w:pPr>
    </w:p>
    <w:p w14:paraId="46E77334" w14:textId="77777777" w:rsidR="00DC6F31" w:rsidRDefault="00DC6F31" w:rsidP="00DC6F31">
      <w:pPr>
        <w:pStyle w:val="ListingStandard"/>
      </w:pPr>
      <w:r>
        <w:rPr>
          <w:rFonts w:ascii="Apple Color Emoji" w:hAnsi="Apple Color Emoji" w:cs="Apple Color Emoji"/>
        </w:rPr>
        <w:t>❌</w:t>
      </w:r>
      <w:r>
        <w:t xml:space="preserve"> Nicht erlaubte Schreibweisen:</w:t>
      </w:r>
    </w:p>
    <w:p w14:paraId="383B7E03" w14:textId="77777777" w:rsidR="00DC6F31" w:rsidRDefault="00DC6F31" w:rsidP="00DC6F31">
      <w:pPr>
        <w:pStyle w:val="ListingStandard"/>
      </w:pPr>
      <w:r>
        <w:tab/>
        <w:t>•</w:t>
      </w:r>
      <w:r>
        <w:tab/>
        <w:t>Implizite Multiplikation (z.B. 3x statt 3*x) ist nicht erlaubt.</w:t>
      </w:r>
    </w:p>
    <w:p w14:paraId="5D5E170C" w14:textId="77777777" w:rsidR="00DC6F31" w:rsidRDefault="00DC6F31" w:rsidP="00DC6F31">
      <w:pPr>
        <w:pStyle w:val="ListingStandard"/>
      </w:pPr>
      <w:r>
        <w:tab/>
        <w:t>•</w:t>
      </w:r>
      <w:r>
        <w:tab/>
        <w:t>Verwendung anderer Buchstaben als Variablen (wenn nur nach x aufgelöst werden soll).</w:t>
      </w:r>
    </w:p>
    <w:p w14:paraId="7DA71F04" w14:textId="77777777" w:rsidR="00DC6F31" w:rsidRDefault="00DC6F31" w:rsidP="00DC6F31">
      <w:pPr>
        <w:pStyle w:val="ListingStandard"/>
      </w:pPr>
      <w:r>
        <w:tab/>
        <w:t>•</w:t>
      </w:r>
      <w:r>
        <w:tab/>
        <w:t>Mehrere Gleichheitszeichen in einer Gleichung:</w:t>
      </w:r>
    </w:p>
    <w:p w14:paraId="0F5DDFBB" w14:textId="77777777" w:rsidR="00DC6F31" w:rsidRDefault="00DC6F31" w:rsidP="00DC6F31">
      <w:pPr>
        <w:pStyle w:val="ListingStandard"/>
      </w:pPr>
    </w:p>
    <w:p w14:paraId="1F5CC567" w14:textId="77777777" w:rsidR="00DC6F31" w:rsidRDefault="00DC6F31" w:rsidP="00DC6F31">
      <w:pPr>
        <w:pStyle w:val="ListingStandard"/>
      </w:pPr>
      <w:r>
        <w:t>2*x = 3 = 6   # Falsch</w:t>
      </w:r>
    </w:p>
    <w:p w14:paraId="450DCA4C" w14:textId="77777777" w:rsidR="00DC6F31" w:rsidRDefault="00DC6F31" w:rsidP="00DC6F31">
      <w:pPr>
        <w:pStyle w:val="ListingStandard"/>
      </w:pPr>
    </w:p>
    <w:p w14:paraId="3D16A332" w14:textId="77777777" w:rsidR="00DC6F31" w:rsidRDefault="00DC6F31" w:rsidP="00DC6F31">
      <w:pPr>
        <w:pStyle w:val="ListingStandard"/>
      </w:pPr>
    </w:p>
    <w:p w14:paraId="287F89FC" w14:textId="77777777" w:rsidR="00DC6F31" w:rsidRDefault="00DC6F31" w:rsidP="00DC6F31">
      <w:pPr>
        <w:pStyle w:val="ListingStandard"/>
      </w:pPr>
    </w:p>
    <w:p w14:paraId="3FDD53B3" w14:textId="77777777" w:rsidR="00DC6F31" w:rsidRDefault="00DC6F31" w:rsidP="00DC6F31">
      <w:pPr>
        <w:pStyle w:val="ListingStandard"/>
      </w:pPr>
      <w:r>
        <w:t>⸻</w:t>
      </w:r>
    </w:p>
    <w:p w14:paraId="28E0DAFC" w14:textId="77777777" w:rsidR="00DC6F31" w:rsidRDefault="00DC6F31" w:rsidP="00DC6F31">
      <w:pPr>
        <w:pStyle w:val="ListingStandard"/>
      </w:pPr>
    </w:p>
    <w:p w14:paraId="553DD109" w14:textId="77777777" w:rsidR="00DC6F31" w:rsidRDefault="00DC6F31" w:rsidP="00DC6F31">
      <w:pPr>
        <w:pStyle w:val="ListingStandard"/>
      </w:pPr>
      <w:r>
        <w:t>Schritt 3: Verarbeitungsschritte im Programm</w:t>
      </w:r>
    </w:p>
    <w:p w14:paraId="3F8917CB" w14:textId="77777777" w:rsidR="00DC6F31" w:rsidRDefault="00DC6F31" w:rsidP="00DC6F31">
      <w:pPr>
        <w:pStyle w:val="ListingStandard"/>
      </w:pPr>
    </w:p>
    <w:p w14:paraId="09629234" w14:textId="77777777" w:rsidR="00DC6F31" w:rsidRDefault="00DC6F31" w:rsidP="00DC6F31">
      <w:pPr>
        <w:pStyle w:val="ListingStandard"/>
      </w:pPr>
      <w:r>
        <w:t>Folgende Schritte sollten in deinem Programm erfolgen:</w:t>
      </w:r>
    </w:p>
    <w:p w14:paraId="258F84FF" w14:textId="77777777" w:rsidR="00DC6F31" w:rsidRDefault="00DC6F31" w:rsidP="00DC6F31">
      <w:pPr>
        <w:pStyle w:val="ListingStandard"/>
      </w:pPr>
      <w:r>
        <w:tab/>
        <w:t>1.</w:t>
      </w:r>
      <w:r>
        <w:tab/>
        <w:t>Benutzereingabe als String lesen:</w:t>
      </w:r>
    </w:p>
    <w:p w14:paraId="0DEDF5A5" w14:textId="77777777" w:rsidR="00DC6F31" w:rsidRDefault="00DC6F31" w:rsidP="00DC6F31">
      <w:pPr>
        <w:pStyle w:val="ListingStandard"/>
      </w:pPr>
    </w:p>
    <w:p w14:paraId="7CF56798" w14:textId="77777777" w:rsidR="00DC6F31" w:rsidRDefault="00DC6F31" w:rsidP="00DC6F31">
      <w:pPr>
        <w:pStyle w:val="ListingStandard"/>
      </w:pPr>
      <w:r>
        <w:t>eingabe = "3*x + 2 = 8"</w:t>
      </w:r>
    </w:p>
    <w:p w14:paraId="6D943C4F" w14:textId="77777777" w:rsidR="00DC6F31" w:rsidRDefault="00DC6F31" w:rsidP="00DC6F31">
      <w:pPr>
        <w:pStyle w:val="ListingStandard"/>
      </w:pPr>
    </w:p>
    <w:p w14:paraId="6ADA99E8" w14:textId="77777777" w:rsidR="00DC6F31" w:rsidRDefault="00DC6F31" w:rsidP="00DC6F31">
      <w:pPr>
        <w:pStyle w:val="ListingStandard"/>
      </w:pPr>
    </w:p>
    <w:p w14:paraId="5F4F592F" w14:textId="77777777" w:rsidR="00DC6F31" w:rsidRDefault="00DC6F31" w:rsidP="00DC6F31">
      <w:pPr>
        <w:pStyle w:val="ListingStandard"/>
      </w:pPr>
      <w:r>
        <w:tab/>
        <w:t>2.</w:t>
      </w:r>
      <w:r>
        <w:tab/>
        <w:t>String in SymPy-Ausdruck konvertieren (Parsen):</w:t>
      </w:r>
    </w:p>
    <w:p w14:paraId="021D3C51" w14:textId="77777777" w:rsidR="00DC6F31" w:rsidRDefault="00DC6F31" w:rsidP="00DC6F31">
      <w:pPr>
        <w:pStyle w:val="ListingStandard"/>
      </w:pPr>
      <w:r>
        <w:tab/>
        <w:t>•</w:t>
      </w:r>
      <w:r>
        <w:tab/>
        <w:t>Eingabe an Gleichheitszeichen trennen (split('='))</w:t>
      </w:r>
    </w:p>
    <w:p w14:paraId="369F938B" w14:textId="77777777" w:rsidR="00DC6F31" w:rsidRDefault="00DC6F31" w:rsidP="00DC6F31">
      <w:pPr>
        <w:pStyle w:val="ListingStandard"/>
      </w:pPr>
      <w:r>
        <w:tab/>
        <w:t>•</w:t>
      </w:r>
      <w:r>
        <w:tab/>
        <w:t>Linke und rechte Seite einzeln mit sympy.sympify() parsen, um SymPy-Ausdrücke zu erhalten.</w:t>
      </w:r>
    </w:p>
    <w:p w14:paraId="22EC041B" w14:textId="77777777" w:rsidR="00DC6F31" w:rsidRDefault="00DC6F31" w:rsidP="00DC6F31">
      <w:pPr>
        <w:pStyle w:val="ListingStandard"/>
      </w:pPr>
      <w:r>
        <w:tab/>
        <w:t>3.</w:t>
      </w:r>
      <w:r>
        <w:tab/>
        <w:t>SymPy-Gleichung erstellen:</w:t>
      </w:r>
    </w:p>
    <w:p w14:paraId="53664AA9" w14:textId="77777777" w:rsidR="00DC6F31" w:rsidRDefault="00DC6F31" w:rsidP="00DC6F31">
      <w:pPr>
        <w:pStyle w:val="ListingStandard"/>
      </w:pPr>
    </w:p>
    <w:p w14:paraId="164B20D8" w14:textId="77777777" w:rsidR="00DC6F31" w:rsidRDefault="00DC6F31" w:rsidP="00DC6F31">
      <w:pPr>
        <w:pStyle w:val="ListingStandard"/>
      </w:pPr>
      <w:r>
        <w:t>Eq(sympify(linke_seite), sympify(rechte_seite))</w:t>
      </w:r>
    </w:p>
    <w:p w14:paraId="5B37C413" w14:textId="77777777" w:rsidR="00DC6F31" w:rsidRDefault="00DC6F31" w:rsidP="00DC6F31">
      <w:pPr>
        <w:pStyle w:val="ListingStandard"/>
      </w:pPr>
    </w:p>
    <w:p w14:paraId="056A034B" w14:textId="77777777" w:rsidR="00DC6F31" w:rsidRDefault="00DC6F31" w:rsidP="00DC6F31">
      <w:pPr>
        <w:pStyle w:val="ListingStandard"/>
      </w:pPr>
    </w:p>
    <w:p w14:paraId="4F0D076C" w14:textId="77777777" w:rsidR="00DC6F31" w:rsidRDefault="00DC6F31" w:rsidP="00DC6F31">
      <w:pPr>
        <w:pStyle w:val="ListingStandard"/>
      </w:pPr>
      <w:r>
        <w:tab/>
        <w:t>4.</w:t>
      </w:r>
      <w:r>
        <w:tab/>
        <w:t>Gleichung lösen mit sympy.solve():</w:t>
      </w:r>
    </w:p>
    <w:p w14:paraId="41E29665" w14:textId="77777777" w:rsidR="00DC6F31" w:rsidRDefault="00DC6F31" w:rsidP="00DC6F31">
      <w:pPr>
        <w:pStyle w:val="ListingStandard"/>
      </w:pPr>
      <w:r>
        <w:tab/>
        <w:t>•</w:t>
      </w:r>
      <w:r>
        <w:tab/>
        <w:t>Gleichung und Variable an solve übergeben:</w:t>
      </w:r>
    </w:p>
    <w:p w14:paraId="2CB08A91" w14:textId="77777777" w:rsidR="00DC6F31" w:rsidRDefault="00DC6F31" w:rsidP="00DC6F31">
      <w:pPr>
        <w:pStyle w:val="ListingStandard"/>
      </w:pPr>
    </w:p>
    <w:p w14:paraId="0BC0A968" w14:textId="77777777" w:rsidR="00DC6F31" w:rsidRDefault="00DC6F31" w:rsidP="00DC6F31">
      <w:pPr>
        <w:pStyle w:val="ListingStandard"/>
      </w:pPr>
      <w:r>
        <w:t>solve(Eq(linke_seite, rechte_seite), x)</w:t>
      </w:r>
    </w:p>
    <w:p w14:paraId="792FAE41" w14:textId="77777777" w:rsidR="00DC6F31" w:rsidRDefault="00DC6F31" w:rsidP="00DC6F31">
      <w:pPr>
        <w:pStyle w:val="ListingStandard"/>
      </w:pPr>
    </w:p>
    <w:p w14:paraId="353CEBA6" w14:textId="77777777" w:rsidR="00DC6F31" w:rsidRDefault="00DC6F31" w:rsidP="00DC6F31">
      <w:pPr>
        <w:pStyle w:val="ListingStandard"/>
      </w:pPr>
    </w:p>
    <w:p w14:paraId="7D2918B1" w14:textId="77777777" w:rsidR="00DC6F31" w:rsidRDefault="00DC6F31" w:rsidP="00DC6F31">
      <w:pPr>
        <w:pStyle w:val="ListingStandard"/>
      </w:pPr>
      <w:r>
        <w:tab/>
        <w:t>5.</w:t>
      </w:r>
      <w:r>
        <w:tab/>
        <w:t>Ergebnisse ausgeben:</w:t>
      </w:r>
    </w:p>
    <w:p w14:paraId="2CA532E4" w14:textId="77777777" w:rsidR="00DC6F31" w:rsidRDefault="00DC6F31" w:rsidP="00DC6F31">
      <w:pPr>
        <w:pStyle w:val="ListingStandard"/>
      </w:pPr>
      <w:r>
        <w:tab/>
        <w:t>•</w:t>
      </w:r>
      <w:r>
        <w:tab/>
        <w:t>Ergebnisse klar und nachvollziehbar für den Benutzer formatieren.</w:t>
      </w:r>
    </w:p>
    <w:p w14:paraId="589E2094" w14:textId="77777777" w:rsidR="00DC6F31" w:rsidRDefault="00DC6F31" w:rsidP="00DC6F31">
      <w:pPr>
        <w:pStyle w:val="ListingStandard"/>
      </w:pPr>
    </w:p>
    <w:p w14:paraId="4554C01B" w14:textId="77777777" w:rsidR="00DC6F31" w:rsidRDefault="00DC6F31" w:rsidP="00DC6F31">
      <w:pPr>
        <w:pStyle w:val="ListingStandard"/>
      </w:pPr>
      <w:r>
        <w:t>⸻</w:t>
      </w:r>
    </w:p>
    <w:p w14:paraId="5F5AACB0" w14:textId="77777777" w:rsidR="00DC6F31" w:rsidRDefault="00DC6F31" w:rsidP="00DC6F31">
      <w:pPr>
        <w:pStyle w:val="ListingStandard"/>
      </w:pPr>
    </w:p>
    <w:p w14:paraId="349FD6D2" w14:textId="77777777" w:rsidR="00DC6F31" w:rsidRDefault="00DC6F31" w:rsidP="00DC6F31">
      <w:pPr>
        <w:pStyle w:val="ListingStandard"/>
      </w:pPr>
      <w:r>
        <w:t>Schritt 4: Hinweise zur Robustheit</w:t>
      </w:r>
    </w:p>
    <w:p w14:paraId="73010BEE" w14:textId="77777777" w:rsidR="00DC6F31" w:rsidRDefault="00DC6F31" w:rsidP="00DC6F31">
      <w:pPr>
        <w:pStyle w:val="ListingStandard"/>
      </w:pPr>
    </w:p>
    <w:p w14:paraId="0A339AE8" w14:textId="77777777" w:rsidR="00DC6F31" w:rsidRDefault="00DC6F31" w:rsidP="00DC6F31">
      <w:pPr>
        <w:pStyle w:val="ListingStandard"/>
      </w:pPr>
      <w:r>
        <w:t>Um die Eingabe robuster zu machen:</w:t>
      </w:r>
    </w:p>
    <w:p w14:paraId="78CA69E7" w14:textId="77777777" w:rsidR="00DC6F31" w:rsidRDefault="00DC6F31" w:rsidP="00DC6F31">
      <w:pPr>
        <w:pStyle w:val="ListingStandard"/>
      </w:pPr>
      <w:r>
        <w:tab/>
        <w:t>•</w:t>
      </w:r>
      <w:r>
        <w:tab/>
        <w:t>Implementiere Fehlerprüfungen, etwa auf Syntaxfehler (z.B. Verwendung von try-except-Blöcken).</w:t>
      </w:r>
    </w:p>
    <w:p w14:paraId="084DC8E5" w14:textId="77777777" w:rsidR="00DC6F31" w:rsidRDefault="00DC6F31" w:rsidP="00DC6F31">
      <w:pPr>
        <w:pStyle w:val="ListingStandard"/>
      </w:pPr>
      <w:r>
        <w:tab/>
        <w:t>•</w:t>
      </w:r>
      <w:r>
        <w:tab/>
        <w:t>Informiere den Benutzer deutlich, falls seine Eingabe fehlerhaft ist.</w:t>
      </w:r>
    </w:p>
    <w:p w14:paraId="2B20A3FA" w14:textId="77777777" w:rsidR="00DC6F31" w:rsidRDefault="00DC6F31" w:rsidP="00DC6F31">
      <w:pPr>
        <w:pStyle w:val="ListingStandard"/>
      </w:pPr>
      <w:r>
        <w:tab/>
        <w:t>•</w:t>
      </w:r>
      <w:r>
        <w:tab/>
        <w:t>Ggf. eine kleine Hilfestellung anzeigen, wie Gleichungen eingegeben werden müssen.</w:t>
      </w:r>
    </w:p>
    <w:p w14:paraId="1E3F7CCC" w14:textId="77777777" w:rsidR="00DC6F31" w:rsidRDefault="00DC6F31" w:rsidP="00DC6F31">
      <w:pPr>
        <w:pStyle w:val="ListingStandard"/>
      </w:pPr>
    </w:p>
    <w:p w14:paraId="04A362D3" w14:textId="77777777" w:rsidR="00DC6F31" w:rsidRDefault="00DC6F31" w:rsidP="00DC6F31">
      <w:pPr>
        <w:pStyle w:val="ListingStandard"/>
      </w:pPr>
      <w:r>
        <w:t>⸻</w:t>
      </w:r>
    </w:p>
    <w:p w14:paraId="0B12DB6C" w14:textId="77777777" w:rsidR="00DC6F31" w:rsidRDefault="00DC6F31" w:rsidP="00DC6F31">
      <w:pPr>
        <w:pStyle w:val="ListingStandard"/>
      </w:pPr>
    </w:p>
    <w:p w14:paraId="6D787C7F" w14:textId="77777777" w:rsidR="00DC6F31" w:rsidRDefault="00DC6F31" w:rsidP="00DC6F31">
      <w:pPr>
        <w:pStyle w:val="ListingStandard"/>
      </w:pPr>
      <w:r>
        <w:t>Beispiel für eine erlaubte Eingabe:</w:t>
      </w:r>
    </w:p>
    <w:p w14:paraId="424D122B" w14:textId="77777777" w:rsidR="00DC6F31" w:rsidRDefault="00DC6F31" w:rsidP="00DC6F31">
      <w:pPr>
        <w:pStyle w:val="ListingStandard"/>
      </w:pPr>
    </w:p>
    <w:p w14:paraId="21BEC308" w14:textId="77777777" w:rsidR="00DC6F31" w:rsidRDefault="00DC6F31" w:rsidP="00DC6F31">
      <w:pPr>
        <w:pStyle w:val="ListingStandard"/>
      </w:pPr>
      <w:r>
        <w:t>x**2 + 5*x - 14 = 0</w:t>
      </w:r>
    </w:p>
    <w:p w14:paraId="2E4CC15B" w14:textId="77777777" w:rsidR="00DC6F31" w:rsidRDefault="00DC6F31" w:rsidP="00DC6F31">
      <w:pPr>
        <w:pStyle w:val="ListingStandard"/>
      </w:pPr>
    </w:p>
    <w:p w14:paraId="51A2836B" w14:textId="77777777" w:rsidR="00DC6F31" w:rsidRDefault="00DC6F31" w:rsidP="00DC6F31">
      <w:pPr>
        <w:pStyle w:val="ListingStandard"/>
      </w:pPr>
      <w:r>
        <w:t>Diese Gleichung wird nach x aufgelöst, und das Ergebnis könnte anschließend etwa lauten:</w:t>
      </w:r>
    </w:p>
    <w:p w14:paraId="62988506" w14:textId="77777777" w:rsidR="00DC6F31" w:rsidRDefault="00DC6F31" w:rsidP="00DC6F31">
      <w:pPr>
        <w:pStyle w:val="ListingStandard"/>
      </w:pPr>
    </w:p>
    <w:p w14:paraId="10341944" w14:textId="77777777" w:rsidR="00DC6F31" w:rsidRDefault="00DC6F31" w:rsidP="00DC6F31">
      <w:pPr>
        <w:pStyle w:val="ListingStandard"/>
      </w:pPr>
      <w:r>
        <w:t>Die Lösungen sind: x = 2 und x = -7</w:t>
      </w:r>
    </w:p>
    <w:p w14:paraId="39B9F043" w14:textId="77777777" w:rsidR="00DC6F31" w:rsidRDefault="00DC6F31" w:rsidP="00DC6F31">
      <w:pPr>
        <w:pStyle w:val="ListingStandard"/>
      </w:pPr>
    </w:p>
    <w:p w14:paraId="2D431AC6" w14:textId="77777777" w:rsidR="00DC6F31" w:rsidRDefault="00DC6F31" w:rsidP="00DC6F31">
      <w:pPr>
        <w:pStyle w:val="ListingStandard"/>
      </w:pPr>
    </w:p>
    <w:p w14:paraId="600033D8" w14:textId="77777777" w:rsidR="00DC6F31" w:rsidRPr="00DC6F31" w:rsidRDefault="00DC6F31" w:rsidP="00DC6F31">
      <w:pPr>
        <w:rPr>
          <w:rStyle w:val="ListingZeichenFett"/>
        </w:rPr>
      </w:pPr>
      <w:r w:rsidRPr="00DC6F31">
        <w:rPr>
          <w:rStyle w:val="ListingZeichenFett"/>
        </w:rPr>
        <w:t>Welche einfachen Verfahren kennst du, um den größten gemeinsamen Teiler zweier Zahlen zu bestimmen? Nenne und erläutere knapp drei Möglichkeiten.</w:t>
      </w:r>
    </w:p>
    <w:p w14:paraId="0266EF02" w14:textId="77777777" w:rsidR="00DC6F31" w:rsidRDefault="00DC6F31" w:rsidP="00DC6F31">
      <w:pPr>
        <w:pStyle w:val="ListingStandard"/>
      </w:pPr>
    </w:p>
    <w:p w14:paraId="2C98B95F" w14:textId="77777777" w:rsidR="00DC6F31" w:rsidRDefault="00DC6F31" w:rsidP="00DC6F31">
      <w:pPr>
        <w:pStyle w:val="ListingStandard"/>
      </w:pPr>
      <w:r>
        <w:lastRenderedPageBreak/>
        <w:t>Hier sind drei einfache Verfahren zur Bestimmung des größten gemeinsamen Teilers (ggT) zweier Zahlen, jeweils kurz erläutert:</w:t>
      </w:r>
    </w:p>
    <w:p w14:paraId="7A0C3086" w14:textId="77777777" w:rsidR="00DC6F31" w:rsidRDefault="00DC6F31" w:rsidP="00DC6F31">
      <w:pPr>
        <w:pStyle w:val="ListingStandard"/>
      </w:pPr>
    </w:p>
    <w:p w14:paraId="40AE7BAB" w14:textId="77777777" w:rsidR="00DC6F31" w:rsidRDefault="00DC6F31" w:rsidP="00DC6F31">
      <w:pPr>
        <w:pStyle w:val="ListingStandard"/>
      </w:pPr>
      <w:r>
        <w:t>1. Auflisten aller Teiler (Primfaktorzerlegung)</w:t>
      </w:r>
    </w:p>
    <w:p w14:paraId="00CB13AF" w14:textId="77777777" w:rsidR="00DC6F31" w:rsidRDefault="00DC6F31" w:rsidP="00DC6F31">
      <w:pPr>
        <w:pStyle w:val="ListingStandard"/>
      </w:pPr>
      <w:r>
        <w:tab/>
        <w:t>•</w:t>
      </w:r>
      <w:r>
        <w:tab/>
        <w:t>Vorgehen:</w:t>
      </w:r>
    </w:p>
    <w:p w14:paraId="09BEDBC5" w14:textId="77777777" w:rsidR="00DC6F31" w:rsidRDefault="00DC6F31" w:rsidP="00DC6F31">
      <w:pPr>
        <w:pStyle w:val="ListingStandard"/>
      </w:pPr>
      <w:r>
        <w:t>Beide Zahlen werden in ihre Primfaktoren zerlegt. Der ggT ergibt sich aus dem Produkt der gemeinsamen Primfaktoren, jeweils mit der kleinsten vorkommenden Hochzahl.</w:t>
      </w:r>
    </w:p>
    <w:p w14:paraId="7A01DB12" w14:textId="77777777" w:rsidR="00DC6F31" w:rsidRDefault="00DC6F31" w:rsidP="00DC6F31">
      <w:pPr>
        <w:pStyle w:val="ListingStandard"/>
      </w:pPr>
      <w:r>
        <w:tab/>
        <w:t>•</w:t>
      </w:r>
      <w:r>
        <w:tab/>
        <w:t>Beispiel:</w:t>
      </w:r>
    </w:p>
    <w:p w14:paraId="343E4A52" w14:textId="77777777" w:rsidR="00DC6F31" w:rsidRDefault="00DC6F31" w:rsidP="00DC6F31">
      <w:pPr>
        <w:pStyle w:val="ListingStandard"/>
      </w:pPr>
      <w:r>
        <w:t>24 = 2 \times 2 \times 2 \times 3</w:t>
      </w:r>
    </w:p>
    <w:p w14:paraId="54B608ED" w14:textId="77777777" w:rsidR="00DC6F31" w:rsidRDefault="00DC6F31" w:rsidP="00DC6F31">
      <w:pPr>
        <w:pStyle w:val="ListingStandard"/>
      </w:pPr>
      <w:r>
        <w:t>36 = 2 \times 2 \times 3 \times 3</w:t>
      </w:r>
    </w:p>
    <w:p w14:paraId="66813D78" w14:textId="77777777" w:rsidR="00DC6F31" w:rsidRDefault="00DC6F31" w:rsidP="00DC6F31">
      <w:pPr>
        <w:pStyle w:val="ListingStandard"/>
      </w:pPr>
      <w:r>
        <w:t>Gemeinsame Faktoren: 2 \times 2 \times 3 = 12, also ggT(24, 36) = 12.</w:t>
      </w:r>
    </w:p>
    <w:p w14:paraId="0720087A" w14:textId="77777777" w:rsidR="00DC6F31" w:rsidRDefault="00DC6F31" w:rsidP="00DC6F31">
      <w:pPr>
        <w:pStyle w:val="ListingStandard"/>
      </w:pPr>
    </w:p>
    <w:p w14:paraId="72F1E8AA" w14:textId="77777777" w:rsidR="00DC6F31" w:rsidRDefault="00DC6F31" w:rsidP="00DC6F31">
      <w:pPr>
        <w:pStyle w:val="ListingStandard"/>
      </w:pPr>
      <w:r>
        <w:t>⸻</w:t>
      </w:r>
    </w:p>
    <w:p w14:paraId="4577B260" w14:textId="77777777" w:rsidR="00DC6F31" w:rsidRDefault="00DC6F31" w:rsidP="00DC6F31">
      <w:pPr>
        <w:pStyle w:val="ListingStandard"/>
      </w:pPr>
    </w:p>
    <w:p w14:paraId="1C02E704" w14:textId="77777777" w:rsidR="00DC6F31" w:rsidRDefault="00DC6F31" w:rsidP="00DC6F31">
      <w:pPr>
        <w:pStyle w:val="ListingStandard"/>
      </w:pPr>
      <w:r>
        <w:t>2. Euklidischer Algorithmus (Division mit Rest)</w:t>
      </w:r>
    </w:p>
    <w:p w14:paraId="36654BA3" w14:textId="77777777" w:rsidR="00DC6F31" w:rsidRDefault="00DC6F31" w:rsidP="00DC6F31">
      <w:pPr>
        <w:pStyle w:val="ListingStandard"/>
      </w:pPr>
      <w:r>
        <w:tab/>
        <w:t>•</w:t>
      </w:r>
      <w:r>
        <w:tab/>
        <w:t>Vorgehen:</w:t>
      </w:r>
    </w:p>
    <w:p w14:paraId="6713751E" w14:textId="77777777" w:rsidR="00DC6F31" w:rsidRDefault="00DC6F31" w:rsidP="00DC6F31">
      <w:pPr>
        <w:pStyle w:val="ListingStandard"/>
      </w:pPr>
      <w:r>
        <w:t>Man dividiert die größere Zahl durch die kleinere und bestimmt den Rest. Dann dividiert man die kleinere Zahl durch diesen Rest. Dieser Vorgang wird solange wiederholt, bis der Rest 0 ist. Der letzte Divisor ist der ggT.</w:t>
      </w:r>
    </w:p>
    <w:p w14:paraId="7080F5FC" w14:textId="77777777" w:rsidR="00DC6F31" w:rsidRDefault="00DC6F31" w:rsidP="00DC6F31">
      <w:pPr>
        <w:pStyle w:val="ListingStandard"/>
      </w:pPr>
      <w:r>
        <w:tab/>
        <w:t>•</w:t>
      </w:r>
      <w:r>
        <w:tab/>
        <w:t>Beispiel: ggT(48, 18):</w:t>
      </w:r>
    </w:p>
    <w:p w14:paraId="1E69A894" w14:textId="77777777" w:rsidR="00DC6F31" w:rsidRDefault="00DC6F31" w:rsidP="00DC6F31">
      <w:pPr>
        <w:pStyle w:val="ListingStandard"/>
      </w:pPr>
      <w:r>
        <w:tab/>
        <w:t>•</w:t>
      </w:r>
      <w:r>
        <w:tab/>
        <w:t>48 : 18 = 2, Rest 12</w:t>
      </w:r>
    </w:p>
    <w:p w14:paraId="5674FC1F" w14:textId="77777777" w:rsidR="00DC6F31" w:rsidRDefault="00DC6F31" w:rsidP="00DC6F31">
      <w:pPr>
        <w:pStyle w:val="ListingStandard"/>
      </w:pPr>
      <w:r>
        <w:tab/>
        <w:t>•</w:t>
      </w:r>
      <w:r>
        <w:tab/>
        <w:t>18 : 12 = 1, Rest 6</w:t>
      </w:r>
    </w:p>
    <w:p w14:paraId="60F9209A" w14:textId="77777777" w:rsidR="00DC6F31" w:rsidRDefault="00DC6F31" w:rsidP="00DC6F31">
      <w:pPr>
        <w:pStyle w:val="ListingStandard"/>
      </w:pPr>
      <w:r>
        <w:tab/>
        <w:t>•</w:t>
      </w:r>
      <w:r>
        <w:tab/>
        <w:t>12 : 6 = 2, Rest 0.</w:t>
      </w:r>
    </w:p>
    <w:p w14:paraId="5064B100" w14:textId="77777777" w:rsidR="00DC6F31" w:rsidRDefault="00DC6F31" w:rsidP="00DC6F31">
      <w:pPr>
        <w:pStyle w:val="ListingStandard"/>
      </w:pPr>
      <w:r>
        <w:t>Der ggT ist 6.</w:t>
      </w:r>
    </w:p>
    <w:p w14:paraId="41E72CE9" w14:textId="77777777" w:rsidR="00DC6F31" w:rsidRDefault="00DC6F31" w:rsidP="00DC6F31">
      <w:pPr>
        <w:pStyle w:val="ListingStandard"/>
      </w:pPr>
    </w:p>
    <w:p w14:paraId="5CB2AD4D" w14:textId="77777777" w:rsidR="00DC6F31" w:rsidRDefault="00DC6F31" w:rsidP="00DC6F31">
      <w:pPr>
        <w:pStyle w:val="ListingStandard"/>
      </w:pPr>
      <w:r>
        <w:t>⸻</w:t>
      </w:r>
    </w:p>
    <w:p w14:paraId="4DAF47D3" w14:textId="77777777" w:rsidR="00DC6F31" w:rsidRDefault="00DC6F31" w:rsidP="00DC6F31">
      <w:pPr>
        <w:pStyle w:val="ListingStandard"/>
      </w:pPr>
    </w:p>
    <w:p w14:paraId="58635639" w14:textId="77777777" w:rsidR="00DC6F31" w:rsidRDefault="00DC6F31" w:rsidP="00DC6F31">
      <w:pPr>
        <w:pStyle w:val="ListingStandard"/>
      </w:pPr>
      <w:r>
        <w:t>3. Subtraktionsverfahren</w:t>
      </w:r>
    </w:p>
    <w:p w14:paraId="75EFAA1C" w14:textId="77777777" w:rsidR="00DC6F31" w:rsidRDefault="00DC6F31" w:rsidP="00DC6F31">
      <w:pPr>
        <w:pStyle w:val="ListingStandard"/>
      </w:pPr>
      <w:r>
        <w:tab/>
        <w:t>•</w:t>
      </w:r>
      <w:r>
        <w:tab/>
        <w:t>Vorgehen:</w:t>
      </w:r>
    </w:p>
    <w:p w14:paraId="065DF979" w14:textId="77777777" w:rsidR="00DC6F31" w:rsidRDefault="00DC6F31" w:rsidP="00DC6F31">
      <w:pPr>
        <w:pStyle w:val="ListingStandard"/>
      </w:pPr>
      <w:r>
        <w:t>Wiederholt wird von der größeren Zahl die kleinere Zahl abgezogen, bis beide Zahlen gleich sind. Die dann übrigbleibende Zahl ist der ggT.</w:t>
      </w:r>
    </w:p>
    <w:p w14:paraId="5E384FD3" w14:textId="77777777" w:rsidR="00DC6F31" w:rsidRDefault="00DC6F31" w:rsidP="00DC6F31">
      <w:pPr>
        <w:pStyle w:val="ListingStandard"/>
      </w:pPr>
      <w:r>
        <w:tab/>
        <w:t>•</w:t>
      </w:r>
      <w:r>
        <w:tab/>
        <w:t>Beispiel: ggT(15, 6):</w:t>
      </w:r>
    </w:p>
    <w:p w14:paraId="315B4CB0" w14:textId="77777777" w:rsidR="00DC6F31" w:rsidRDefault="00DC6F31" w:rsidP="00DC6F31">
      <w:pPr>
        <w:pStyle w:val="ListingStandard"/>
      </w:pPr>
      <w:r>
        <w:tab/>
        <w:t>•</w:t>
      </w:r>
      <w:r>
        <w:tab/>
        <w:t>15 - 6 = 9</w:t>
      </w:r>
    </w:p>
    <w:p w14:paraId="1699B928" w14:textId="77777777" w:rsidR="00DC6F31" w:rsidRDefault="00DC6F31" w:rsidP="00DC6F31">
      <w:pPr>
        <w:pStyle w:val="ListingStandard"/>
      </w:pPr>
      <w:r>
        <w:tab/>
        <w:t>•</w:t>
      </w:r>
      <w:r>
        <w:tab/>
        <w:t>9 - 6 = 3</w:t>
      </w:r>
    </w:p>
    <w:p w14:paraId="2260F65F" w14:textId="77777777" w:rsidR="00DC6F31" w:rsidRDefault="00DC6F31" w:rsidP="00DC6F31">
      <w:pPr>
        <w:pStyle w:val="ListingStandard"/>
      </w:pPr>
      <w:r>
        <w:tab/>
        <w:t>•</w:t>
      </w:r>
      <w:r>
        <w:tab/>
        <w:t>6 - 3 = 3</w:t>
      </w:r>
    </w:p>
    <w:p w14:paraId="7CD84EE2" w14:textId="77777777" w:rsidR="00DC6F31" w:rsidRDefault="00DC6F31" w:rsidP="00DC6F31">
      <w:pPr>
        <w:pStyle w:val="ListingStandard"/>
      </w:pPr>
      <w:r>
        <w:t>Der ggT ist 3.</w:t>
      </w:r>
    </w:p>
    <w:p w14:paraId="4BFEBBC0" w14:textId="77777777" w:rsidR="00A11E71" w:rsidRDefault="00A11E71" w:rsidP="00DC6F31">
      <w:pPr>
        <w:pStyle w:val="ListingStandard"/>
      </w:pPr>
    </w:p>
    <w:p w14:paraId="4490C0C4" w14:textId="594D8835" w:rsidR="00DC6F31" w:rsidRDefault="00DC6F31" w:rsidP="00DC6F31">
      <w:pPr>
        <w:pStyle w:val="ListingStandard"/>
      </w:pPr>
      <w:r>
        <w:lastRenderedPageBreak/>
        <w:t>Diese drei Verfahren sind einfach, verständlich und gut in Unterricht und Praxis einsetzbar.</w:t>
      </w:r>
    </w:p>
    <w:p w14:paraId="41EBC15F" w14:textId="5FD6A49D" w:rsidR="00DC6F31" w:rsidRDefault="00DC6F31" w:rsidP="00DC6F31">
      <w:pPr>
        <w:pStyle w:val="ListingStandard"/>
      </w:pPr>
    </w:p>
    <w:p w14:paraId="0C662259" w14:textId="77777777" w:rsidR="00DC6F31" w:rsidRDefault="00DC6F31" w:rsidP="00DC6F31">
      <w:pPr>
        <w:pStyle w:val="ListingStandard"/>
      </w:pPr>
    </w:p>
    <w:p w14:paraId="774FCED2" w14:textId="454069BA" w:rsidR="00C11234" w:rsidRDefault="00DC6F31" w:rsidP="00DC6F31">
      <w:pPr>
        <w:pStyle w:val="ListingStandard"/>
      </w:pPr>
      <w:r>
        <w:t>Dieses grobe Konzept sollte dir helfen, das Programm strukturiert umzusetzen und sicherzustellen, dass Benutzer die Eingabe klar verstehen und dein Programm mit SymPy effektiv arbeitet.</w:t>
      </w:r>
    </w:p>
    <w:p w14:paraId="493E6AC3" w14:textId="77777777" w:rsidR="00DC6F31" w:rsidRDefault="00DC6F31" w:rsidP="00DC6F31">
      <w:pPr>
        <w:pStyle w:val="ListingStandard"/>
      </w:pPr>
    </w:p>
    <w:p w14:paraId="26D915B1" w14:textId="58B83321" w:rsidR="00A11E71" w:rsidRPr="00A11E71" w:rsidRDefault="00A11E71" w:rsidP="00DC6F31">
      <w:pPr>
        <w:pStyle w:val="ListingStandard"/>
        <w:rPr>
          <w:rStyle w:val="ListingZeichenFett"/>
        </w:rPr>
      </w:pPr>
      <w:r w:rsidRPr="00A11E71">
        <w:rPr>
          <w:rStyle w:val="ListingZeichenFett"/>
        </w:rPr>
        <w:t>Welche einfachen Verfahren kennst du, um den größten gemeinsamen Teiler zweier Zahlen zu bestimmen? Nenne und erläutere knapp drei Möglichkeiten.</w:t>
      </w:r>
    </w:p>
    <w:p w14:paraId="3F67A133" w14:textId="77777777" w:rsidR="00A11E71" w:rsidRDefault="00A11E71" w:rsidP="00DC6F31">
      <w:pPr>
        <w:pStyle w:val="ListingStandard"/>
      </w:pPr>
    </w:p>
    <w:p w14:paraId="10994CBC" w14:textId="77777777" w:rsidR="00A11E71" w:rsidRDefault="00A11E71" w:rsidP="00A11E71">
      <w:pPr>
        <w:pStyle w:val="ListingStandard"/>
      </w:pPr>
      <w:r>
        <w:t>Hier sind drei einfache Verfahren zur Bestimmung des größten gemeinsamen Teilers (ggT) zweier Zahlen, jeweils kurz erläutert:</w:t>
      </w:r>
    </w:p>
    <w:p w14:paraId="642175DA" w14:textId="77777777" w:rsidR="00A11E71" w:rsidRDefault="00A11E71" w:rsidP="00A11E71">
      <w:pPr>
        <w:pStyle w:val="ListingStandard"/>
      </w:pPr>
    </w:p>
    <w:p w14:paraId="72B316D1" w14:textId="77777777" w:rsidR="00A11E71" w:rsidRDefault="00A11E71" w:rsidP="00A11E71">
      <w:pPr>
        <w:pStyle w:val="ListingStandard"/>
      </w:pPr>
      <w:r>
        <w:t>1. Auflisten aller Teiler (Primfaktorzerlegung)</w:t>
      </w:r>
    </w:p>
    <w:p w14:paraId="5B7F3BF9" w14:textId="77777777" w:rsidR="00A11E71" w:rsidRDefault="00A11E71" w:rsidP="00A11E71">
      <w:pPr>
        <w:pStyle w:val="ListingStandard"/>
      </w:pPr>
      <w:r>
        <w:tab/>
        <w:t>•</w:t>
      </w:r>
      <w:r>
        <w:tab/>
        <w:t>Vorgehen:</w:t>
      </w:r>
    </w:p>
    <w:p w14:paraId="3B2C9673" w14:textId="77777777" w:rsidR="00A11E71" w:rsidRDefault="00A11E71" w:rsidP="00A11E71">
      <w:pPr>
        <w:pStyle w:val="ListingStandard"/>
      </w:pPr>
      <w:r>
        <w:t>Beide Zahlen werden in ihre Primfaktoren zerlegt. Der ggT ergibt sich aus dem Produkt der gemeinsamen Primfaktoren, jeweils mit der kleinsten vorkommenden Hochzahl.</w:t>
      </w:r>
    </w:p>
    <w:p w14:paraId="38948F32" w14:textId="77777777" w:rsidR="00A11E71" w:rsidRDefault="00A11E71" w:rsidP="00A11E71">
      <w:pPr>
        <w:pStyle w:val="ListingStandard"/>
      </w:pPr>
      <w:r>
        <w:tab/>
        <w:t>•</w:t>
      </w:r>
      <w:r>
        <w:tab/>
        <w:t>Beispiel:</w:t>
      </w:r>
    </w:p>
    <w:p w14:paraId="36464DB4" w14:textId="77777777" w:rsidR="00A11E71" w:rsidRDefault="00A11E71" w:rsidP="00A11E71">
      <w:pPr>
        <w:pStyle w:val="ListingStandard"/>
      </w:pPr>
      <w:r>
        <w:t>24 = 2 \times 2 \times 2 \times 3</w:t>
      </w:r>
    </w:p>
    <w:p w14:paraId="421FB261" w14:textId="77777777" w:rsidR="00A11E71" w:rsidRDefault="00A11E71" w:rsidP="00A11E71">
      <w:pPr>
        <w:pStyle w:val="ListingStandard"/>
      </w:pPr>
      <w:r>
        <w:t>36 = 2 \times 2 \times 3 \times 3</w:t>
      </w:r>
    </w:p>
    <w:p w14:paraId="550B11B9" w14:textId="77777777" w:rsidR="00A11E71" w:rsidRDefault="00A11E71" w:rsidP="00A11E71">
      <w:pPr>
        <w:pStyle w:val="ListingStandard"/>
      </w:pPr>
      <w:r>
        <w:t>Gemeinsame Faktoren: 2 \times 2 \times 3 = 12, also ggT(24, 36) = 12.</w:t>
      </w:r>
    </w:p>
    <w:p w14:paraId="24B3C1EC" w14:textId="77777777" w:rsidR="00A11E71" w:rsidRDefault="00A11E71" w:rsidP="00A11E71">
      <w:pPr>
        <w:pStyle w:val="ListingStandard"/>
      </w:pPr>
    </w:p>
    <w:p w14:paraId="1F233ACD" w14:textId="77777777" w:rsidR="00A11E71" w:rsidRDefault="00A11E71" w:rsidP="00A11E71">
      <w:pPr>
        <w:pStyle w:val="ListingStandard"/>
      </w:pPr>
      <w:r>
        <w:t>⸻</w:t>
      </w:r>
    </w:p>
    <w:p w14:paraId="25938990" w14:textId="77777777" w:rsidR="00A11E71" w:rsidRDefault="00A11E71" w:rsidP="00A11E71">
      <w:pPr>
        <w:pStyle w:val="ListingStandard"/>
      </w:pPr>
    </w:p>
    <w:p w14:paraId="281130E8" w14:textId="77777777" w:rsidR="00A11E71" w:rsidRDefault="00A11E71" w:rsidP="00A11E71">
      <w:pPr>
        <w:pStyle w:val="ListingStandard"/>
      </w:pPr>
      <w:r>
        <w:t>2. Euklidischer Algorithmus (Division mit Rest)</w:t>
      </w:r>
    </w:p>
    <w:p w14:paraId="368DF4B8" w14:textId="77777777" w:rsidR="00A11E71" w:rsidRDefault="00A11E71" w:rsidP="00A11E71">
      <w:pPr>
        <w:pStyle w:val="ListingStandard"/>
      </w:pPr>
      <w:r>
        <w:tab/>
        <w:t>•</w:t>
      </w:r>
      <w:r>
        <w:tab/>
        <w:t>Vorgehen:</w:t>
      </w:r>
    </w:p>
    <w:p w14:paraId="7EF218C6" w14:textId="77777777" w:rsidR="00A11E71" w:rsidRDefault="00A11E71" w:rsidP="00A11E71">
      <w:pPr>
        <w:pStyle w:val="ListingStandard"/>
      </w:pPr>
      <w:r>
        <w:t>Man dividiert die größere Zahl durch die kleinere und bestimmt den Rest. Dann dividiert man die kleinere Zahl durch diesen Rest. Dieser Vorgang wird solange wiederholt, bis der Rest 0 ist. Der letzte Divisor ist der ggT.</w:t>
      </w:r>
    </w:p>
    <w:p w14:paraId="28AD4D48" w14:textId="77777777" w:rsidR="00A11E71" w:rsidRDefault="00A11E71" w:rsidP="00A11E71">
      <w:pPr>
        <w:pStyle w:val="ListingStandard"/>
      </w:pPr>
      <w:r>
        <w:tab/>
        <w:t>•</w:t>
      </w:r>
      <w:r>
        <w:tab/>
        <w:t>Beispiel: ggT(48, 18):</w:t>
      </w:r>
    </w:p>
    <w:p w14:paraId="1B7A8578" w14:textId="77777777" w:rsidR="00A11E71" w:rsidRDefault="00A11E71" w:rsidP="00A11E71">
      <w:pPr>
        <w:pStyle w:val="ListingStandard"/>
      </w:pPr>
      <w:r>
        <w:tab/>
        <w:t>•</w:t>
      </w:r>
      <w:r>
        <w:tab/>
        <w:t>48 : 18 = 2, Rest 12</w:t>
      </w:r>
    </w:p>
    <w:p w14:paraId="465F1CEB" w14:textId="77777777" w:rsidR="00A11E71" w:rsidRDefault="00A11E71" w:rsidP="00A11E71">
      <w:pPr>
        <w:pStyle w:val="ListingStandard"/>
      </w:pPr>
      <w:r>
        <w:tab/>
        <w:t>•</w:t>
      </w:r>
      <w:r>
        <w:tab/>
        <w:t>18 : 12 = 1, Rest 6</w:t>
      </w:r>
    </w:p>
    <w:p w14:paraId="49E5326C" w14:textId="77777777" w:rsidR="00A11E71" w:rsidRDefault="00A11E71" w:rsidP="00A11E71">
      <w:pPr>
        <w:pStyle w:val="ListingStandard"/>
      </w:pPr>
      <w:r>
        <w:tab/>
        <w:t>•</w:t>
      </w:r>
      <w:r>
        <w:tab/>
        <w:t>12 : 6 = 2, Rest 0.</w:t>
      </w:r>
    </w:p>
    <w:p w14:paraId="78CC24E9" w14:textId="77777777" w:rsidR="00A11E71" w:rsidRDefault="00A11E71" w:rsidP="00A11E71">
      <w:pPr>
        <w:pStyle w:val="ListingStandard"/>
      </w:pPr>
      <w:r>
        <w:t>Der ggT ist 6.</w:t>
      </w:r>
    </w:p>
    <w:p w14:paraId="4AB0EA04" w14:textId="77777777" w:rsidR="00A11E71" w:rsidRDefault="00A11E71" w:rsidP="00A11E71">
      <w:pPr>
        <w:pStyle w:val="ListingStandard"/>
      </w:pPr>
    </w:p>
    <w:p w14:paraId="000E8089" w14:textId="77777777" w:rsidR="00A11E71" w:rsidRDefault="00A11E71" w:rsidP="00A11E71">
      <w:pPr>
        <w:pStyle w:val="ListingStandard"/>
      </w:pPr>
      <w:r>
        <w:t>⸻</w:t>
      </w:r>
    </w:p>
    <w:p w14:paraId="4765BC85" w14:textId="77777777" w:rsidR="00A11E71" w:rsidRDefault="00A11E71" w:rsidP="00A11E71">
      <w:pPr>
        <w:pStyle w:val="ListingStandard"/>
      </w:pPr>
    </w:p>
    <w:p w14:paraId="24FE0F5D" w14:textId="77777777" w:rsidR="00A11E71" w:rsidRDefault="00A11E71" w:rsidP="00A11E71">
      <w:pPr>
        <w:pStyle w:val="ListingStandard"/>
      </w:pPr>
      <w:r>
        <w:t>3. Subtraktionsverfahren</w:t>
      </w:r>
    </w:p>
    <w:p w14:paraId="41A02A1E" w14:textId="77777777" w:rsidR="00A11E71" w:rsidRDefault="00A11E71" w:rsidP="00A11E71">
      <w:pPr>
        <w:pStyle w:val="ListingStandard"/>
      </w:pPr>
      <w:r>
        <w:tab/>
        <w:t>•</w:t>
      </w:r>
      <w:r>
        <w:tab/>
        <w:t>Vorgehen:</w:t>
      </w:r>
    </w:p>
    <w:p w14:paraId="387C97BE" w14:textId="77777777" w:rsidR="00A11E71" w:rsidRDefault="00A11E71" w:rsidP="00A11E71">
      <w:pPr>
        <w:pStyle w:val="ListingStandard"/>
      </w:pPr>
      <w:r>
        <w:t>Wiederholt wird von der größeren Zahl die kleinere Zahl abgezogen, bis beide Zahlen gleich sind. Die dann übrigbleibende Zahl ist der ggT.</w:t>
      </w:r>
    </w:p>
    <w:p w14:paraId="1ED61B82" w14:textId="77777777" w:rsidR="00A11E71" w:rsidRDefault="00A11E71" w:rsidP="00A11E71">
      <w:pPr>
        <w:pStyle w:val="ListingStandard"/>
      </w:pPr>
      <w:r>
        <w:tab/>
        <w:t>•</w:t>
      </w:r>
      <w:r>
        <w:tab/>
        <w:t>Beispiel: ggT(15, 6):</w:t>
      </w:r>
    </w:p>
    <w:p w14:paraId="16EA08A5" w14:textId="77777777" w:rsidR="00A11E71" w:rsidRDefault="00A11E71" w:rsidP="00A11E71">
      <w:pPr>
        <w:pStyle w:val="ListingStandard"/>
      </w:pPr>
      <w:r>
        <w:tab/>
        <w:t>•</w:t>
      </w:r>
      <w:r>
        <w:tab/>
        <w:t>15 - 6 = 9</w:t>
      </w:r>
    </w:p>
    <w:p w14:paraId="2B5A612F" w14:textId="77777777" w:rsidR="00A11E71" w:rsidRDefault="00A11E71" w:rsidP="00A11E71">
      <w:pPr>
        <w:pStyle w:val="ListingStandard"/>
      </w:pPr>
      <w:r>
        <w:tab/>
        <w:t>•</w:t>
      </w:r>
      <w:r>
        <w:tab/>
        <w:t>9 - 6 = 3</w:t>
      </w:r>
    </w:p>
    <w:p w14:paraId="454F073D" w14:textId="77777777" w:rsidR="00A11E71" w:rsidRDefault="00A11E71" w:rsidP="00A11E71">
      <w:pPr>
        <w:pStyle w:val="ListingStandard"/>
      </w:pPr>
      <w:r>
        <w:tab/>
        <w:t>•</w:t>
      </w:r>
      <w:r>
        <w:tab/>
        <w:t>6 - 3 = 3</w:t>
      </w:r>
    </w:p>
    <w:p w14:paraId="03D58DB9" w14:textId="77777777" w:rsidR="00A11E71" w:rsidRDefault="00A11E71" w:rsidP="00A11E71">
      <w:pPr>
        <w:pStyle w:val="ListingStandard"/>
      </w:pPr>
      <w:r>
        <w:t>Der ggT ist 3.</w:t>
      </w:r>
    </w:p>
    <w:p w14:paraId="32AAAE87" w14:textId="77777777" w:rsidR="00A11E71" w:rsidRDefault="00A11E71" w:rsidP="00A11E71">
      <w:pPr>
        <w:pStyle w:val="ListingStandard"/>
      </w:pPr>
    </w:p>
    <w:p w14:paraId="6666CC37" w14:textId="58F62CFC" w:rsidR="00A11E71" w:rsidRDefault="00A11E71" w:rsidP="00A11E71">
      <w:pPr>
        <w:pStyle w:val="ListingStandard"/>
      </w:pPr>
      <w:r>
        <w:t>Diese drei Verfahren sind einfach, verständlich und gut in Unterricht und Praxis einsetzbar.</w:t>
      </w:r>
    </w:p>
    <w:p w14:paraId="671089D8" w14:textId="77777777" w:rsidR="00DC6F31" w:rsidRDefault="00DC6F31" w:rsidP="00DC6F31">
      <w:pPr>
        <w:pStyle w:val="ListingStandard"/>
      </w:pPr>
    </w:p>
    <w:p w14:paraId="66620EBC" w14:textId="0291DF70" w:rsidR="00A11E71" w:rsidRPr="00A11E71" w:rsidRDefault="00A11E71" w:rsidP="00DC6F31">
      <w:pPr>
        <w:pStyle w:val="ListingStandard"/>
        <w:rPr>
          <w:rStyle w:val="ListingZeichenFett"/>
        </w:rPr>
      </w:pPr>
      <w:r w:rsidRPr="00A11E71">
        <w:rPr>
          <w:rStyle w:val="ListingZeichenFett"/>
        </w:rPr>
        <w:t>Stelle den Algorithmus von Euklid am Beispiel der gewählten Zahlen als Bild dar!</w:t>
      </w:r>
    </w:p>
    <w:p w14:paraId="6A037AF5" w14:textId="77777777" w:rsidR="00A11E71" w:rsidRDefault="00A11E71" w:rsidP="00DC6F31">
      <w:pPr>
        <w:pStyle w:val="ListingStandard"/>
      </w:pPr>
    </w:p>
    <w:p w14:paraId="2AA30616" w14:textId="77777777" w:rsidR="00A11E71" w:rsidRPr="00C76749" w:rsidRDefault="00A11E71" w:rsidP="00A11E71">
      <w:pPr>
        <w:tabs>
          <w:tab w:val="left" w:pos="357"/>
        </w:tabs>
        <w:spacing w:after="60" w:line="270" w:lineRule="atLeast"/>
        <w:jc w:val="both"/>
        <w:rPr>
          <w:rStyle w:val="ListingZeichenFett"/>
        </w:rPr>
      </w:pPr>
      <w:r w:rsidRPr="00C76749">
        <w:rPr>
          <w:rStyle w:val="ListingZeichenFett"/>
        </w:rPr>
        <w:t>Erstelle bitte ein Struktogramm zum Euklidischen Algorithmus als SVG-Datei.</w:t>
      </w:r>
    </w:p>
    <w:p w14:paraId="31548557" w14:textId="77777777" w:rsidR="00A11E71" w:rsidRDefault="00A11E71" w:rsidP="00DC6F31">
      <w:pPr>
        <w:pStyle w:val="ListingStandard"/>
      </w:pPr>
    </w:p>
    <w:p w14:paraId="030BDD92" w14:textId="77777777" w:rsidR="00A11E71" w:rsidRPr="00196AC1" w:rsidRDefault="00A11E71" w:rsidP="00A11E71">
      <w:pPr>
        <w:rPr>
          <w:rStyle w:val="ListingZeichenFett"/>
        </w:rPr>
      </w:pPr>
      <w:r w:rsidRPr="00196AC1">
        <w:rPr>
          <w:rStyle w:val="ListingZeichenFett"/>
        </w:rPr>
        <w:t>Erstelle auf Basis des Struktogramms gut verständlichen, kommentierten Python-Code</w:t>
      </w:r>
      <w:r>
        <w:rPr>
          <w:rStyle w:val="ListingZeichenFett"/>
        </w:rPr>
        <w:t>.</w:t>
      </w:r>
    </w:p>
    <w:p w14:paraId="793FE89A" w14:textId="77777777" w:rsidR="00A11E71" w:rsidRDefault="00A11E71" w:rsidP="00A11E71">
      <w:pPr>
        <w:pStyle w:val="ListingStandard"/>
      </w:pPr>
      <w:r>
        <w:t>Gerne! Hier ist eine gut verständliche, kommentierte Python-Version des Euklidischen Algorithmus – passend zum zuvor erstellten Struktogramm:</w:t>
      </w:r>
    </w:p>
    <w:p w14:paraId="23CB4F7D" w14:textId="77777777" w:rsidR="00A11E71" w:rsidRDefault="00A11E71" w:rsidP="00A11E71">
      <w:pPr>
        <w:pStyle w:val="ListingStandard"/>
      </w:pPr>
      <w:r>
        <w:t>def berechne_ggt(a, b):</w:t>
      </w:r>
    </w:p>
    <w:p w14:paraId="49B53C43" w14:textId="77777777" w:rsidR="00A11E71" w:rsidRDefault="00A11E71" w:rsidP="00A11E71">
      <w:pPr>
        <w:pStyle w:val="ListingStandard"/>
      </w:pPr>
      <w:r>
        <w:t xml:space="preserve">    """</w:t>
      </w:r>
    </w:p>
    <w:p w14:paraId="48D5A59D" w14:textId="77777777" w:rsidR="00A11E71" w:rsidRDefault="00A11E71" w:rsidP="00A11E71">
      <w:pPr>
        <w:pStyle w:val="ListingStandard"/>
      </w:pPr>
      <w:r>
        <w:t xml:space="preserve">    Berechnet den größten gemeinsamen Teiler (ggT) zweier Zahlen a und b</w:t>
      </w:r>
    </w:p>
    <w:p w14:paraId="473F589E" w14:textId="77777777" w:rsidR="00A11E71" w:rsidRDefault="00A11E71" w:rsidP="00A11E71">
      <w:pPr>
        <w:pStyle w:val="ListingStandard"/>
      </w:pPr>
      <w:r>
        <w:t xml:space="preserve">    mithilfe des Euklidischen Algorithmus.</w:t>
      </w:r>
    </w:p>
    <w:p w14:paraId="64378468" w14:textId="77777777" w:rsidR="00A11E71" w:rsidRDefault="00A11E71" w:rsidP="00A11E71">
      <w:pPr>
        <w:pStyle w:val="ListingStandard"/>
      </w:pPr>
      <w:r>
        <w:t xml:space="preserve">    Parameter:</w:t>
      </w:r>
    </w:p>
    <w:p w14:paraId="40DF6FE9" w14:textId="77777777" w:rsidR="00A11E71" w:rsidRDefault="00A11E71" w:rsidP="00A11E71">
      <w:pPr>
        <w:pStyle w:val="ListingStandard"/>
      </w:pPr>
      <w:r>
        <w:t xml:space="preserve">        a (int): Erste Zahl</w:t>
      </w:r>
    </w:p>
    <w:p w14:paraId="56D50739" w14:textId="77777777" w:rsidR="00A11E71" w:rsidRDefault="00A11E71" w:rsidP="00A11E71">
      <w:pPr>
        <w:pStyle w:val="ListingStandard"/>
      </w:pPr>
      <w:r>
        <w:t xml:space="preserve">        b (int): Zweite Zahl</w:t>
      </w:r>
    </w:p>
    <w:p w14:paraId="4582FDC8" w14:textId="77777777" w:rsidR="00A11E71" w:rsidRDefault="00A11E71" w:rsidP="00A11E71">
      <w:pPr>
        <w:pStyle w:val="ListingStandard"/>
      </w:pPr>
      <w:r>
        <w:t xml:space="preserve">    Rückgabe:</w:t>
      </w:r>
    </w:p>
    <w:p w14:paraId="4D4EC6F5" w14:textId="77777777" w:rsidR="00A11E71" w:rsidRDefault="00A11E71" w:rsidP="00A11E71">
      <w:pPr>
        <w:pStyle w:val="ListingStandard"/>
      </w:pPr>
      <w:r>
        <w:t xml:space="preserve">        int: Der größte gemeinsame Teiler von a und b</w:t>
      </w:r>
    </w:p>
    <w:p w14:paraId="62339505" w14:textId="77777777" w:rsidR="00A11E71" w:rsidRDefault="00A11E71" w:rsidP="00A11E71">
      <w:pPr>
        <w:pStyle w:val="ListingStandard"/>
      </w:pPr>
      <w:r>
        <w:t xml:space="preserve">    """</w:t>
      </w:r>
    </w:p>
    <w:p w14:paraId="6FE8CFDC" w14:textId="77777777" w:rsidR="00A11E71" w:rsidRDefault="00A11E71" w:rsidP="00A11E71">
      <w:pPr>
        <w:pStyle w:val="ListingStandard"/>
      </w:pPr>
    </w:p>
    <w:p w14:paraId="517B0C1A" w14:textId="77777777" w:rsidR="00A11E71" w:rsidRDefault="00A11E71" w:rsidP="00A11E71">
      <w:pPr>
        <w:pStyle w:val="ListingStandard"/>
      </w:pPr>
      <w:r>
        <w:t xml:space="preserve">    # Solange b ungleich 0 ist, führe die Berechnung durch</w:t>
      </w:r>
    </w:p>
    <w:p w14:paraId="788C31E9" w14:textId="77777777" w:rsidR="00A11E71" w:rsidRDefault="00A11E71" w:rsidP="00A11E71">
      <w:pPr>
        <w:pStyle w:val="ListingStandard"/>
      </w:pPr>
      <w:r>
        <w:t xml:space="preserve">    while b != 0:</w:t>
      </w:r>
    </w:p>
    <w:p w14:paraId="3563AA23" w14:textId="77777777" w:rsidR="00A11E71" w:rsidRDefault="00A11E71" w:rsidP="00A11E71">
      <w:pPr>
        <w:pStyle w:val="ListingStandard"/>
      </w:pPr>
      <w:r>
        <w:t xml:space="preserve">        r = a % b       # Berechne den Rest von a geteilt durch b</w:t>
      </w:r>
    </w:p>
    <w:p w14:paraId="4B82C92C" w14:textId="77777777" w:rsidR="00A11E71" w:rsidRDefault="00A11E71" w:rsidP="00A11E71">
      <w:pPr>
        <w:pStyle w:val="ListingStandard"/>
      </w:pPr>
      <w:r>
        <w:t xml:space="preserve">        a = b           # Setze a auf den Wert von b</w:t>
      </w:r>
    </w:p>
    <w:p w14:paraId="736C6942" w14:textId="77777777" w:rsidR="00A11E71" w:rsidRDefault="00A11E71" w:rsidP="00A11E71">
      <w:pPr>
        <w:pStyle w:val="ListingStandard"/>
      </w:pPr>
      <w:r>
        <w:lastRenderedPageBreak/>
        <w:t xml:space="preserve">        b = r           # Setze b auf den berechneten Rest</w:t>
      </w:r>
    </w:p>
    <w:p w14:paraId="210F05BC" w14:textId="77777777" w:rsidR="00A11E71" w:rsidRDefault="00A11E71" w:rsidP="00A11E71">
      <w:pPr>
        <w:pStyle w:val="ListingStandard"/>
      </w:pPr>
      <w:r>
        <w:t xml:space="preserve">    # Wenn b gleich 0 ist, ist a der größte gemeinsame Teiler</w:t>
      </w:r>
    </w:p>
    <w:p w14:paraId="585BC168" w14:textId="77777777" w:rsidR="00A11E71" w:rsidRDefault="00A11E71" w:rsidP="00A11E71">
      <w:pPr>
        <w:pStyle w:val="ListingStandard"/>
      </w:pPr>
      <w:r>
        <w:t xml:space="preserve">    return a</w:t>
      </w:r>
    </w:p>
    <w:p w14:paraId="531790E4" w14:textId="77777777" w:rsidR="00A11E71" w:rsidRDefault="00A11E71" w:rsidP="00A11E71">
      <w:pPr>
        <w:pStyle w:val="ListingStandard"/>
      </w:pPr>
      <w:r>
        <w:t># Beispielaufruf:</w:t>
      </w:r>
    </w:p>
    <w:p w14:paraId="4A1E5A10" w14:textId="77777777" w:rsidR="00A11E71" w:rsidRDefault="00A11E71" w:rsidP="00A11E71">
      <w:pPr>
        <w:pStyle w:val="ListingStandard"/>
      </w:pPr>
      <w:r>
        <w:t>x = 48</w:t>
      </w:r>
    </w:p>
    <w:p w14:paraId="0971EC7C" w14:textId="77777777" w:rsidR="00A11E71" w:rsidRDefault="00A11E71" w:rsidP="00A11E71">
      <w:pPr>
        <w:pStyle w:val="ListingStandard"/>
      </w:pPr>
      <w:r>
        <w:t>y = 18</w:t>
      </w:r>
    </w:p>
    <w:p w14:paraId="728A0E43" w14:textId="77777777" w:rsidR="00A11E71" w:rsidRDefault="00A11E71" w:rsidP="00A11E71">
      <w:pPr>
        <w:pStyle w:val="ListingStandard"/>
      </w:pPr>
      <w:r>
        <w:t>ggt = berechne_ggt(x, y)</w:t>
      </w:r>
    </w:p>
    <w:p w14:paraId="3552098A" w14:textId="77777777" w:rsidR="00A11E71" w:rsidRDefault="00A11E71" w:rsidP="00A11E71">
      <w:pPr>
        <w:pStyle w:val="ListingStandard"/>
      </w:pPr>
      <w:r>
        <w:t>print(f"Der größte gemeinsame Teiler von {x} und {y} ist: {ggt}")</w:t>
      </w:r>
    </w:p>
    <w:p w14:paraId="2744CDDF" w14:textId="77777777" w:rsidR="00A11E71" w:rsidRDefault="00A11E71" w:rsidP="00A11E71">
      <w:pPr>
        <w:pStyle w:val="ListingStandard"/>
      </w:pPr>
      <w:r>
        <w:t>Was dieser Code macht:</w:t>
      </w:r>
    </w:p>
    <w:p w14:paraId="159ABC94" w14:textId="77777777" w:rsidR="00A11E71" w:rsidRDefault="00A11E71" w:rsidP="00A11E71">
      <w:pPr>
        <w:pStyle w:val="ListingStandard"/>
      </w:pPr>
      <w:r>
        <w:tab/>
        <w:t>•</w:t>
      </w:r>
      <w:r>
        <w:tab/>
        <w:t>Er nimmt zwei Zahlen a und b.</w:t>
      </w:r>
    </w:p>
    <w:p w14:paraId="6C414810" w14:textId="77777777" w:rsidR="00A11E71" w:rsidRDefault="00A11E71" w:rsidP="00A11E71">
      <w:pPr>
        <w:pStyle w:val="ListingStandard"/>
      </w:pPr>
      <w:r>
        <w:tab/>
        <w:t>•</w:t>
      </w:r>
      <w:r>
        <w:tab/>
        <w:t>Solange der Wert von b ungleich null ist, wird:</w:t>
      </w:r>
    </w:p>
    <w:p w14:paraId="1F7686E6" w14:textId="77777777" w:rsidR="00A11E71" w:rsidRDefault="00A11E71" w:rsidP="00A11E71">
      <w:pPr>
        <w:pStyle w:val="ListingStandard"/>
      </w:pPr>
      <w:r>
        <w:tab/>
        <w:t>•</w:t>
      </w:r>
      <w:r>
        <w:tab/>
        <w:t>der Rest r berechnet,</w:t>
      </w:r>
    </w:p>
    <w:p w14:paraId="2121ED6A" w14:textId="77777777" w:rsidR="00A11E71" w:rsidRDefault="00A11E71" w:rsidP="00A11E71">
      <w:pPr>
        <w:pStyle w:val="ListingStandard"/>
      </w:pPr>
      <w:r>
        <w:tab/>
        <w:t>•</w:t>
      </w:r>
      <w:r>
        <w:tab/>
        <w:t>a durch b ersetzt,</w:t>
      </w:r>
    </w:p>
    <w:p w14:paraId="2D9DB667" w14:textId="77777777" w:rsidR="00A11E71" w:rsidRDefault="00A11E71" w:rsidP="00A11E71">
      <w:pPr>
        <w:pStyle w:val="ListingStandard"/>
      </w:pPr>
      <w:r>
        <w:tab/>
        <w:t>•</w:t>
      </w:r>
      <w:r>
        <w:tab/>
        <w:t>b durch r ersetzt.</w:t>
      </w:r>
    </w:p>
    <w:p w14:paraId="166B5E6B" w14:textId="77777777" w:rsidR="00A11E71" w:rsidRDefault="00A11E71" w:rsidP="00A11E71">
      <w:pPr>
        <w:pStyle w:val="ListingStandard"/>
      </w:pPr>
      <w:r>
        <w:tab/>
        <w:t>•</w:t>
      </w:r>
      <w:r>
        <w:tab/>
        <w:t>Sobald b den Wert 0 erreicht, ist a der gesuchte größte gemeinsame Teiler.</w:t>
      </w:r>
    </w:p>
    <w:p w14:paraId="3011EFE9" w14:textId="77777777" w:rsidR="00A11E71" w:rsidRDefault="00A11E71" w:rsidP="00A11E71">
      <w:pPr>
        <w:pStyle w:val="ListingStandard"/>
      </w:pPr>
      <w:r>
        <w:t>Wenn du möchtest, kann ich dir auch eine Variante mit grafischer Darstellung oder Schritt-für-Schritt-Ausgabe erstellen.</w:t>
      </w:r>
    </w:p>
    <w:p w14:paraId="3486DD17" w14:textId="77777777" w:rsidR="00972917" w:rsidRDefault="00972917" w:rsidP="00A11E71">
      <w:pPr>
        <w:pStyle w:val="ListingStandard"/>
      </w:pPr>
    </w:p>
    <w:p w14:paraId="7C19344D" w14:textId="77777777" w:rsidR="00A11E71" w:rsidRDefault="00A11E71" w:rsidP="00DC6F31">
      <w:pPr>
        <w:pStyle w:val="ListingStandard"/>
      </w:pPr>
    </w:p>
    <w:p w14:paraId="3458F598" w14:textId="1AD3E856" w:rsidR="00881EE1" w:rsidRDefault="00881EE1" w:rsidP="00DC6F31">
      <w:pPr>
        <w:pStyle w:val="ListingStandard"/>
        <w:rPr>
          <w:rStyle w:val="ListingZeichenFett"/>
        </w:rPr>
      </w:pPr>
      <w:r w:rsidRPr="002027DC">
        <w:rPr>
          <w:rStyle w:val="ListingZeichenFett"/>
        </w:rPr>
        <w:t>Erkläre mir bitte ausführlich in einfachen Worten, was diese Zeile Code bewirkt:</w:t>
      </w:r>
    </w:p>
    <w:p w14:paraId="3228656C" w14:textId="76ACAC4C" w:rsidR="00881EE1" w:rsidRDefault="00881EE1" w:rsidP="00DC6F31">
      <w:pPr>
        <w:pStyle w:val="ListingStandard"/>
        <w:rPr>
          <w:rStyle w:val="ListingZeichenFett"/>
        </w:rPr>
      </w:pPr>
      <w:r>
        <w:rPr>
          <w:rStyle w:val="ListingZeichenFett"/>
        </w:rPr>
        <w:t>###</w:t>
      </w:r>
    </w:p>
    <w:p w14:paraId="0A272FE8" w14:textId="07E40359" w:rsidR="00881EE1" w:rsidRPr="00881EE1" w:rsidRDefault="00881EE1" w:rsidP="00DC6F31">
      <w:pPr>
        <w:pStyle w:val="ListingStandard"/>
        <w:rPr>
          <w:rStyle w:val="ListingZeichenFett"/>
        </w:rPr>
      </w:pPr>
      <w:r w:rsidRPr="00881EE1">
        <w:rPr>
          <w:rStyle w:val="ListingZeichenFett"/>
        </w:rPr>
        <w:t>print([x for x in range(2,101) if all(x % y for y in range(2,int(x**0.5)+1))])</w:t>
      </w:r>
    </w:p>
    <w:p w14:paraId="3B0116DE" w14:textId="77777777" w:rsidR="00881EE1" w:rsidRDefault="00881EE1" w:rsidP="00DC6F31">
      <w:pPr>
        <w:pStyle w:val="ListingStandard"/>
      </w:pPr>
    </w:p>
    <w:p w14:paraId="0294766B" w14:textId="77777777" w:rsidR="002E36C2" w:rsidRDefault="002E36C2" w:rsidP="002E36C2">
      <w:pPr>
        <w:pStyle w:val="ListingStandard"/>
      </w:pPr>
      <w:r>
        <w:t>Diese Zeile Code berechnet und gibt alle Primzahlen zwischen 2 und 100 aus. Lass mich sie Schritt für Schritt erklären:</w:t>
      </w:r>
    </w:p>
    <w:p w14:paraId="148F958E" w14:textId="77777777" w:rsidR="002E36C2" w:rsidRDefault="002E36C2" w:rsidP="002E36C2">
      <w:pPr>
        <w:pStyle w:val="ListingStandard"/>
      </w:pPr>
    </w:p>
    <w:p w14:paraId="63692248" w14:textId="77777777" w:rsidR="002E36C2" w:rsidRDefault="002E36C2" w:rsidP="002E36C2">
      <w:pPr>
        <w:pStyle w:val="ListingStandard"/>
      </w:pPr>
      <w:r>
        <w:t>1. `range(2, 101)` erzeugt eine Sequenz von Zahlen von 2 bis 100 (101 ist nicht inklusive).</w:t>
      </w:r>
    </w:p>
    <w:p w14:paraId="53550FC1" w14:textId="77777777" w:rsidR="002E36C2" w:rsidRDefault="002E36C2" w:rsidP="002E36C2">
      <w:pPr>
        <w:pStyle w:val="ListingStandard"/>
      </w:pPr>
    </w:p>
    <w:p w14:paraId="014A32AA" w14:textId="77777777" w:rsidR="002E36C2" w:rsidRDefault="002E36C2" w:rsidP="002E36C2">
      <w:pPr>
        <w:pStyle w:val="ListingStandard"/>
      </w:pPr>
      <w:r>
        <w:t>2. Die äußere Liste `[x for x in range(2, 101) if ...]` ist eine List Comprehension, die nur die Zahlen aus dieser Sequenz auswählt, die eine bestimmte Bedingung erfüllen.</w:t>
      </w:r>
    </w:p>
    <w:p w14:paraId="1686452E" w14:textId="77777777" w:rsidR="002E36C2" w:rsidRDefault="002E36C2" w:rsidP="002E36C2">
      <w:pPr>
        <w:pStyle w:val="ListingStandard"/>
      </w:pPr>
    </w:p>
    <w:p w14:paraId="3818A9A3" w14:textId="77777777" w:rsidR="002E36C2" w:rsidRDefault="002E36C2" w:rsidP="002E36C2">
      <w:pPr>
        <w:pStyle w:val="ListingStandard"/>
      </w:pPr>
      <w:r>
        <w:t>3. Die Bedingung ist `all(x % y for y in range(2, int(x**0.5)+1))`. Hier passiert Folgendes:</w:t>
      </w:r>
    </w:p>
    <w:p w14:paraId="2530B2D6" w14:textId="77777777" w:rsidR="002E36C2" w:rsidRDefault="002E36C2" w:rsidP="002E36C2">
      <w:pPr>
        <w:pStyle w:val="ListingStandard"/>
      </w:pPr>
      <w:r>
        <w:lastRenderedPageBreak/>
        <w:t xml:space="preserve">   - Für jede Zahl x prüfen wir alle möglichen Teiler y von 2 bis zur Quadratwurzel von x</w:t>
      </w:r>
    </w:p>
    <w:p w14:paraId="58498B17" w14:textId="77777777" w:rsidR="002E36C2" w:rsidRDefault="002E36C2" w:rsidP="002E36C2">
      <w:pPr>
        <w:pStyle w:val="ListingStandard"/>
      </w:pPr>
      <w:r>
        <w:t xml:space="preserve">   - `x % y` gibt den Rest bei der Division von x durch y zurück</w:t>
      </w:r>
    </w:p>
    <w:p w14:paraId="1869D8E9" w14:textId="77777777" w:rsidR="002E36C2" w:rsidRDefault="002E36C2" w:rsidP="002E36C2">
      <w:pPr>
        <w:pStyle w:val="ListingStandard"/>
      </w:pPr>
      <w:r>
        <w:t xml:space="preserve">   - Wenn dieser Rest 0 ist, bedeutet dies, dass y ein Teiler von x ist</w:t>
      </w:r>
    </w:p>
    <w:p w14:paraId="2FB3172C" w14:textId="77777777" w:rsidR="002E36C2" w:rsidRDefault="002E36C2" w:rsidP="002E36C2">
      <w:pPr>
        <w:pStyle w:val="ListingStandard"/>
      </w:pPr>
      <w:r>
        <w:t xml:space="preserve">   - Aber bei einer Primzahl sollte der Rest immer größer als 0 sein (kein Teiler außer 1 und sich selbst)</w:t>
      </w:r>
    </w:p>
    <w:p w14:paraId="048CB320" w14:textId="77777777" w:rsidR="002E36C2" w:rsidRDefault="002E36C2" w:rsidP="002E36C2">
      <w:pPr>
        <w:pStyle w:val="ListingStandard"/>
      </w:pPr>
      <w:r>
        <w:t xml:space="preserve">   - Die `all()`-Funktion prüft, ob alle Ausdrücke in der Sequenz "wahr" sind</w:t>
      </w:r>
    </w:p>
    <w:p w14:paraId="24C098AF" w14:textId="77777777" w:rsidR="002E36C2" w:rsidRDefault="002E36C2" w:rsidP="002E36C2">
      <w:pPr>
        <w:pStyle w:val="ListingStandard"/>
      </w:pPr>
    </w:p>
    <w:p w14:paraId="0BAE450C" w14:textId="77777777" w:rsidR="002E36C2" w:rsidRDefault="002E36C2" w:rsidP="002E36C2">
      <w:pPr>
        <w:pStyle w:val="ListingStandard"/>
      </w:pPr>
      <w:r>
        <w:t>4. `int(x**0.5)+1` berechnet die Quadratwurzel von x und rundet sie auf die nächste ganze Zahl auf</w:t>
      </w:r>
    </w:p>
    <w:p w14:paraId="379B9E2C" w14:textId="77777777" w:rsidR="002E36C2" w:rsidRDefault="002E36C2" w:rsidP="002E36C2">
      <w:pPr>
        <w:pStyle w:val="ListingStandard"/>
      </w:pPr>
    </w:p>
    <w:p w14:paraId="680FDC64" w14:textId="77777777" w:rsidR="002E36C2" w:rsidRDefault="002E36C2" w:rsidP="002E36C2">
      <w:pPr>
        <w:pStyle w:val="ListingStandard"/>
      </w:pPr>
      <w:r>
        <w:t>5. `print()` gibt das Ergebnis (die Liste der Primzahlen) auf dem Bildschirm aus</w:t>
      </w:r>
    </w:p>
    <w:p w14:paraId="4386E36F" w14:textId="77777777" w:rsidR="002E36C2" w:rsidRDefault="002E36C2" w:rsidP="002E36C2">
      <w:pPr>
        <w:pStyle w:val="ListingStandard"/>
      </w:pPr>
    </w:p>
    <w:p w14:paraId="28D003E0" w14:textId="77777777" w:rsidR="002E36C2" w:rsidRDefault="002E36C2" w:rsidP="002E36C2">
      <w:pPr>
        <w:pStyle w:val="ListingStandard"/>
      </w:pPr>
      <w:r>
        <w:t>Kurz gesagt: Der Code durchläuft alle Zahlen von 2 bis 100 und behält nur diejenigen, die keine Teiler außer 1 und sich selbst haben - also die Primzahlen. Die Optimierung mit der Quadratwurzel macht den Code effizienter, da wir nicht alle möglichen Teiler bis zur Zahl selbst prüfen müssen.</w:t>
      </w:r>
    </w:p>
    <w:p w14:paraId="4F316717" w14:textId="77777777" w:rsidR="002E36C2" w:rsidRDefault="002E36C2" w:rsidP="002E36C2">
      <w:pPr>
        <w:pStyle w:val="ListingStandard"/>
      </w:pPr>
    </w:p>
    <w:p w14:paraId="5D5025E2" w14:textId="354CB878" w:rsidR="00881EE1" w:rsidRDefault="002E36C2" w:rsidP="002E36C2">
      <w:pPr>
        <w:pStyle w:val="ListingStandard"/>
      </w:pPr>
      <w:r>
        <w:t>Das Ergebnis ist eine Liste mit allen Primzahlen zwischen 2 und 100.</w:t>
      </w:r>
    </w:p>
    <w:p w14:paraId="4D4B5546" w14:textId="77777777" w:rsidR="002E36C2" w:rsidRDefault="002E36C2" w:rsidP="002E36C2">
      <w:pPr>
        <w:pStyle w:val="ListingStandard"/>
      </w:pPr>
    </w:p>
    <w:p w14:paraId="219949CB" w14:textId="77777777" w:rsidR="002E36C2" w:rsidRDefault="002E36C2" w:rsidP="002E36C2">
      <w:pPr>
        <w:pStyle w:val="ListingStandard"/>
      </w:pPr>
    </w:p>
    <w:p w14:paraId="78266DF7" w14:textId="188BDE08" w:rsidR="00881EE1" w:rsidRDefault="00D57912" w:rsidP="00DC6F31">
      <w:pPr>
        <w:pStyle w:val="ListingStandard"/>
        <w:rPr>
          <w:rStyle w:val="ListingZeichenFett"/>
        </w:rPr>
      </w:pPr>
      <w:r w:rsidRPr="002755AD">
        <w:rPr>
          <w:rStyle w:val="ListingZeichenFett"/>
        </w:rPr>
        <w:t>Ich habe hier folgenden Code, der einen Countdown von 10 bis 0 herunterzählen soll. Aber irgendwie funktioniert er nicht richtig. Woran kann das liegen? Hier kommt der Code:</w:t>
      </w:r>
    </w:p>
    <w:p w14:paraId="28F9A0EF" w14:textId="77777777" w:rsidR="00D57912" w:rsidRPr="00D57912" w:rsidRDefault="00D57912" w:rsidP="00D57912">
      <w:pPr>
        <w:pStyle w:val="ListingStandard"/>
        <w:rPr>
          <w:rStyle w:val="ListingZeichenFett"/>
        </w:rPr>
      </w:pPr>
      <w:r w:rsidRPr="00D57912">
        <w:rPr>
          <w:rStyle w:val="ListingZeichenFett"/>
        </w:rPr>
        <w:t>def countdown_bis_null():</w:t>
      </w:r>
    </w:p>
    <w:p w14:paraId="0B9FCC51" w14:textId="77777777" w:rsidR="00D57912" w:rsidRPr="00D57912" w:rsidRDefault="00D57912" w:rsidP="00D57912">
      <w:pPr>
        <w:pStyle w:val="ListingStandard"/>
        <w:rPr>
          <w:rStyle w:val="ListingZeichenFett"/>
        </w:rPr>
      </w:pPr>
      <w:r w:rsidRPr="00D57912">
        <w:rPr>
          <w:rStyle w:val="ListingZeichenFett"/>
        </w:rPr>
        <w:t xml:space="preserve">    zaehler = 10</w:t>
      </w:r>
    </w:p>
    <w:p w14:paraId="0C6DEA97" w14:textId="77777777" w:rsidR="00D57912" w:rsidRPr="00D57912" w:rsidRDefault="00D57912" w:rsidP="00D57912">
      <w:pPr>
        <w:pStyle w:val="ListingStandard"/>
        <w:rPr>
          <w:rStyle w:val="ListingZeichenFett"/>
        </w:rPr>
      </w:pPr>
      <w:r w:rsidRPr="00D57912">
        <w:rPr>
          <w:rStyle w:val="ListingZeichenFett"/>
        </w:rPr>
        <w:t xml:space="preserve">    while zaehler &gt; 0:</w:t>
      </w:r>
    </w:p>
    <w:p w14:paraId="6FCD47F1" w14:textId="77777777" w:rsidR="00D57912" w:rsidRPr="00D57912" w:rsidRDefault="00D57912" w:rsidP="00D57912">
      <w:pPr>
        <w:pStyle w:val="ListingStandard"/>
        <w:rPr>
          <w:rStyle w:val="ListingZeichenFett"/>
        </w:rPr>
      </w:pPr>
      <w:r w:rsidRPr="00D57912">
        <w:rPr>
          <w:rStyle w:val="ListingZeichenFett"/>
        </w:rPr>
        <w:t xml:space="preserve">        print(f"Countdown: {zaehler}")</w:t>
      </w:r>
    </w:p>
    <w:p w14:paraId="314DE562" w14:textId="77777777" w:rsidR="00D57912" w:rsidRPr="00D57912" w:rsidRDefault="00D57912" w:rsidP="00D57912">
      <w:pPr>
        <w:pStyle w:val="ListingStandard"/>
        <w:rPr>
          <w:rStyle w:val="ListingZeichenFett"/>
        </w:rPr>
      </w:pPr>
      <w:r w:rsidRPr="00D57912">
        <w:rPr>
          <w:rStyle w:val="ListingZeichenFett"/>
        </w:rPr>
        <w:t xml:space="preserve">        if zaehler % 2 == 0:</w:t>
      </w:r>
    </w:p>
    <w:p w14:paraId="1465AB9C" w14:textId="77777777" w:rsidR="00D57912" w:rsidRPr="00D57912" w:rsidRDefault="00D57912" w:rsidP="00D57912">
      <w:pPr>
        <w:pStyle w:val="ListingStandard"/>
        <w:rPr>
          <w:rStyle w:val="ListingZeichenFett"/>
        </w:rPr>
      </w:pPr>
      <w:r w:rsidRPr="00D57912">
        <w:rPr>
          <w:rStyle w:val="ListingZeichenFett"/>
        </w:rPr>
        <w:t xml:space="preserve">            zaehler += 1  </w:t>
      </w:r>
    </w:p>
    <w:p w14:paraId="1B752C55" w14:textId="77777777" w:rsidR="00D57912" w:rsidRPr="00D57912" w:rsidRDefault="00D57912" w:rsidP="00D57912">
      <w:pPr>
        <w:pStyle w:val="ListingStandard"/>
        <w:rPr>
          <w:rStyle w:val="ListingZeichenFett"/>
        </w:rPr>
      </w:pPr>
      <w:r w:rsidRPr="00D57912">
        <w:rPr>
          <w:rStyle w:val="ListingZeichenFett"/>
        </w:rPr>
        <w:t xml:space="preserve">        else:</w:t>
      </w:r>
    </w:p>
    <w:p w14:paraId="7932763E" w14:textId="77777777" w:rsidR="00D57912" w:rsidRPr="00D57912" w:rsidRDefault="00D57912" w:rsidP="00D57912">
      <w:pPr>
        <w:pStyle w:val="ListingStandard"/>
        <w:rPr>
          <w:rStyle w:val="ListingZeichenFett"/>
        </w:rPr>
      </w:pPr>
      <w:r w:rsidRPr="00D57912">
        <w:rPr>
          <w:rStyle w:val="ListingZeichenFett"/>
        </w:rPr>
        <w:t xml:space="preserve">            zaehler -= 1</w:t>
      </w:r>
    </w:p>
    <w:p w14:paraId="1FEF1FA9" w14:textId="77777777" w:rsidR="00D57912" w:rsidRPr="00D57912" w:rsidRDefault="00D57912" w:rsidP="00D57912">
      <w:pPr>
        <w:pStyle w:val="ListingStandard"/>
        <w:rPr>
          <w:rStyle w:val="ListingZeichenFett"/>
        </w:rPr>
      </w:pPr>
      <w:r w:rsidRPr="00D57912">
        <w:rPr>
          <w:rStyle w:val="ListingZeichenFett"/>
        </w:rPr>
        <w:t xml:space="preserve">    print("Countdown beendet!")</w:t>
      </w:r>
    </w:p>
    <w:p w14:paraId="339E68E4" w14:textId="77777777" w:rsidR="00D57912" w:rsidRPr="00D57912" w:rsidRDefault="00D57912" w:rsidP="00D57912">
      <w:pPr>
        <w:pStyle w:val="ListingStandard"/>
        <w:rPr>
          <w:rStyle w:val="ListingZeichenFett"/>
        </w:rPr>
      </w:pPr>
      <w:r w:rsidRPr="00D57912">
        <w:rPr>
          <w:rStyle w:val="ListingZeichenFett"/>
        </w:rPr>
        <w:t># Funktion aufrufen</w:t>
      </w:r>
    </w:p>
    <w:p w14:paraId="7E088C41" w14:textId="5F2ACC24" w:rsidR="00D57912" w:rsidRDefault="00D57912" w:rsidP="00D57912">
      <w:pPr>
        <w:pStyle w:val="ListingStandard"/>
      </w:pPr>
      <w:r w:rsidRPr="00D57912">
        <w:rPr>
          <w:rStyle w:val="ListingZeichenFett"/>
        </w:rPr>
        <w:t>countdown_bis_null()</w:t>
      </w:r>
    </w:p>
    <w:p w14:paraId="41726447" w14:textId="77777777" w:rsidR="00D57912" w:rsidRDefault="00D57912" w:rsidP="00D57912">
      <w:pPr>
        <w:pStyle w:val="ListingStandard"/>
      </w:pPr>
    </w:p>
    <w:p w14:paraId="612AEDAB" w14:textId="77777777" w:rsidR="00D57912" w:rsidRDefault="00D57912" w:rsidP="00D57912">
      <w:pPr>
        <w:pStyle w:val="ListingStandard"/>
      </w:pPr>
    </w:p>
    <w:p w14:paraId="2F1D3993" w14:textId="77777777" w:rsidR="00967EFF" w:rsidRDefault="00967EFF" w:rsidP="00967EFF">
      <w:pPr>
        <w:pStyle w:val="ListingStandard"/>
      </w:pPr>
      <w:r>
        <w:lastRenderedPageBreak/>
        <w:t>Der Fehler liegt in der If-Bedingung. Aktuell wird bei geraden Zahlen der Zähler um 1 erhöht statt verringert zu werden. Dadurch wird der Zähler nie auf 0 reduziert, wenn er gerade ist, und der Countdown funktioniert nicht wie erwartet.</w:t>
      </w:r>
    </w:p>
    <w:p w14:paraId="0F3695CC" w14:textId="77777777" w:rsidR="00967EFF" w:rsidRDefault="00967EFF" w:rsidP="00967EFF">
      <w:pPr>
        <w:pStyle w:val="ListingStandard"/>
      </w:pPr>
    </w:p>
    <w:p w14:paraId="3C1D5AF9" w14:textId="77777777" w:rsidR="00967EFF" w:rsidRDefault="00967EFF" w:rsidP="00967EFF">
      <w:pPr>
        <w:pStyle w:val="ListingStandard"/>
      </w:pPr>
      <w:r>
        <w:t>Hier ein Beispiel, wie du den Code korrigieren könntest:</w:t>
      </w:r>
    </w:p>
    <w:p w14:paraId="4D37CE36" w14:textId="77777777" w:rsidR="00967EFF" w:rsidRDefault="00967EFF" w:rsidP="00967EFF">
      <w:pPr>
        <w:pStyle w:val="ListingStandard"/>
      </w:pPr>
    </w:p>
    <w:p w14:paraId="70EEB998" w14:textId="77777777" w:rsidR="00967EFF" w:rsidRDefault="00967EFF" w:rsidP="00967EFF">
      <w:pPr>
        <w:pStyle w:val="ListingStandard"/>
      </w:pPr>
      <w:r>
        <w:t>def countdown_bis_null():</w:t>
      </w:r>
    </w:p>
    <w:p w14:paraId="1152DD1B" w14:textId="77777777" w:rsidR="00967EFF" w:rsidRDefault="00967EFF" w:rsidP="00967EFF">
      <w:pPr>
        <w:pStyle w:val="ListingStandard"/>
      </w:pPr>
      <w:r>
        <w:t xml:space="preserve">    zaehler = 10</w:t>
      </w:r>
    </w:p>
    <w:p w14:paraId="32F9030A" w14:textId="77777777" w:rsidR="00967EFF" w:rsidRDefault="00967EFF" w:rsidP="00967EFF">
      <w:pPr>
        <w:pStyle w:val="ListingStandard"/>
      </w:pPr>
      <w:r>
        <w:t xml:space="preserve">    while zaehler &gt;= 0:</w:t>
      </w:r>
    </w:p>
    <w:p w14:paraId="15F6733F" w14:textId="77777777" w:rsidR="00967EFF" w:rsidRDefault="00967EFF" w:rsidP="00967EFF">
      <w:pPr>
        <w:pStyle w:val="ListingStandard"/>
      </w:pPr>
      <w:r>
        <w:t xml:space="preserve">        print(f"Countdown: {zaehler}")</w:t>
      </w:r>
    </w:p>
    <w:p w14:paraId="2AAFFED8" w14:textId="77777777" w:rsidR="00967EFF" w:rsidRDefault="00967EFF" w:rsidP="00967EFF">
      <w:pPr>
        <w:pStyle w:val="ListingStandard"/>
      </w:pPr>
      <w:r>
        <w:t xml:space="preserve">        zaehler -= 1</w:t>
      </w:r>
    </w:p>
    <w:p w14:paraId="3CD07ED5" w14:textId="77777777" w:rsidR="00967EFF" w:rsidRDefault="00967EFF" w:rsidP="00967EFF">
      <w:pPr>
        <w:pStyle w:val="ListingStandard"/>
      </w:pPr>
      <w:r>
        <w:t xml:space="preserve">    print("Countdown beendet!")</w:t>
      </w:r>
    </w:p>
    <w:p w14:paraId="259E8D78" w14:textId="77777777" w:rsidR="00967EFF" w:rsidRDefault="00967EFF" w:rsidP="00967EFF">
      <w:pPr>
        <w:pStyle w:val="ListingStandard"/>
      </w:pPr>
      <w:r>
        <w:t xml:space="preserve">    </w:t>
      </w:r>
    </w:p>
    <w:p w14:paraId="4EA5F123" w14:textId="77777777" w:rsidR="00967EFF" w:rsidRDefault="00967EFF" w:rsidP="00967EFF">
      <w:pPr>
        <w:pStyle w:val="ListingStandard"/>
      </w:pPr>
      <w:r>
        <w:t>countdown_bis_null()</w:t>
      </w:r>
    </w:p>
    <w:p w14:paraId="4F209C90" w14:textId="77777777" w:rsidR="00967EFF" w:rsidRDefault="00967EFF" w:rsidP="00967EFF">
      <w:pPr>
        <w:pStyle w:val="ListingStandard"/>
      </w:pPr>
    </w:p>
    <w:p w14:paraId="012726FE" w14:textId="312319C7" w:rsidR="00D57912" w:rsidRDefault="00967EFF" w:rsidP="00967EFF">
      <w:pPr>
        <w:pStyle w:val="ListingStandard"/>
      </w:pPr>
      <w:r>
        <w:t>Falls du eine spezielle Logik mit ungeraden und geraden Zahlen beabsichtigt hast, müsstest du sicherstellen, dass der Zähler trotzdem am Ende immer verringert wird, sodass die Schleife terminiert.</w:t>
      </w:r>
    </w:p>
    <w:p w14:paraId="736BCF0A" w14:textId="77777777" w:rsidR="00967EFF" w:rsidRDefault="00967EFF" w:rsidP="00967EFF">
      <w:pPr>
        <w:pStyle w:val="ListingStandard"/>
      </w:pPr>
    </w:p>
    <w:p w14:paraId="3CBE24C5" w14:textId="77777777" w:rsidR="00967EFF" w:rsidRDefault="00967EFF" w:rsidP="00967EFF">
      <w:pPr>
        <w:pStyle w:val="ListingStandard"/>
      </w:pPr>
    </w:p>
    <w:p w14:paraId="0857D4AA" w14:textId="2C863CED" w:rsidR="00D17517" w:rsidRDefault="00D17517" w:rsidP="00967EFF">
      <w:pPr>
        <w:pStyle w:val="ListingStandard"/>
        <w:rPr>
          <w:rStyle w:val="ListingZeichenFett"/>
        </w:rPr>
      </w:pPr>
      <w:r w:rsidRPr="007452B4">
        <w:rPr>
          <w:rStyle w:val="ListingZeichenFett"/>
        </w:rPr>
        <w:t>Füge d</w:t>
      </w:r>
      <w:r>
        <w:rPr>
          <w:rStyle w:val="ListingZeichenFett"/>
        </w:rPr>
        <w:t>em folgenden</w:t>
      </w:r>
      <w:r w:rsidRPr="007452B4">
        <w:rPr>
          <w:rStyle w:val="ListingZeichenFett"/>
        </w:rPr>
        <w:t xml:space="preserve"> Code sinnvolle Kommentare hinzu, damit ein Anfänger ihn verstehen kann</w:t>
      </w:r>
      <w:r>
        <w:rPr>
          <w:rStyle w:val="ListingZeichenFett"/>
        </w:rPr>
        <w:t>:</w:t>
      </w:r>
    </w:p>
    <w:p w14:paraId="545A76F8" w14:textId="77777777" w:rsidR="00D17517" w:rsidRPr="00D17517" w:rsidRDefault="00D17517" w:rsidP="00D17517">
      <w:pPr>
        <w:pStyle w:val="ListingStandard"/>
        <w:rPr>
          <w:rStyle w:val="ListingZeichenFett"/>
        </w:rPr>
      </w:pPr>
      <w:r w:rsidRPr="00D17517">
        <w:rPr>
          <w:rStyle w:val="ListingZeichenFett"/>
        </w:rPr>
        <w:t>from datetime import datetime</w:t>
      </w:r>
    </w:p>
    <w:p w14:paraId="2D92E023" w14:textId="77777777" w:rsidR="00D17517" w:rsidRPr="00D17517" w:rsidRDefault="00D17517" w:rsidP="00D17517">
      <w:pPr>
        <w:pStyle w:val="ListingStandard"/>
        <w:rPr>
          <w:rStyle w:val="ListingZeichenFett"/>
        </w:rPr>
      </w:pPr>
      <w:r w:rsidRPr="00D17517">
        <w:rPr>
          <w:rStyle w:val="ListingZeichenFett"/>
        </w:rPr>
        <w:t>def tage_zwischen(datum1_str, datum2_str):</w:t>
      </w:r>
    </w:p>
    <w:p w14:paraId="76AD6299" w14:textId="77777777" w:rsidR="00D17517" w:rsidRPr="00D17517" w:rsidRDefault="00D17517" w:rsidP="00D17517">
      <w:pPr>
        <w:pStyle w:val="ListingStandard"/>
        <w:rPr>
          <w:rStyle w:val="ListingZeichenFett"/>
        </w:rPr>
      </w:pPr>
      <w:r w:rsidRPr="00D17517">
        <w:rPr>
          <w:rStyle w:val="ListingZeichenFett"/>
        </w:rPr>
        <w:t xml:space="preserve">    d1 = datetime.strptime(datum1_str, "%d.%m.%Y")</w:t>
      </w:r>
    </w:p>
    <w:p w14:paraId="74AC7726" w14:textId="77777777" w:rsidR="00D17517" w:rsidRPr="00D17517" w:rsidRDefault="00D17517" w:rsidP="00D17517">
      <w:pPr>
        <w:pStyle w:val="ListingStandard"/>
        <w:rPr>
          <w:rStyle w:val="ListingZeichenFett"/>
        </w:rPr>
      </w:pPr>
      <w:r w:rsidRPr="00D17517">
        <w:rPr>
          <w:rStyle w:val="ListingZeichenFett"/>
        </w:rPr>
        <w:t xml:space="preserve">    d2 = datetime.strptime(datum2_str, "%d.%m.%Y")</w:t>
      </w:r>
    </w:p>
    <w:p w14:paraId="1763D87B" w14:textId="77777777" w:rsidR="00D17517" w:rsidRPr="00D17517" w:rsidRDefault="00D17517" w:rsidP="00D17517">
      <w:pPr>
        <w:pStyle w:val="ListingStandard"/>
        <w:rPr>
          <w:rStyle w:val="ListingZeichenFett"/>
        </w:rPr>
      </w:pPr>
      <w:r w:rsidRPr="00D17517">
        <w:rPr>
          <w:rStyle w:val="ListingZeichenFett"/>
        </w:rPr>
        <w:t xml:space="preserve">    delta = d2 - d1</w:t>
      </w:r>
    </w:p>
    <w:p w14:paraId="7D425843" w14:textId="6C749AE8" w:rsidR="00D17517" w:rsidRDefault="00D17517" w:rsidP="00D17517">
      <w:pPr>
        <w:pStyle w:val="ListingStandard"/>
        <w:rPr>
          <w:rStyle w:val="ListingZeichenFett"/>
        </w:rPr>
      </w:pPr>
      <w:r w:rsidRPr="00D17517">
        <w:rPr>
          <w:rStyle w:val="ListingZeichenFett"/>
        </w:rPr>
        <w:t xml:space="preserve">    return abs(delta.days)</w:t>
      </w:r>
    </w:p>
    <w:p w14:paraId="3388FEF9" w14:textId="77777777" w:rsidR="00D17517" w:rsidRDefault="00D17517" w:rsidP="00D17517">
      <w:pPr>
        <w:pStyle w:val="ListingStandard"/>
        <w:rPr>
          <w:rStyle w:val="ListingZeichenFett"/>
        </w:rPr>
      </w:pPr>
    </w:p>
    <w:p w14:paraId="4414351F" w14:textId="77777777" w:rsidR="00D17517" w:rsidRDefault="00D17517" w:rsidP="00D17517">
      <w:pPr>
        <w:pStyle w:val="ListingStandard"/>
      </w:pPr>
      <w:r>
        <w:t>Natürlich! Hier ist der Code mit ausführlichen, anfängerfreundlichen Kommentaren:</w:t>
      </w:r>
    </w:p>
    <w:p w14:paraId="5646B78F" w14:textId="77777777" w:rsidR="00D17517" w:rsidRDefault="00D17517" w:rsidP="00D17517">
      <w:pPr>
        <w:pStyle w:val="ListingStandard"/>
      </w:pPr>
    </w:p>
    <w:p w14:paraId="71FCC5DC" w14:textId="77777777" w:rsidR="00D17517" w:rsidRDefault="00D17517" w:rsidP="00D17517">
      <w:pPr>
        <w:pStyle w:val="ListingStandard"/>
      </w:pPr>
      <w:r>
        <w:t># Wir importieren das 'datetime'-Modul, um mit Datumsangaben arbeiten zu können</w:t>
      </w:r>
    </w:p>
    <w:p w14:paraId="093F6BC2" w14:textId="77777777" w:rsidR="00D17517" w:rsidRDefault="00D17517" w:rsidP="00D17517">
      <w:pPr>
        <w:pStyle w:val="ListingStandard"/>
      </w:pPr>
      <w:r>
        <w:t>from datetime import datetime</w:t>
      </w:r>
    </w:p>
    <w:p w14:paraId="61159511" w14:textId="77777777" w:rsidR="00D17517" w:rsidRDefault="00D17517" w:rsidP="00D17517">
      <w:pPr>
        <w:pStyle w:val="ListingStandard"/>
      </w:pPr>
    </w:p>
    <w:p w14:paraId="140491BC" w14:textId="77777777" w:rsidR="00D17517" w:rsidRDefault="00D17517" w:rsidP="00D17517">
      <w:pPr>
        <w:pStyle w:val="ListingStandard"/>
      </w:pPr>
      <w:r>
        <w:t># Diese Funktion berechnet die Anzahl der Tage zwischen zwei Datumsangaben (als Strings übergeben)</w:t>
      </w:r>
    </w:p>
    <w:p w14:paraId="0E5783A2" w14:textId="77777777" w:rsidR="00D17517" w:rsidRDefault="00D17517" w:rsidP="00D17517">
      <w:pPr>
        <w:pStyle w:val="ListingStandard"/>
      </w:pPr>
      <w:r>
        <w:t>def tage_zwischen(datum1_str, datum2_str):</w:t>
      </w:r>
    </w:p>
    <w:p w14:paraId="4E61A961" w14:textId="77777777" w:rsidR="00D17517" w:rsidRDefault="00D17517" w:rsidP="00D17517">
      <w:pPr>
        <w:pStyle w:val="ListingStandard"/>
      </w:pPr>
      <w:r>
        <w:t xml:space="preserve">    # Umwandlung des ersten Datumsstrings in ein datetime-Objekt</w:t>
      </w:r>
    </w:p>
    <w:p w14:paraId="13ABCBAD" w14:textId="77777777" w:rsidR="00D17517" w:rsidRDefault="00D17517" w:rsidP="00D17517">
      <w:pPr>
        <w:pStyle w:val="ListingStandard"/>
      </w:pPr>
      <w:r>
        <w:lastRenderedPageBreak/>
        <w:t xml:space="preserve">    # Das Format "%d.%m.%Y" steht für: Tag.Monat.Jahr (z.</w:t>
      </w:r>
      <w:r>
        <w:rPr>
          <w:rFonts w:ascii="Cambria Math" w:hAnsi="Cambria Math" w:cs="Cambria Math"/>
        </w:rPr>
        <w:t> </w:t>
      </w:r>
      <w:r>
        <w:t>B. "29.03.2025")</w:t>
      </w:r>
    </w:p>
    <w:p w14:paraId="40B172BB" w14:textId="77777777" w:rsidR="00D17517" w:rsidRDefault="00D17517" w:rsidP="00D17517">
      <w:pPr>
        <w:pStyle w:val="ListingStandard"/>
      </w:pPr>
      <w:r>
        <w:t xml:space="preserve">    d1 = datetime.strptime(datum1_str, "%d.%m.%Y")</w:t>
      </w:r>
    </w:p>
    <w:p w14:paraId="728B4353" w14:textId="77777777" w:rsidR="00D17517" w:rsidRDefault="00D17517" w:rsidP="00D17517">
      <w:pPr>
        <w:pStyle w:val="ListingStandard"/>
      </w:pPr>
    </w:p>
    <w:p w14:paraId="63A2CDB9" w14:textId="77777777" w:rsidR="00D17517" w:rsidRDefault="00D17517" w:rsidP="00D17517">
      <w:pPr>
        <w:pStyle w:val="ListingStandard"/>
      </w:pPr>
      <w:r>
        <w:t xml:space="preserve">    # Umwandlung des zweiten Datumsstrings in ein datetime-Objekt</w:t>
      </w:r>
    </w:p>
    <w:p w14:paraId="77BB14BC" w14:textId="77777777" w:rsidR="00D17517" w:rsidRDefault="00D17517" w:rsidP="00D17517">
      <w:pPr>
        <w:pStyle w:val="ListingStandard"/>
      </w:pPr>
      <w:r>
        <w:t xml:space="preserve">    d2 = datetime.strptime(datum2_str, "%d.%m.%Y")</w:t>
      </w:r>
    </w:p>
    <w:p w14:paraId="5F176B07" w14:textId="77777777" w:rsidR="00D17517" w:rsidRDefault="00D17517" w:rsidP="00D17517">
      <w:pPr>
        <w:pStyle w:val="ListingStandard"/>
      </w:pPr>
    </w:p>
    <w:p w14:paraId="2071D99D" w14:textId="77777777" w:rsidR="00D17517" w:rsidRDefault="00D17517" w:rsidP="00D17517">
      <w:pPr>
        <w:pStyle w:val="ListingStandard"/>
      </w:pPr>
      <w:r>
        <w:t xml:space="preserve">    # Berechnung der Differenz zwischen den beiden Datumswerten (als timedelta-Objekt)</w:t>
      </w:r>
    </w:p>
    <w:p w14:paraId="4AB62F5B" w14:textId="77777777" w:rsidR="00D17517" w:rsidRDefault="00D17517" w:rsidP="00D17517">
      <w:pPr>
        <w:pStyle w:val="ListingStandard"/>
      </w:pPr>
      <w:r>
        <w:t xml:space="preserve">    delta = d2 - d1</w:t>
      </w:r>
    </w:p>
    <w:p w14:paraId="4A438F4C" w14:textId="77777777" w:rsidR="00D17517" w:rsidRDefault="00D17517" w:rsidP="00D17517">
      <w:pPr>
        <w:pStyle w:val="ListingStandard"/>
      </w:pPr>
    </w:p>
    <w:p w14:paraId="1CDD3D43" w14:textId="77777777" w:rsidR="00D17517" w:rsidRDefault="00D17517" w:rsidP="00D17517">
      <w:pPr>
        <w:pStyle w:val="ListingStandard"/>
      </w:pPr>
      <w:r>
        <w:t xml:space="preserve">    # Rückgabe der absoluten Anzahl an Tagen (damit das Ergebnis immer positiv ist)</w:t>
      </w:r>
    </w:p>
    <w:p w14:paraId="6E840755" w14:textId="77777777" w:rsidR="00D17517" w:rsidRDefault="00D17517" w:rsidP="00D17517">
      <w:pPr>
        <w:pStyle w:val="ListingStandard"/>
      </w:pPr>
      <w:r>
        <w:t xml:space="preserve">    return abs(delta.days)</w:t>
      </w:r>
    </w:p>
    <w:p w14:paraId="5A1A3978" w14:textId="77777777" w:rsidR="00D17517" w:rsidRDefault="00D17517" w:rsidP="00D17517">
      <w:pPr>
        <w:pStyle w:val="ListingStandard"/>
      </w:pPr>
    </w:p>
    <w:p w14:paraId="097512DD" w14:textId="3B1B9885" w:rsidR="00D17517" w:rsidRDefault="00D17517" w:rsidP="00D17517">
      <w:pPr>
        <w:pStyle w:val="ListingStandard"/>
      </w:pPr>
      <w:r>
        <w:t>Wenn du möchtest, kann ich dir auch ein kleines Beispiel zeigen, wie man die Funktion aufruft.</w:t>
      </w:r>
    </w:p>
    <w:p w14:paraId="01B0F1D5" w14:textId="77777777" w:rsidR="00D17517" w:rsidRDefault="00D17517" w:rsidP="00D17517">
      <w:pPr>
        <w:pStyle w:val="ListingStandard"/>
      </w:pPr>
    </w:p>
    <w:p w14:paraId="50F8F7B2" w14:textId="77777777" w:rsidR="00D17517" w:rsidRDefault="00D17517" w:rsidP="00D17517">
      <w:pPr>
        <w:pStyle w:val="ListingStandard"/>
      </w:pPr>
    </w:p>
    <w:p w14:paraId="5D6990F9" w14:textId="35EB9A37" w:rsidR="00D17517" w:rsidRDefault="00D17517" w:rsidP="00D17517">
      <w:pPr>
        <w:pStyle w:val="ListingStandard"/>
        <w:rPr>
          <w:rStyle w:val="ListingZeichenFett"/>
        </w:rPr>
      </w:pPr>
      <w:r w:rsidRPr="004E20A9">
        <w:rPr>
          <w:rStyle w:val="ListingZeichenFett"/>
        </w:rPr>
        <w:t>Ich lerne gerade Python und verstehe Variablen, bedingte Anweisungen und einfache Schleifen. Kannst du mir einen einfachen Code schreiben, der eine Liste von Zahlen nach der Größe sortiert? Verwende bitte nur grundlegende Python-Funktionen und erkläre jeden Schritt.</w:t>
      </w:r>
    </w:p>
    <w:p w14:paraId="04DAF982" w14:textId="77777777" w:rsidR="00D17517" w:rsidRDefault="00D17517" w:rsidP="00D17517">
      <w:pPr>
        <w:pStyle w:val="ListingStandard"/>
        <w:rPr>
          <w:rStyle w:val="ListingZeichenFett"/>
        </w:rPr>
      </w:pPr>
    </w:p>
    <w:p w14:paraId="7953BDE4" w14:textId="77777777" w:rsidR="00D17517" w:rsidRDefault="00D17517" w:rsidP="00D17517">
      <w:pPr>
        <w:pStyle w:val="ListingStandard"/>
      </w:pPr>
      <w:r>
        <w:t>Hier ist ein einfacher Python-Code, der eine Liste von Zahlen mit dem Bubble-Sort-Algorithmus sortiert. Ich verwende nur grundlegende Funktionen, Variablen, bedingte Anweisungen und Schleifen:</w:t>
      </w:r>
    </w:p>
    <w:p w14:paraId="1CA8C99E" w14:textId="77777777" w:rsidR="00D17517" w:rsidRDefault="00D17517" w:rsidP="00D17517">
      <w:pPr>
        <w:pStyle w:val="ListingStandard"/>
      </w:pPr>
    </w:p>
    <w:p w14:paraId="124B7A8F" w14:textId="77777777" w:rsidR="00D17517" w:rsidRDefault="00D17517" w:rsidP="00D17517">
      <w:pPr>
        <w:pStyle w:val="ListingStandard"/>
      </w:pPr>
      <w:r>
        <w:t># Wir erstellen eine Liste mit Zahlen, die sortiert werden soll</w:t>
      </w:r>
    </w:p>
    <w:p w14:paraId="74A9705A" w14:textId="77777777" w:rsidR="00D17517" w:rsidRDefault="00D17517" w:rsidP="00D17517">
      <w:pPr>
        <w:pStyle w:val="ListingStandard"/>
      </w:pPr>
      <w:r>
        <w:t>zahlen = [64, 34, 25, 12, 22, 11, 90]</w:t>
      </w:r>
    </w:p>
    <w:p w14:paraId="23481393" w14:textId="77777777" w:rsidR="00D17517" w:rsidRDefault="00D17517" w:rsidP="00D17517">
      <w:pPr>
        <w:pStyle w:val="ListingStandard"/>
      </w:pPr>
    </w:p>
    <w:p w14:paraId="1F23B104" w14:textId="77777777" w:rsidR="00D17517" w:rsidRDefault="00D17517" w:rsidP="00D17517">
      <w:pPr>
        <w:pStyle w:val="ListingStandard"/>
      </w:pPr>
      <w:r>
        <w:t># Wir verwenden zwei Schleifen, um den Bubble-Sort-Algorithmus zu implementieren.</w:t>
      </w:r>
    </w:p>
    <w:p w14:paraId="374AAC4A" w14:textId="77777777" w:rsidR="00D17517" w:rsidRDefault="00D17517" w:rsidP="00D17517">
      <w:pPr>
        <w:pStyle w:val="ListingStandard"/>
      </w:pPr>
      <w:r>
        <w:t># Die äußere Schleife bestimmt, wie oft wir über die gesamte Liste gehen.</w:t>
      </w:r>
    </w:p>
    <w:p w14:paraId="46C05173" w14:textId="77777777" w:rsidR="00D17517" w:rsidRDefault="00D17517" w:rsidP="00D17517">
      <w:pPr>
        <w:pStyle w:val="ListingStandard"/>
      </w:pPr>
      <w:r>
        <w:t>for i in range(len(zahlen)):</w:t>
      </w:r>
    </w:p>
    <w:p w14:paraId="5B0175F4" w14:textId="77777777" w:rsidR="00D17517" w:rsidRDefault="00D17517" w:rsidP="00D17517">
      <w:pPr>
        <w:pStyle w:val="ListingStandard"/>
      </w:pPr>
      <w:r>
        <w:t xml:space="preserve">    # Die innere Schleife vergleicht benachbarte Elemente und tauscht sie, falls sie in der falschen Reihenfolge sind.</w:t>
      </w:r>
    </w:p>
    <w:p w14:paraId="6216EEED" w14:textId="77777777" w:rsidR="00D17517" w:rsidRDefault="00D17517" w:rsidP="00D17517">
      <w:pPr>
        <w:pStyle w:val="ListingStandard"/>
      </w:pPr>
      <w:r>
        <w:t xml:space="preserve">    # Wir können die Länge der inneren Schleife jedes Mal verkürzen, weil am Ende der Liste schon die größten Zahlen stehen.</w:t>
      </w:r>
    </w:p>
    <w:p w14:paraId="24D8D969" w14:textId="77777777" w:rsidR="00D17517" w:rsidRDefault="00D17517" w:rsidP="00D17517">
      <w:pPr>
        <w:pStyle w:val="ListingStandard"/>
      </w:pPr>
      <w:r>
        <w:t xml:space="preserve">    for j in range(0, len(zahlen) - i - 1):</w:t>
      </w:r>
    </w:p>
    <w:p w14:paraId="2E19466C" w14:textId="77777777" w:rsidR="00D17517" w:rsidRDefault="00D17517" w:rsidP="00D17517">
      <w:pPr>
        <w:pStyle w:val="ListingStandard"/>
      </w:pPr>
      <w:r>
        <w:lastRenderedPageBreak/>
        <w:t xml:space="preserve">        # Wenn das aktuelle Element größer ist als das nächste, tauschen wir sie.</w:t>
      </w:r>
    </w:p>
    <w:p w14:paraId="1AAF5655" w14:textId="77777777" w:rsidR="00D17517" w:rsidRDefault="00D17517" w:rsidP="00D17517">
      <w:pPr>
        <w:pStyle w:val="ListingStandard"/>
      </w:pPr>
      <w:r>
        <w:t xml:space="preserve">        if zahlen[j] &gt; zahlen[j + 1]:</w:t>
      </w:r>
    </w:p>
    <w:p w14:paraId="538FBE17" w14:textId="77777777" w:rsidR="00D17517" w:rsidRDefault="00D17517" w:rsidP="00D17517">
      <w:pPr>
        <w:pStyle w:val="ListingStandard"/>
      </w:pPr>
      <w:r>
        <w:t xml:space="preserve">            # Der Tausch erfolgt in einer Zeile mit Hilfe der Python-Syntax für den Austausch von Werten.</w:t>
      </w:r>
    </w:p>
    <w:p w14:paraId="4C7C4F92" w14:textId="77777777" w:rsidR="00D17517" w:rsidRDefault="00D17517" w:rsidP="00D17517">
      <w:pPr>
        <w:pStyle w:val="ListingStandard"/>
      </w:pPr>
      <w:r>
        <w:t xml:space="preserve">            zahlen[j], zahlen[j + 1] = zahlen[j + 1], zahlen[j]</w:t>
      </w:r>
    </w:p>
    <w:p w14:paraId="58057E5C" w14:textId="77777777" w:rsidR="00D17517" w:rsidRDefault="00D17517" w:rsidP="00D17517">
      <w:pPr>
        <w:pStyle w:val="ListingStandard"/>
      </w:pPr>
    </w:p>
    <w:p w14:paraId="65CD85F5" w14:textId="77777777" w:rsidR="00D17517" w:rsidRDefault="00D17517" w:rsidP="00D17517">
      <w:pPr>
        <w:pStyle w:val="ListingStandard"/>
      </w:pPr>
      <w:r>
        <w:t># Nachdem die Schleifen abgeschlossen sind, ist die Liste sortiert.</w:t>
      </w:r>
    </w:p>
    <w:p w14:paraId="1898EF7C" w14:textId="77777777" w:rsidR="00D17517" w:rsidRDefault="00D17517" w:rsidP="00D17517">
      <w:pPr>
        <w:pStyle w:val="ListingStandard"/>
      </w:pPr>
      <w:r>
        <w:t>print("Sortierte Liste:", zahlen)</w:t>
      </w:r>
    </w:p>
    <w:p w14:paraId="3E28159B" w14:textId="77777777" w:rsidR="00D17517" w:rsidRDefault="00D17517" w:rsidP="00D17517">
      <w:pPr>
        <w:pStyle w:val="ListingStandard"/>
      </w:pPr>
    </w:p>
    <w:p w14:paraId="22D19F92" w14:textId="77777777" w:rsidR="00D17517" w:rsidRDefault="00D17517" w:rsidP="00D17517">
      <w:pPr>
        <w:pStyle w:val="ListingStandard"/>
      </w:pPr>
      <w:r>
        <w:t>Erklärung der Schritte:</w:t>
      </w:r>
    </w:p>
    <w:p w14:paraId="5EE369B9" w14:textId="77777777" w:rsidR="00D17517" w:rsidRDefault="00D17517" w:rsidP="00D17517">
      <w:pPr>
        <w:pStyle w:val="ListingStandard"/>
      </w:pPr>
      <w:r>
        <w:tab/>
        <w:t>1.</w:t>
      </w:r>
      <w:r>
        <w:tab/>
        <w:t>Liste erstellen:</w:t>
      </w:r>
    </w:p>
    <w:p w14:paraId="555BB533" w14:textId="77777777" w:rsidR="00D17517" w:rsidRDefault="00D17517" w:rsidP="00D17517">
      <w:pPr>
        <w:pStyle w:val="ListingStandard"/>
      </w:pPr>
      <w:r>
        <w:t>Die Variable zahlen enthält eine unsortierte Liste von Zahlen.</w:t>
      </w:r>
    </w:p>
    <w:p w14:paraId="3A433AF2" w14:textId="77777777" w:rsidR="00D17517" w:rsidRDefault="00D17517" w:rsidP="00D17517">
      <w:pPr>
        <w:pStyle w:val="ListingStandard"/>
      </w:pPr>
      <w:r>
        <w:tab/>
        <w:t>2.</w:t>
      </w:r>
      <w:r>
        <w:tab/>
        <w:t>Äußere Schleife (for i in range(len(zahlen))):</w:t>
      </w:r>
    </w:p>
    <w:p w14:paraId="40393273" w14:textId="77777777" w:rsidR="00D17517" w:rsidRDefault="00D17517" w:rsidP="00D17517">
      <w:pPr>
        <w:pStyle w:val="ListingStandard"/>
      </w:pPr>
      <w:r>
        <w:t>Diese Schleife sorgt dafür, dass wir wiederholt über die gesamte Liste gehen. Mit jeder Wiederholung können wir einen weiteren “Durchgang” machen, bei dem die größte noch unsortierte Zahl an das Ende der Liste “gebubbelt” wird.</w:t>
      </w:r>
    </w:p>
    <w:p w14:paraId="6D514C20" w14:textId="77777777" w:rsidR="00D17517" w:rsidRDefault="00D17517" w:rsidP="00D17517">
      <w:pPr>
        <w:pStyle w:val="ListingStandard"/>
      </w:pPr>
      <w:r>
        <w:tab/>
        <w:t>3.</w:t>
      </w:r>
      <w:r>
        <w:tab/>
        <w:t>Innere Schleife (for j in range(0, len(zahlen) - i - 1)):</w:t>
      </w:r>
    </w:p>
    <w:p w14:paraId="62E26C79" w14:textId="77777777" w:rsidR="00D17517" w:rsidRDefault="00D17517" w:rsidP="00D17517">
      <w:pPr>
        <w:pStyle w:val="ListingStandard"/>
      </w:pPr>
      <w:r>
        <w:t>Diese Schleife vergleicht jeweils zwei nebeneinander liegende Zahlen. Der Ausdruck len(zahlen) - i - 1 sorgt dafür, dass wir nicht unnötig die bereits sortierten Endelemente erneut vergleichen.</w:t>
      </w:r>
    </w:p>
    <w:p w14:paraId="236839BF" w14:textId="77777777" w:rsidR="00D17517" w:rsidRDefault="00D17517" w:rsidP="00D17517">
      <w:pPr>
        <w:pStyle w:val="ListingStandard"/>
      </w:pPr>
      <w:r>
        <w:tab/>
        <w:t>4.</w:t>
      </w:r>
      <w:r>
        <w:tab/>
        <w:t>Bedingte Anweisung (if zahlen[j] &gt; zahlen[j + 1]):</w:t>
      </w:r>
    </w:p>
    <w:p w14:paraId="707C1B6B" w14:textId="77777777" w:rsidR="00D17517" w:rsidRDefault="00D17517" w:rsidP="00D17517">
      <w:pPr>
        <w:pStyle w:val="ListingStandard"/>
      </w:pPr>
      <w:r>
        <w:t>Hier wird überprüft, ob das aktuelle Element größer ist als das nächste. Wenn ja, sind sie in der falschen Reihenfolge und müssen getauscht werden.</w:t>
      </w:r>
    </w:p>
    <w:p w14:paraId="6434B933" w14:textId="77777777" w:rsidR="00D17517" w:rsidRDefault="00D17517" w:rsidP="00D17517">
      <w:pPr>
        <w:pStyle w:val="ListingStandard"/>
      </w:pPr>
      <w:r>
        <w:tab/>
        <w:t>5.</w:t>
      </w:r>
      <w:r>
        <w:tab/>
        <w:t>Tausch der Elemente:</w:t>
      </w:r>
    </w:p>
    <w:p w14:paraId="55B1D7EE" w14:textId="77777777" w:rsidR="00D17517" w:rsidRDefault="00D17517" w:rsidP="00D17517">
      <w:pPr>
        <w:pStyle w:val="ListingStandard"/>
      </w:pPr>
      <w:r>
        <w:t>Der Tausch zahlen[j], zahlen[j + 1] = zahlen[j + 1], zahlen[j] ist eine einfache Methode in Python, um die Werte zweier Variablen zu vertauschen, ohne eine zusätzliche Variable zu verwenden.</w:t>
      </w:r>
    </w:p>
    <w:p w14:paraId="22B5AFB6" w14:textId="77777777" w:rsidR="00D17517" w:rsidRDefault="00D17517" w:rsidP="00D17517">
      <w:pPr>
        <w:pStyle w:val="ListingStandard"/>
      </w:pPr>
      <w:r>
        <w:tab/>
        <w:t>6.</w:t>
      </w:r>
      <w:r>
        <w:tab/>
        <w:t>Ausgabe:</w:t>
      </w:r>
    </w:p>
    <w:p w14:paraId="2F22A253" w14:textId="77777777" w:rsidR="00D17517" w:rsidRDefault="00D17517" w:rsidP="00D17517">
      <w:pPr>
        <w:pStyle w:val="ListingStandard"/>
      </w:pPr>
      <w:r>
        <w:t>Mit print() wird die sortierte Liste ausgegeben.</w:t>
      </w:r>
    </w:p>
    <w:p w14:paraId="5EBA0F62" w14:textId="77777777" w:rsidR="00D17517" w:rsidRDefault="00D17517" w:rsidP="00D17517">
      <w:pPr>
        <w:pStyle w:val="ListingStandard"/>
      </w:pPr>
    </w:p>
    <w:p w14:paraId="7DE1FCE3" w14:textId="22ED1C83" w:rsidR="00D17517" w:rsidRDefault="00D17517" w:rsidP="00D17517">
      <w:pPr>
        <w:pStyle w:val="ListingStandard"/>
      </w:pPr>
      <w:r>
        <w:t>Dieser Code demonstriert, wie man grundlegende Python-Konzepte anwendet, um eine Liste zu sortieren. Viel Erfolg beim Lernen und Experimentieren mit Python!</w:t>
      </w:r>
    </w:p>
    <w:p w14:paraId="234E37CD" w14:textId="77777777" w:rsidR="00D17517" w:rsidRDefault="00D17517" w:rsidP="00D17517">
      <w:pPr>
        <w:pStyle w:val="ListingStandard"/>
      </w:pPr>
    </w:p>
    <w:p w14:paraId="70EACFC0" w14:textId="77777777" w:rsidR="00D17517" w:rsidRDefault="00D17517" w:rsidP="00D17517">
      <w:pPr>
        <w:pStyle w:val="ListingStandard"/>
      </w:pPr>
    </w:p>
    <w:p w14:paraId="12805F9F" w14:textId="61E10DFB" w:rsidR="00A712FC" w:rsidRDefault="00A712FC" w:rsidP="00D17517">
      <w:pPr>
        <w:pStyle w:val="ListingStandard"/>
        <w:rPr>
          <w:rStyle w:val="ListingZeichenFett"/>
        </w:rPr>
      </w:pPr>
      <w:r w:rsidRPr="00273A0D">
        <w:rPr>
          <w:rStyle w:val="ListingZeichenFett"/>
        </w:rPr>
        <w:t xml:space="preserve">Kannst du mir ein einfaches </w:t>
      </w:r>
      <w:r>
        <w:rPr>
          <w:rStyle w:val="ListingZeichenFett"/>
        </w:rPr>
        <w:t>Python-Code-Projekt</w:t>
      </w:r>
      <w:r w:rsidRPr="00273A0D">
        <w:rPr>
          <w:rStyle w:val="ListingZeichenFett"/>
        </w:rPr>
        <w:t xml:space="preserve"> für Anfänger nennen, mit dem ich die Vorteile des Codings in ChatGPT Canvas </w:t>
      </w:r>
      <w:r>
        <w:rPr>
          <w:rStyle w:val="ListingZeichenFett"/>
        </w:rPr>
        <w:t>erkennen</w:t>
      </w:r>
      <w:r w:rsidRPr="00273A0D">
        <w:rPr>
          <w:rStyle w:val="ListingZeichenFett"/>
        </w:rPr>
        <w:t xml:space="preserve"> kann?</w:t>
      </w:r>
      <w:r>
        <w:rPr>
          <w:rStyle w:val="ListingZeichenFett"/>
        </w:rPr>
        <w:t xml:space="preserve"> Wie wäre es z.B. mit einer To-Do-Liste?</w:t>
      </w:r>
    </w:p>
    <w:p w14:paraId="7E3703ED" w14:textId="77777777" w:rsidR="00A712FC" w:rsidRDefault="00A712FC" w:rsidP="00D17517">
      <w:pPr>
        <w:pStyle w:val="ListingStandard"/>
        <w:rPr>
          <w:rStyle w:val="ListingZeichenFett"/>
        </w:rPr>
      </w:pPr>
    </w:p>
    <w:p w14:paraId="766209A9" w14:textId="77777777" w:rsidR="00A712FC" w:rsidRDefault="00A712FC" w:rsidP="00A712FC">
      <w:pPr>
        <w:pStyle w:val="ListingStandard"/>
      </w:pPr>
      <w:r>
        <w:lastRenderedPageBreak/>
        <w:t>Absolut, eine To-Do-Liste ist ein hervorragendes Anfängerprojekt – leicht verständlich, aber gleichzeitig mit genügend Raum für Erweiterungen. Und genau dafür ist ChatGPT Canvas superpraktisch:</w:t>
      </w:r>
    </w:p>
    <w:p w14:paraId="2A1980D9" w14:textId="77777777" w:rsidR="00A712FC" w:rsidRDefault="00A712FC" w:rsidP="00A712FC">
      <w:pPr>
        <w:pStyle w:val="ListingStandard"/>
      </w:pPr>
      <w:r>
        <w:tab/>
        <w:t>•</w:t>
      </w:r>
      <w:r>
        <w:tab/>
        <w:t>Du kannst den Code interaktiv bearbeiten,</w:t>
      </w:r>
    </w:p>
    <w:p w14:paraId="2F70C040" w14:textId="77777777" w:rsidR="00A712FC" w:rsidRDefault="00A712FC" w:rsidP="00A712FC">
      <w:pPr>
        <w:pStyle w:val="ListingStandard"/>
      </w:pPr>
      <w:r>
        <w:tab/>
        <w:t>•</w:t>
      </w:r>
      <w:r>
        <w:tab/>
        <w:t>mit mir live diskutieren,</w:t>
      </w:r>
    </w:p>
    <w:p w14:paraId="138C32AA" w14:textId="77777777" w:rsidR="00A712FC" w:rsidRDefault="00A712FC" w:rsidP="00A712FC">
      <w:pPr>
        <w:pStyle w:val="ListingStandard"/>
      </w:pPr>
      <w:r>
        <w:tab/>
        <w:t>•</w:t>
      </w:r>
      <w:r>
        <w:tab/>
        <w:t>und sofort iterative Verbesserungen vornehmen.</w:t>
      </w:r>
    </w:p>
    <w:p w14:paraId="04806E51" w14:textId="77777777" w:rsidR="00A712FC" w:rsidRDefault="00A712FC" w:rsidP="00A712FC">
      <w:pPr>
        <w:pStyle w:val="ListingStandard"/>
      </w:pPr>
    </w:p>
    <w:p w14:paraId="4E14C2A3" w14:textId="77777777" w:rsidR="00A712FC" w:rsidRDefault="00A712FC" w:rsidP="00A712FC">
      <w:pPr>
        <w:pStyle w:val="ListingStandard"/>
      </w:pPr>
      <w:r>
        <w:t>⸻</w:t>
      </w:r>
    </w:p>
    <w:p w14:paraId="0D7BBD50" w14:textId="77777777" w:rsidR="00A712FC" w:rsidRDefault="00A712FC" w:rsidP="00A712FC">
      <w:pPr>
        <w:pStyle w:val="ListingStandard"/>
      </w:pPr>
    </w:p>
    <w:p w14:paraId="5F1A4E39" w14:textId="77777777" w:rsidR="00A712FC" w:rsidRDefault="00A712FC" w:rsidP="00A712FC">
      <w:pPr>
        <w:pStyle w:val="ListingStandard"/>
      </w:pPr>
      <w:r>
        <w:rPr>
          <w:rFonts w:ascii="Apple Color Emoji" w:hAnsi="Apple Color Emoji" w:cs="Apple Color Emoji"/>
        </w:rPr>
        <w:t>📝</w:t>
      </w:r>
      <w:r>
        <w:t xml:space="preserve"> Vorschlag: To-Do-Liste in Python (Kommandozeile)</w:t>
      </w:r>
    </w:p>
    <w:p w14:paraId="0F37C856" w14:textId="77777777" w:rsidR="00A712FC" w:rsidRDefault="00A712FC" w:rsidP="00A712FC">
      <w:pPr>
        <w:pStyle w:val="ListingStandard"/>
      </w:pPr>
    </w:p>
    <w:p w14:paraId="6A0D46BC" w14:textId="77777777" w:rsidR="00A712FC" w:rsidRDefault="00A712FC" w:rsidP="00A712FC">
      <w:pPr>
        <w:pStyle w:val="ListingStandard"/>
      </w:pPr>
      <w:r>
        <w:t>Hier ist die Grundidee für das Projekt:</w:t>
      </w:r>
    </w:p>
    <w:p w14:paraId="1A5F7CAE" w14:textId="77777777" w:rsidR="00A712FC" w:rsidRDefault="00A712FC" w:rsidP="00A712FC">
      <w:pPr>
        <w:pStyle w:val="ListingStandard"/>
      </w:pPr>
    </w:p>
    <w:p w14:paraId="5C3EE5A4" w14:textId="77777777" w:rsidR="00A712FC" w:rsidRDefault="00A712FC" w:rsidP="00A712FC">
      <w:pPr>
        <w:pStyle w:val="ListingStandard"/>
      </w:pPr>
      <w:r>
        <w:rPr>
          <w:rFonts w:ascii="Apple Color Emoji" w:hAnsi="Apple Color Emoji" w:cs="Apple Color Emoji"/>
        </w:rPr>
        <w:t>✅</w:t>
      </w:r>
      <w:r>
        <w:t xml:space="preserve"> Funktionen:</w:t>
      </w:r>
    </w:p>
    <w:p w14:paraId="73FCBAE3" w14:textId="77777777" w:rsidR="00A712FC" w:rsidRDefault="00A712FC" w:rsidP="00A712FC">
      <w:pPr>
        <w:pStyle w:val="ListingStandard"/>
      </w:pPr>
      <w:r>
        <w:tab/>
        <w:t>•</w:t>
      </w:r>
      <w:r>
        <w:tab/>
        <w:t>Aufgaben hinzufügen</w:t>
      </w:r>
    </w:p>
    <w:p w14:paraId="419A8F66" w14:textId="77777777" w:rsidR="00A712FC" w:rsidRDefault="00A712FC" w:rsidP="00A712FC">
      <w:pPr>
        <w:pStyle w:val="ListingStandard"/>
      </w:pPr>
      <w:r>
        <w:tab/>
        <w:t>•</w:t>
      </w:r>
      <w:r>
        <w:tab/>
        <w:t>Aufgaben anzeigen</w:t>
      </w:r>
    </w:p>
    <w:p w14:paraId="617C1C56" w14:textId="77777777" w:rsidR="00A712FC" w:rsidRDefault="00A712FC" w:rsidP="00A712FC">
      <w:pPr>
        <w:pStyle w:val="ListingStandard"/>
      </w:pPr>
      <w:r>
        <w:tab/>
        <w:t>•</w:t>
      </w:r>
      <w:r>
        <w:tab/>
        <w:t>Aufgaben als erledigt markieren</w:t>
      </w:r>
    </w:p>
    <w:p w14:paraId="7157F8BD" w14:textId="77777777" w:rsidR="00A712FC" w:rsidRDefault="00A712FC" w:rsidP="00A712FC">
      <w:pPr>
        <w:pStyle w:val="ListingStandard"/>
      </w:pPr>
      <w:r>
        <w:tab/>
        <w:t>•</w:t>
      </w:r>
      <w:r>
        <w:tab/>
        <w:t>Aufgaben löschen</w:t>
      </w:r>
    </w:p>
    <w:p w14:paraId="56EE6145" w14:textId="77777777" w:rsidR="00A712FC" w:rsidRDefault="00A712FC" w:rsidP="00A712FC">
      <w:pPr>
        <w:pStyle w:val="ListingStandard"/>
      </w:pPr>
      <w:r>
        <w:tab/>
        <w:t>•</w:t>
      </w:r>
      <w:r>
        <w:tab/>
        <w:t>Daten speichern/laden (optional – z.B. in einer Datei)</w:t>
      </w:r>
    </w:p>
    <w:p w14:paraId="12168297" w14:textId="77777777" w:rsidR="00A712FC" w:rsidRDefault="00A712FC" w:rsidP="00A712FC">
      <w:pPr>
        <w:pStyle w:val="ListingStandard"/>
      </w:pPr>
    </w:p>
    <w:p w14:paraId="049C8B43" w14:textId="77777777" w:rsidR="00A712FC" w:rsidRDefault="00A712FC" w:rsidP="00A712FC">
      <w:pPr>
        <w:pStyle w:val="ListingStandard"/>
      </w:pPr>
      <w:r>
        <w:t>⸻</w:t>
      </w:r>
    </w:p>
    <w:p w14:paraId="049749DB" w14:textId="77777777" w:rsidR="00A712FC" w:rsidRDefault="00A712FC" w:rsidP="00A712FC">
      <w:pPr>
        <w:pStyle w:val="ListingStandard"/>
      </w:pPr>
    </w:p>
    <w:p w14:paraId="3AF91918" w14:textId="77777777" w:rsidR="00A712FC" w:rsidRDefault="00A712FC" w:rsidP="00A712FC">
      <w:pPr>
        <w:pStyle w:val="ListingStandard"/>
      </w:pPr>
      <w:r>
        <w:rPr>
          <w:rFonts w:ascii="Apple Color Emoji" w:hAnsi="Apple Color Emoji" w:cs="Apple Color Emoji"/>
        </w:rPr>
        <w:t>🎯</w:t>
      </w:r>
      <w:r>
        <w:t xml:space="preserve"> Lernziele:</w:t>
      </w:r>
    </w:p>
    <w:p w14:paraId="014492F3" w14:textId="77777777" w:rsidR="00A712FC" w:rsidRDefault="00A712FC" w:rsidP="00A712FC">
      <w:pPr>
        <w:pStyle w:val="ListingStandard"/>
      </w:pPr>
      <w:r>
        <w:tab/>
        <w:t>•</w:t>
      </w:r>
      <w:r>
        <w:tab/>
        <w:t>Arbeiten mit Listen und Dictionaries</w:t>
      </w:r>
    </w:p>
    <w:p w14:paraId="3EC636F7" w14:textId="77777777" w:rsidR="00A712FC" w:rsidRDefault="00A712FC" w:rsidP="00A712FC">
      <w:pPr>
        <w:pStyle w:val="ListingStandard"/>
      </w:pPr>
      <w:r>
        <w:tab/>
        <w:t>•</w:t>
      </w:r>
      <w:r>
        <w:tab/>
        <w:t>Funktionen definieren</w:t>
      </w:r>
    </w:p>
    <w:p w14:paraId="55376E88" w14:textId="77777777" w:rsidR="00A712FC" w:rsidRDefault="00A712FC" w:rsidP="00A712FC">
      <w:pPr>
        <w:pStyle w:val="ListingStandard"/>
      </w:pPr>
      <w:r>
        <w:tab/>
        <w:t>•</w:t>
      </w:r>
      <w:r>
        <w:tab/>
        <w:t>Einfache Benutzereingaben verarbeiten</w:t>
      </w:r>
    </w:p>
    <w:p w14:paraId="4A9843AD" w14:textId="77777777" w:rsidR="00A712FC" w:rsidRDefault="00A712FC" w:rsidP="00A712FC">
      <w:pPr>
        <w:pStyle w:val="ListingStandard"/>
      </w:pPr>
      <w:r>
        <w:tab/>
        <w:t>•</w:t>
      </w:r>
      <w:r>
        <w:tab/>
        <w:t>Optionale Erweiterung: Dateispeicherung (JSON)</w:t>
      </w:r>
    </w:p>
    <w:p w14:paraId="4E692FBE" w14:textId="77777777" w:rsidR="00A712FC" w:rsidRDefault="00A712FC" w:rsidP="00A712FC">
      <w:pPr>
        <w:pStyle w:val="ListingStandard"/>
      </w:pPr>
    </w:p>
    <w:p w14:paraId="34597B71" w14:textId="77777777" w:rsidR="00A712FC" w:rsidRDefault="00A712FC" w:rsidP="00A712FC">
      <w:pPr>
        <w:pStyle w:val="ListingStandard"/>
      </w:pPr>
      <w:r>
        <w:t>⸻</w:t>
      </w:r>
    </w:p>
    <w:p w14:paraId="67E17BB6" w14:textId="77777777" w:rsidR="00A712FC" w:rsidRDefault="00A712FC" w:rsidP="00A712FC">
      <w:pPr>
        <w:pStyle w:val="ListingStandard"/>
      </w:pPr>
    </w:p>
    <w:p w14:paraId="5053D0E7" w14:textId="77777777" w:rsidR="00A712FC" w:rsidRDefault="00A712FC" w:rsidP="00A712FC">
      <w:pPr>
        <w:pStyle w:val="ListingStandard"/>
      </w:pPr>
      <w:r>
        <w:t>Möchtest du, dass ich dir direkt so ein Projekt als Canvas-Datei starte, z.</w:t>
      </w:r>
      <w:r>
        <w:rPr>
          <w:rFonts w:ascii="Cambria Math" w:hAnsi="Cambria Math" w:cs="Cambria Math"/>
        </w:rPr>
        <w:t> </w:t>
      </w:r>
      <w:r>
        <w:t>B. mit einer einfachen Text-Menü-Steuerung?</w:t>
      </w:r>
    </w:p>
    <w:p w14:paraId="3A821B50" w14:textId="77777777" w:rsidR="00A712FC" w:rsidRDefault="00A712FC" w:rsidP="00A712FC">
      <w:pPr>
        <w:pStyle w:val="ListingStandard"/>
      </w:pPr>
    </w:p>
    <w:p w14:paraId="218238B0" w14:textId="2C5EAD65" w:rsidR="00A712FC" w:rsidRDefault="00A712FC" w:rsidP="00A712FC">
      <w:pPr>
        <w:pStyle w:val="ListingStandard"/>
      </w:pPr>
      <w:r>
        <w:t>Oder möchtest du lieber eine GUI-Variante mit Tkinter oder sogar eine Web-App (z.</w:t>
      </w:r>
      <w:r>
        <w:rPr>
          <w:rFonts w:ascii="Cambria Math" w:hAnsi="Cambria Math" w:cs="Cambria Math"/>
        </w:rPr>
        <w:t> </w:t>
      </w:r>
      <w:r>
        <w:t>B. mit Flask) in Angriff nehmen? Ganz nach deinem Geschmack und Lerntempo.</w:t>
      </w:r>
    </w:p>
    <w:p w14:paraId="6A7AB74F" w14:textId="77777777" w:rsidR="00A712FC" w:rsidRDefault="00A712FC" w:rsidP="00A712FC">
      <w:pPr>
        <w:pStyle w:val="ListingStandard"/>
      </w:pPr>
    </w:p>
    <w:p w14:paraId="5D8DD230" w14:textId="59EC3816" w:rsidR="00A712FC" w:rsidRDefault="00A712FC" w:rsidP="00A712FC">
      <w:pPr>
        <w:pStyle w:val="ListingStandard"/>
        <w:rPr>
          <w:rStyle w:val="ListingZeichenFett"/>
        </w:rPr>
      </w:pPr>
      <w:r w:rsidRPr="00A712FC">
        <w:rPr>
          <w:rStyle w:val="ListingZeichenFett"/>
        </w:rPr>
        <w:t>Ja, starte das Projekt bitte als Canvas-Datei.</w:t>
      </w:r>
    </w:p>
    <w:p w14:paraId="1F99EC0F" w14:textId="77777777" w:rsidR="00A712FC" w:rsidRDefault="00A712FC" w:rsidP="00A712FC">
      <w:pPr>
        <w:pStyle w:val="ListingStandard"/>
        <w:rPr>
          <w:rStyle w:val="ListingZeichenFett"/>
        </w:rPr>
      </w:pPr>
    </w:p>
    <w:p w14:paraId="1CEFA410" w14:textId="3075AC51" w:rsidR="00F31D14" w:rsidRDefault="00F31D14" w:rsidP="00A712FC">
      <w:pPr>
        <w:pStyle w:val="ListingStandard"/>
        <w:rPr>
          <w:rStyle w:val="ListingZeichenFett"/>
        </w:rPr>
      </w:pPr>
      <w:r w:rsidRPr="00867FAA">
        <w:rPr>
          <w:rStyle w:val="ListingZeichenFett"/>
        </w:rPr>
        <w:lastRenderedPageBreak/>
        <w:t>Erstelle mir ein einfaches, anfängertaugliches Python-Code-Projekt, welches eine ToDo-Liste erstellen und verwalten kann.</w:t>
      </w:r>
    </w:p>
    <w:p w14:paraId="6EC24C56" w14:textId="77777777" w:rsidR="00F31D14" w:rsidRDefault="00F31D14" w:rsidP="00A712FC">
      <w:pPr>
        <w:pStyle w:val="ListingStandard"/>
        <w:rPr>
          <w:rStyle w:val="ListingZeichenFett"/>
        </w:rPr>
      </w:pPr>
    </w:p>
    <w:p w14:paraId="65576763" w14:textId="77777777" w:rsidR="00F31D14" w:rsidRDefault="00F31D14" w:rsidP="00A712FC">
      <w:pPr>
        <w:pStyle w:val="ListingStandard"/>
        <w:rPr>
          <w:rStyle w:val="ListingZeichenFett"/>
        </w:rPr>
      </w:pPr>
    </w:p>
    <w:p w14:paraId="46A76BF6" w14:textId="77777777" w:rsidR="00F31D14" w:rsidRPr="00CB197E" w:rsidRDefault="00F31D14" w:rsidP="00F31D14">
      <w:pPr>
        <w:rPr>
          <w:rStyle w:val="ListingZeichenFett"/>
        </w:rPr>
      </w:pPr>
      <w:r w:rsidRPr="00CB197E">
        <w:rPr>
          <w:rStyle w:val="ListingZeichenFett"/>
        </w:rPr>
        <w:t>Analysiere den Code aus VSC. Erläutere einsteigerfreundlich, was dieser Code bewirkt.</w:t>
      </w:r>
    </w:p>
    <w:p w14:paraId="171747D5" w14:textId="77777777" w:rsidR="00533362" w:rsidRDefault="00533362" w:rsidP="00A712FC">
      <w:pPr>
        <w:pStyle w:val="ListingStandard"/>
      </w:pPr>
    </w:p>
    <w:p w14:paraId="7026E135" w14:textId="77777777" w:rsidR="00F31D14" w:rsidRDefault="00F31D14" w:rsidP="00A712FC">
      <w:pPr>
        <w:pStyle w:val="ListingStandard"/>
      </w:pPr>
    </w:p>
    <w:p w14:paraId="592BD8C9" w14:textId="35E5D087" w:rsidR="00E34F09" w:rsidRDefault="00E34F09" w:rsidP="00A712FC">
      <w:pPr>
        <w:pStyle w:val="ListingStandard"/>
        <w:rPr>
          <w:rStyle w:val="ListingZeichenFett"/>
        </w:rPr>
      </w:pPr>
      <w:r w:rsidRPr="00210BBB">
        <w:rPr>
          <w:rStyle w:val="ListingZeichenFett"/>
        </w:rPr>
        <w:t>Ich möchte mein eigenes GPT erstellen, um das Programmieren in Python zu lernen. Ich möchte damit sehr einfachen, gut dokumentierten Python-Code für Probleme erstellen, die ich mir selbst stelle. Das GPT soll im Dialog mit mir Lösungsstrategien entwickeln und am Ende zum fertigen Code kommen. Wie könnte ein entsprechender Prompt aussehen?</w:t>
      </w:r>
    </w:p>
    <w:p w14:paraId="0D9EE56D" w14:textId="77777777" w:rsidR="00E34F09" w:rsidRDefault="00E34F09" w:rsidP="00A712FC">
      <w:pPr>
        <w:pStyle w:val="ListingStandard"/>
        <w:rPr>
          <w:rStyle w:val="ListingZeichenFett"/>
        </w:rPr>
      </w:pPr>
    </w:p>
    <w:p w14:paraId="34621127" w14:textId="77777777" w:rsidR="00E34F09" w:rsidRDefault="00E34F09" w:rsidP="00E34F09">
      <w:pPr>
        <w:pStyle w:val="ListingStandard"/>
      </w:pPr>
      <w:r>
        <w:t>Du bist ein hilfreicher und geduldiger Python-Tutor, der speziell Anfänger beim Erlernen von Python unterstützt. Dein Ziel ist es, gemeinsam mit dem Nutzer einfache, gut nachvollziehbare und gründlich kommentierte Python-Programme zu entwickeln. Gehe bei der Problemlösung wie folgt vor:</w:t>
      </w:r>
    </w:p>
    <w:p w14:paraId="3138D185" w14:textId="77777777" w:rsidR="00E34F09" w:rsidRDefault="00E34F09" w:rsidP="00E34F09">
      <w:pPr>
        <w:pStyle w:val="ListingStandard"/>
      </w:pPr>
      <w:r>
        <w:tab/>
        <w:t>1.</w:t>
      </w:r>
      <w:r>
        <w:tab/>
        <w:t>Klärung der Aufgabe: Besprich mit dem Nutzer zuerst das Problem, bis du sicher bist, dass du es vollständig verstehst.</w:t>
      </w:r>
    </w:p>
    <w:p w14:paraId="6BCAB8AD" w14:textId="77777777" w:rsidR="00E34F09" w:rsidRDefault="00E34F09" w:rsidP="00E34F09">
      <w:pPr>
        <w:pStyle w:val="ListingStandard"/>
      </w:pPr>
      <w:r>
        <w:tab/>
        <w:t>2.</w:t>
      </w:r>
      <w:r>
        <w:tab/>
        <w:t>Erarbeitung der Lösungsstrategie: Entwickle im Dialog Schritt für Schritt gemeinsam mit dem Nutzer eine einfache und logische Lösungsstrategie. Verwende dabei leicht verständliche Sprache, verzichte auf Fachjargon oder erkläre ihn sorgfältig.</w:t>
      </w:r>
    </w:p>
    <w:p w14:paraId="5B1BAB20" w14:textId="77777777" w:rsidR="00E34F09" w:rsidRDefault="00E34F09" w:rsidP="00E34F09">
      <w:pPr>
        <w:pStyle w:val="ListingStandard"/>
      </w:pPr>
      <w:r>
        <w:tab/>
        <w:t>3.</w:t>
      </w:r>
      <w:r>
        <w:tab/>
        <w:t>Code-Erstellung in kleinen Schritten: Schreibe danach Stück für Stück sehr einfachen, klar strukturierten und gut kommentierten Python-Code, der exakt der vereinbarten Lösungsstrategie folgt.</w:t>
      </w:r>
    </w:p>
    <w:p w14:paraId="4F80C237" w14:textId="77777777" w:rsidR="00E34F09" w:rsidRDefault="00E34F09" w:rsidP="00E34F09">
      <w:pPr>
        <w:pStyle w:val="ListingStandard"/>
      </w:pPr>
      <w:r>
        <w:tab/>
        <w:t>4.</w:t>
      </w:r>
      <w:r>
        <w:tab/>
        <w:t>Code-Erklärung: Kommentiere jeden Abschnitt des Codes ausführlich, sodass auch absolute Anfänger alle Schritte nachvollziehen können. Erläutere die verwendeten Python-Konzepte und -Elemente anschaulich und praxisnah.</w:t>
      </w:r>
    </w:p>
    <w:p w14:paraId="19A79EC9" w14:textId="77777777" w:rsidR="00E34F09" w:rsidRDefault="00E34F09" w:rsidP="00E34F09">
      <w:pPr>
        <w:pStyle w:val="ListingStandard"/>
      </w:pPr>
      <w:r>
        <w:tab/>
        <w:t>5.</w:t>
      </w:r>
      <w:r>
        <w:tab/>
        <w:t>Gemeinsame Überprüfung und Verbesserung: Frage den Nutzer regelmäßig nach Feedback, ob die bisherigen Schritte klar sind oder ob noch Fragen offen geblieben sind. Überarbeite den Code bei Bedarf so lange, bis der Nutzer alles vollständig verstanden hat.</w:t>
      </w:r>
    </w:p>
    <w:p w14:paraId="4E834096" w14:textId="77777777" w:rsidR="00E34F09" w:rsidRDefault="00E34F09" w:rsidP="00E34F09">
      <w:pPr>
        <w:pStyle w:val="ListingStandard"/>
      </w:pPr>
    </w:p>
    <w:p w14:paraId="2328D585" w14:textId="1C51A3D8" w:rsidR="00E34F09" w:rsidRDefault="00E34F09" w:rsidP="00E34F09">
      <w:pPr>
        <w:pStyle w:val="ListingStandard"/>
      </w:pPr>
      <w:r>
        <w:t>Beginne stets erst dann mit der Erstellung des Codes, wenn du dich mit dem Nutzer eindeutig auf eine klare und nachvollziehbare Strategie geeinigt hast.</w:t>
      </w:r>
    </w:p>
    <w:p w14:paraId="4BBF63FB" w14:textId="77777777" w:rsidR="00E34F09" w:rsidRDefault="00E34F09" w:rsidP="00E34F09">
      <w:pPr>
        <w:pStyle w:val="ListingStandard"/>
      </w:pPr>
    </w:p>
    <w:p w14:paraId="51303162" w14:textId="77777777" w:rsidR="00F80D2E" w:rsidRDefault="00F80D2E" w:rsidP="00E34F09">
      <w:pPr>
        <w:pStyle w:val="ListingStandard"/>
      </w:pPr>
    </w:p>
    <w:p w14:paraId="0F220314" w14:textId="645CB586" w:rsidR="003A7010" w:rsidRDefault="00B23E98" w:rsidP="003A7010">
      <w:pPr>
        <w:pStyle w:val="berschrift1"/>
      </w:pPr>
      <w:r>
        <w:lastRenderedPageBreak/>
        <w:t>Programmieren mit System</w:t>
      </w:r>
    </w:p>
    <w:p w14:paraId="1ACAD77B" w14:textId="6DB5D268" w:rsidR="00E34F09" w:rsidRDefault="00F80D2E" w:rsidP="00E34F09">
      <w:pPr>
        <w:pStyle w:val="ListingStandard"/>
        <w:rPr>
          <w:rStyle w:val="ListingZeichenFett"/>
        </w:rPr>
      </w:pPr>
      <w:r w:rsidRPr="00894E92">
        <w:rPr>
          <w:rStyle w:val="ListingZeichenFett"/>
        </w:rPr>
        <w:t xml:space="preserve">Erkläre mir in einfachen Worten, was man in der Programmierung - speziell </w:t>
      </w:r>
      <w:r>
        <w:rPr>
          <w:rStyle w:val="ListingZeichenFett"/>
        </w:rPr>
        <w:t>in</w:t>
      </w:r>
      <w:r w:rsidRPr="00894E92">
        <w:rPr>
          <w:rStyle w:val="ListingZeichenFett"/>
        </w:rPr>
        <w:t xml:space="preserve"> Python </w:t>
      </w:r>
      <w:r>
        <w:rPr>
          <w:rStyle w:val="ListingZeichenFett"/>
        </w:rPr>
        <w:t xml:space="preserve">- </w:t>
      </w:r>
      <w:r w:rsidRPr="00894E92">
        <w:rPr>
          <w:rStyle w:val="ListingZeichenFett"/>
        </w:rPr>
        <w:t>unter einer Liste versteht und bei welchen Problemen man diese einsetzt.</w:t>
      </w:r>
    </w:p>
    <w:p w14:paraId="1A090B6F" w14:textId="77777777" w:rsidR="00F80D2E" w:rsidRDefault="00F80D2E" w:rsidP="00E34F09">
      <w:pPr>
        <w:pStyle w:val="ListingStandard"/>
        <w:rPr>
          <w:rStyle w:val="ListingZeichenFett"/>
        </w:rPr>
      </w:pPr>
    </w:p>
    <w:p w14:paraId="0BF70D53" w14:textId="77777777" w:rsidR="00F80D2E" w:rsidRDefault="00F80D2E" w:rsidP="00F80D2E">
      <w:pPr>
        <w:pStyle w:val="ListingStandard"/>
      </w:pPr>
      <w:r>
        <w:t>Eine Liste in Python kannst du dir wie eine Einkaufsliste vorstellen. Sie dient dazu, mehrere Werte in einer bestimmten Reihenfolge zu speichern.</w:t>
      </w:r>
    </w:p>
    <w:p w14:paraId="1FC6E001" w14:textId="77777777" w:rsidR="00F80D2E" w:rsidRDefault="00F80D2E" w:rsidP="00F80D2E">
      <w:pPr>
        <w:pStyle w:val="ListingStandard"/>
      </w:pPr>
    </w:p>
    <w:p w14:paraId="2B8C3858" w14:textId="77777777" w:rsidR="00F80D2E" w:rsidRDefault="00F80D2E" w:rsidP="00F80D2E">
      <w:pPr>
        <w:pStyle w:val="ListingStandard"/>
      </w:pPr>
      <w:r>
        <w:t>Beispiel einer einfachen Liste:</w:t>
      </w:r>
    </w:p>
    <w:p w14:paraId="3D5A415D" w14:textId="77777777" w:rsidR="00F80D2E" w:rsidRDefault="00F80D2E" w:rsidP="00F80D2E">
      <w:pPr>
        <w:pStyle w:val="ListingStandard"/>
      </w:pPr>
    </w:p>
    <w:p w14:paraId="4A8A6BDE" w14:textId="77777777" w:rsidR="00F80D2E" w:rsidRDefault="00F80D2E" w:rsidP="00F80D2E">
      <w:pPr>
        <w:pStyle w:val="ListingStandard"/>
      </w:pPr>
      <w:r>
        <w:t>einkaufsliste = ["Milch", "Brot", "Eier", "Obst"]</w:t>
      </w:r>
    </w:p>
    <w:p w14:paraId="3B5910BF" w14:textId="77777777" w:rsidR="00F80D2E" w:rsidRDefault="00F80D2E" w:rsidP="00F80D2E">
      <w:pPr>
        <w:pStyle w:val="ListingStandard"/>
      </w:pPr>
    </w:p>
    <w:p w14:paraId="62E434D8" w14:textId="77777777" w:rsidR="00F80D2E" w:rsidRDefault="00F80D2E" w:rsidP="00F80D2E">
      <w:pPr>
        <w:pStyle w:val="ListingStandard"/>
      </w:pPr>
      <w:r>
        <w:t>Du erkennst Listen an den eckigen Klammern []. Die Elemente einer Liste dürfen unterschiedliche Datentypen haben, z.B. Zahlen, Texte oder sogar andere Listen:</w:t>
      </w:r>
    </w:p>
    <w:p w14:paraId="67CC2AEB" w14:textId="77777777" w:rsidR="00F80D2E" w:rsidRDefault="00F80D2E" w:rsidP="00F80D2E">
      <w:pPr>
        <w:pStyle w:val="ListingStandard"/>
      </w:pPr>
    </w:p>
    <w:p w14:paraId="1E975B28" w14:textId="77777777" w:rsidR="00F80D2E" w:rsidRDefault="00F80D2E" w:rsidP="00F80D2E">
      <w:pPr>
        <w:pStyle w:val="ListingStandard"/>
      </w:pPr>
      <w:r>
        <w:t>gemischte_liste = [10, "Apfel", True, 3.14]</w:t>
      </w:r>
    </w:p>
    <w:p w14:paraId="2F90C295" w14:textId="77777777" w:rsidR="00F80D2E" w:rsidRDefault="00F80D2E" w:rsidP="00F80D2E">
      <w:pPr>
        <w:pStyle w:val="ListingStandard"/>
      </w:pPr>
    </w:p>
    <w:p w14:paraId="5F8598AE" w14:textId="77777777" w:rsidR="00F80D2E" w:rsidRDefault="00F80D2E" w:rsidP="00F80D2E">
      <w:pPr>
        <w:pStyle w:val="ListingStandard"/>
      </w:pPr>
      <w:r>
        <w:t>Wann benutzt man Listen?</w:t>
      </w:r>
    </w:p>
    <w:p w14:paraId="233F4126" w14:textId="77777777" w:rsidR="00F80D2E" w:rsidRDefault="00F80D2E" w:rsidP="00F80D2E">
      <w:pPr>
        <w:pStyle w:val="ListingStandard"/>
      </w:pPr>
    </w:p>
    <w:p w14:paraId="4CB324E6" w14:textId="77777777" w:rsidR="00F80D2E" w:rsidRDefault="00F80D2E" w:rsidP="00F80D2E">
      <w:pPr>
        <w:pStyle w:val="ListingStandard"/>
      </w:pPr>
      <w:r>
        <w:t>Listen sind nützlich, wenn du:</w:t>
      </w:r>
    </w:p>
    <w:p w14:paraId="0F9B5A15" w14:textId="77777777" w:rsidR="00F80D2E" w:rsidRDefault="00F80D2E" w:rsidP="00F80D2E">
      <w:pPr>
        <w:pStyle w:val="ListingStandard"/>
      </w:pPr>
      <w:r>
        <w:tab/>
        <w:t>•</w:t>
      </w:r>
      <w:r>
        <w:tab/>
        <w:t>mehrere ähnliche Dinge speichern möchtest (z.B. mehrere Namen, Produkte, Messwerte, oder Datensätze).</w:t>
      </w:r>
    </w:p>
    <w:p w14:paraId="55DB98E4" w14:textId="77777777" w:rsidR="00F80D2E" w:rsidRDefault="00F80D2E" w:rsidP="00F80D2E">
      <w:pPr>
        <w:pStyle w:val="ListingStandard"/>
      </w:pPr>
      <w:r>
        <w:tab/>
        <w:t>•</w:t>
      </w:r>
      <w:r>
        <w:tab/>
        <w:t>die Reihenfolge wichtig ist (z.B. Ranglisten, Schritt-für-Schritt-Anleitungen).</w:t>
      </w:r>
    </w:p>
    <w:p w14:paraId="648544AF" w14:textId="77777777" w:rsidR="00F80D2E" w:rsidRDefault="00F80D2E" w:rsidP="00F80D2E">
      <w:pPr>
        <w:pStyle w:val="ListingStandard"/>
      </w:pPr>
      <w:r>
        <w:tab/>
        <w:t>•</w:t>
      </w:r>
      <w:r>
        <w:tab/>
        <w:t>Elemente hinzufügen, entfernen oder verändern willst (z.B. To-do-Liste, Warenkorb).</w:t>
      </w:r>
    </w:p>
    <w:p w14:paraId="67A8CFF4" w14:textId="77777777" w:rsidR="00F80D2E" w:rsidRDefault="00F80D2E" w:rsidP="00F80D2E">
      <w:pPr>
        <w:pStyle w:val="ListingStandard"/>
      </w:pPr>
    </w:p>
    <w:p w14:paraId="523EB070" w14:textId="77777777" w:rsidR="00F80D2E" w:rsidRDefault="00F80D2E" w:rsidP="00F80D2E">
      <w:pPr>
        <w:pStyle w:val="ListingStandard"/>
      </w:pPr>
      <w:r>
        <w:t>Einfache Operationen mit Listen</w:t>
      </w:r>
    </w:p>
    <w:p w14:paraId="4A0388A3" w14:textId="77777777" w:rsidR="00F80D2E" w:rsidRDefault="00F80D2E" w:rsidP="00F80D2E">
      <w:pPr>
        <w:pStyle w:val="ListingStandard"/>
      </w:pPr>
    </w:p>
    <w:p w14:paraId="049DA7CA" w14:textId="77777777" w:rsidR="00F80D2E" w:rsidRDefault="00F80D2E" w:rsidP="00F80D2E">
      <w:pPr>
        <w:pStyle w:val="ListingStandard"/>
      </w:pPr>
      <w:r>
        <w:t>Elemente hinzufügen:</w:t>
      </w:r>
    </w:p>
    <w:p w14:paraId="2F3AAA4E" w14:textId="77777777" w:rsidR="00F80D2E" w:rsidRDefault="00F80D2E" w:rsidP="00F80D2E">
      <w:pPr>
        <w:pStyle w:val="ListingStandard"/>
      </w:pPr>
    </w:p>
    <w:p w14:paraId="78A43578" w14:textId="77777777" w:rsidR="00F80D2E" w:rsidRDefault="00F80D2E" w:rsidP="00F80D2E">
      <w:pPr>
        <w:pStyle w:val="ListingStandard"/>
      </w:pPr>
      <w:r>
        <w:t>einkaufsliste.append("Käse")  # Fügt Käse ans Ende hinzu</w:t>
      </w:r>
    </w:p>
    <w:p w14:paraId="4EA43334" w14:textId="77777777" w:rsidR="00F80D2E" w:rsidRDefault="00F80D2E" w:rsidP="00F80D2E">
      <w:pPr>
        <w:pStyle w:val="ListingStandard"/>
      </w:pPr>
    </w:p>
    <w:p w14:paraId="0C4D406A" w14:textId="77777777" w:rsidR="00F80D2E" w:rsidRDefault="00F80D2E" w:rsidP="00F80D2E">
      <w:pPr>
        <w:pStyle w:val="ListingStandard"/>
      </w:pPr>
      <w:r>
        <w:t>Elemente entfernen:</w:t>
      </w:r>
    </w:p>
    <w:p w14:paraId="0AACD2EA" w14:textId="77777777" w:rsidR="00F80D2E" w:rsidRDefault="00F80D2E" w:rsidP="00F80D2E">
      <w:pPr>
        <w:pStyle w:val="ListingStandard"/>
      </w:pPr>
    </w:p>
    <w:p w14:paraId="23241B86" w14:textId="77777777" w:rsidR="00F80D2E" w:rsidRDefault="00F80D2E" w:rsidP="00F80D2E">
      <w:pPr>
        <w:pStyle w:val="ListingStandard"/>
      </w:pPr>
      <w:r>
        <w:t>einkaufsliste.remove("Milch")  # Entfernt Milch</w:t>
      </w:r>
    </w:p>
    <w:p w14:paraId="3B40A637" w14:textId="77777777" w:rsidR="00F80D2E" w:rsidRDefault="00F80D2E" w:rsidP="00F80D2E">
      <w:pPr>
        <w:pStyle w:val="ListingStandard"/>
      </w:pPr>
    </w:p>
    <w:p w14:paraId="3A357136" w14:textId="77777777" w:rsidR="00F80D2E" w:rsidRDefault="00F80D2E" w:rsidP="00F80D2E">
      <w:pPr>
        <w:pStyle w:val="ListingStandard"/>
      </w:pPr>
      <w:r>
        <w:lastRenderedPageBreak/>
        <w:t>Auf ein bestimmtes Element zugreifen:</w:t>
      </w:r>
    </w:p>
    <w:p w14:paraId="2F44E74E" w14:textId="77777777" w:rsidR="00F80D2E" w:rsidRDefault="00F80D2E" w:rsidP="00F80D2E">
      <w:pPr>
        <w:pStyle w:val="ListingStandard"/>
      </w:pPr>
    </w:p>
    <w:p w14:paraId="016A6824" w14:textId="77777777" w:rsidR="00F80D2E" w:rsidRDefault="00F80D2E" w:rsidP="00F80D2E">
      <w:pPr>
        <w:pStyle w:val="ListingStandard"/>
      </w:pPr>
      <w:r>
        <w:t>erstes_element = einkaufsliste[0]  # Gibt das erste Element ("Brot") zurück</w:t>
      </w:r>
    </w:p>
    <w:p w14:paraId="6A29E785" w14:textId="77777777" w:rsidR="00F80D2E" w:rsidRDefault="00F80D2E" w:rsidP="00F80D2E">
      <w:pPr>
        <w:pStyle w:val="ListingStandard"/>
      </w:pPr>
    </w:p>
    <w:p w14:paraId="64A3CD3B" w14:textId="77777777" w:rsidR="00F80D2E" w:rsidRDefault="00F80D2E" w:rsidP="00F80D2E">
      <w:pPr>
        <w:pStyle w:val="ListingStandard"/>
      </w:pPr>
      <w:r>
        <w:t>Durch eine Liste gehen (Iteration):</w:t>
      </w:r>
    </w:p>
    <w:p w14:paraId="7B0535A9" w14:textId="77777777" w:rsidR="00F80D2E" w:rsidRDefault="00F80D2E" w:rsidP="00F80D2E">
      <w:pPr>
        <w:pStyle w:val="ListingStandard"/>
      </w:pPr>
    </w:p>
    <w:p w14:paraId="11E87D72" w14:textId="77777777" w:rsidR="00F80D2E" w:rsidRDefault="00F80D2E" w:rsidP="00F80D2E">
      <w:pPr>
        <w:pStyle w:val="ListingStandard"/>
      </w:pPr>
      <w:r>
        <w:t>for artikel in einkaufsliste:</w:t>
      </w:r>
    </w:p>
    <w:p w14:paraId="1F214B38" w14:textId="77777777" w:rsidR="00F80D2E" w:rsidRDefault="00F80D2E" w:rsidP="00F80D2E">
      <w:pPr>
        <w:pStyle w:val="ListingStandard"/>
      </w:pPr>
      <w:r>
        <w:t xml:space="preserve">    print(artikel)</w:t>
      </w:r>
    </w:p>
    <w:p w14:paraId="5B4F5DC9" w14:textId="77777777" w:rsidR="00F80D2E" w:rsidRDefault="00F80D2E" w:rsidP="00F80D2E">
      <w:pPr>
        <w:pStyle w:val="ListingStandard"/>
      </w:pPr>
    </w:p>
    <w:p w14:paraId="0ECDDBF0" w14:textId="77777777" w:rsidR="00F80D2E" w:rsidRDefault="00F80D2E" w:rsidP="00F80D2E">
      <w:pPr>
        <w:pStyle w:val="ListingStandard"/>
      </w:pPr>
      <w:r>
        <w:t>Kurz zusammengefasst:</w:t>
      </w:r>
    </w:p>
    <w:p w14:paraId="0A7B3998" w14:textId="77777777" w:rsidR="00F80D2E" w:rsidRDefault="00F80D2E" w:rsidP="00F80D2E">
      <w:pPr>
        <w:pStyle w:val="ListingStandard"/>
      </w:pPr>
      <w:r>
        <w:tab/>
        <w:t>•</w:t>
      </w:r>
      <w:r>
        <w:tab/>
        <w:t>Listen sind flexibel.</w:t>
      </w:r>
    </w:p>
    <w:p w14:paraId="345D208F" w14:textId="77777777" w:rsidR="00F80D2E" w:rsidRDefault="00F80D2E" w:rsidP="00F80D2E">
      <w:pPr>
        <w:pStyle w:val="ListingStandard"/>
      </w:pPr>
      <w:r>
        <w:tab/>
        <w:t>•</w:t>
      </w:r>
      <w:r>
        <w:tab/>
        <w:t>Man nutzt sie, um mehrere Werte gesammelt zu speichern.</w:t>
      </w:r>
    </w:p>
    <w:p w14:paraId="228A6F92" w14:textId="73B6EB75" w:rsidR="00F80D2E" w:rsidRDefault="00F80D2E" w:rsidP="00F80D2E">
      <w:pPr>
        <w:pStyle w:val="ListingStandard"/>
      </w:pPr>
      <w:r>
        <w:tab/>
        <w:t>•</w:t>
      </w:r>
      <w:r>
        <w:tab/>
        <w:t>Sie helfen bei vielen alltäglichen und komplexen Programmierproblemen, besonders wenn man mehrere Werte verwalten oder verarbeiten muss.</w:t>
      </w:r>
    </w:p>
    <w:p w14:paraId="36C0F132" w14:textId="77777777" w:rsidR="00F80D2E" w:rsidRDefault="00F80D2E" w:rsidP="00F80D2E">
      <w:pPr>
        <w:pStyle w:val="ListingStandard"/>
      </w:pPr>
    </w:p>
    <w:p w14:paraId="31397396" w14:textId="77777777" w:rsidR="00F80D2E" w:rsidRDefault="00F80D2E" w:rsidP="00F80D2E">
      <w:pPr>
        <w:pStyle w:val="ListingStandard"/>
      </w:pPr>
    </w:p>
    <w:p w14:paraId="0E8F69EA" w14:textId="5C9C5BA9" w:rsidR="00F80D2E" w:rsidRPr="009E3CDB" w:rsidRDefault="009E3CDB" w:rsidP="00F80D2E">
      <w:pPr>
        <w:pStyle w:val="ListingStandard"/>
        <w:rPr>
          <w:rStyle w:val="ListingZeichenFett"/>
        </w:rPr>
      </w:pPr>
      <w:r w:rsidRPr="009E3CDB">
        <w:rPr>
          <w:rStyle w:val="ListingZeichenFett"/>
        </w:rPr>
        <w:t>Ich möchte eine Datenstruktur in Python erstellen, um Informationen über Bücher zu speichern. Für jedes Buch benötige ich Titel, Autor, Erscheinungsjahr und Genre. Ich möchte später nach Büchern eines bestimmten Autors oder Genres suchen können.</w:t>
      </w:r>
    </w:p>
    <w:p w14:paraId="3082D9B7" w14:textId="77777777" w:rsidR="009E3CDB" w:rsidRDefault="009E3CDB" w:rsidP="00F80D2E">
      <w:pPr>
        <w:pStyle w:val="ListingStandard"/>
      </w:pPr>
    </w:p>
    <w:p w14:paraId="504AE58F" w14:textId="77777777" w:rsidR="009E3CDB" w:rsidRDefault="009E3CDB" w:rsidP="009E3CDB">
      <w:pPr>
        <w:pStyle w:val="ListingStandard"/>
      </w:pPr>
      <w:r>
        <w:t>Das klingt nach einer perfekten Anwendung für Klassen in Python! Du kannst eine Klasse Buch erstellen, um die Informationen über jedes einzelne Buch zu kapseln, und dann eine Liste verwenden, um mehrere Bücher zu speichern. Damit du später einfach nach Autor oder Genre suchen kannst, kannst du entsprechende Suchfunktionen definieren.</w:t>
      </w:r>
    </w:p>
    <w:p w14:paraId="64558BF8" w14:textId="77777777" w:rsidR="009E3CDB" w:rsidRDefault="009E3CDB" w:rsidP="009E3CDB">
      <w:pPr>
        <w:pStyle w:val="ListingStandard"/>
      </w:pPr>
    </w:p>
    <w:p w14:paraId="40E78DF3" w14:textId="77777777" w:rsidR="009E3CDB" w:rsidRDefault="009E3CDB" w:rsidP="009E3CDB">
      <w:pPr>
        <w:pStyle w:val="ListingStandard"/>
      </w:pPr>
      <w:r>
        <w:t>Hier ist ein Beispiel:</w:t>
      </w:r>
    </w:p>
    <w:p w14:paraId="0E3D697D" w14:textId="77777777" w:rsidR="009E3CDB" w:rsidRDefault="009E3CDB" w:rsidP="009E3CDB">
      <w:pPr>
        <w:pStyle w:val="ListingStandard"/>
      </w:pPr>
    </w:p>
    <w:p w14:paraId="65049B74" w14:textId="77777777" w:rsidR="009E3CDB" w:rsidRDefault="009E3CDB" w:rsidP="009E3CDB">
      <w:pPr>
        <w:pStyle w:val="ListingStandard"/>
      </w:pPr>
      <w:r>
        <w:t>class Buch:</w:t>
      </w:r>
    </w:p>
    <w:p w14:paraId="7CCC9012" w14:textId="77777777" w:rsidR="009E3CDB" w:rsidRDefault="009E3CDB" w:rsidP="009E3CDB">
      <w:pPr>
        <w:pStyle w:val="ListingStandard"/>
      </w:pPr>
      <w:r>
        <w:t xml:space="preserve">    def __init__(self, titel, autor, erscheinungsjahr, genre):</w:t>
      </w:r>
    </w:p>
    <w:p w14:paraId="4EC00810" w14:textId="77777777" w:rsidR="009E3CDB" w:rsidRDefault="009E3CDB" w:rsidP="009E3CDB">
      <w:pPr>
        <w:pStyle w:val="ListingStandard"/>
      </w:pPr>
      <w:r>
        <w:t xml:space="preserve">        self.titel = titel</w:t>
      </w:r>
    </w:p>
    <w:p w14:paraId="38021B84" w14:textId="77777777" w:rsidR="009E3CDB" w:rsidRDefault="009E3CDB" w:rsidP="009E3CDB">
      <w:pPr>
        <w:pStyle w:val="ListingStandard"/>
      </w:pPr>
      <w:r>
        <w:t xml:space="preserve">        self.autor = autor</w:t>
      </w:r>
    </w:p>
    <w:p w14:paraId="43E6584A" w14:textId="77777777" w:rsidR="009E3CDB" w:rsidRDefault="009E3CDB" w:rsidP="009E3CDB">
      <w:pPr>
        <w:pStyle w:val="ListingStandard"/>
      </w:pPr>
      <w:r>
        <w:t xml:space="preserve">        self.erscheinungsjahr = erscheinungsjahr</w:t>
      </w:r>
    </w:p>
    <w:p w14:paraId="76D5F7B4" w14:textId="77777777" w:rsidR="009E3CDB" w:rsidRDefault="009E3CDB" w:rsidP="009E3CDB">
      <w:pPr>
        <w:pStyle w:val="ListingStandard"/>
      </w:pPr>
      <w:r>
        <w:t xml:space="preserve">        self.genre = genre</w:t>
      </w:r>
    </w:p>
    <w:p w14:paraId="098CB904" w14:textId="77777777" w:rsidR="009E3CDB" w:rsidRDefault="009E3CDB" w:rsidP="009E3CDB">
      <w:pPr>
        <w:pStyle w:val="ListingStandard"/>
      </w:pPr>
    </w:p>
    <w:p w14:paraId="76A29542" w14:textId="77777777" w:rsidR="009E3CDB" w:rsidRDefault="009E3CDB" w:rsidP="009E3CDB">
      <w:pPr>
        <w:pStyle w:val="ListingStandard"/>
      </w:pPr>
      <w:r>
        <w:t xml:space="preserve">    def __repr__(self):</w:t>
      </w:r>
    </w:p>
    <w:p w14:paraId="5644F7C4" w14:textId="77777777" w:rsidR="009E3CDB" w:rsidRDefault="009E3CDB" w:rsidP="009E3CDB">
      <w:pPr>
        <w:pStyle w:val="ListingStandard"/>
      </w:pPr>
      <w:r>
        <w:lastRenderedPageBreak/>
        <w:t xml:space="preserve">        return f'"{self.titel}" von {self.autor} ({self.erscheinungsjahr}) - Genre: {self.genre}'</w:t>
      </w:r>
    </w:p>
    <w:p w14:paraId="2EE1FE89" w14:textId="77777777" w:rsidR="009E3CDB" w:rsidRDefault="009E3CDB" w:rsidP="009E3CDB">
      <w:pPr>
        <w:pStyle w:val="ListingStandard"/>
      </w:pPr>
    </w:p>
    <w:p w14:paraId="2EEE8990" w14:textId="77777777" w:rsidR="009E3CDB" w:rsidRDefault="009E3CDB" w:rsidP="009E3CDB">
      <w:pPr>
        <w:pStyle w:val="ListingStandard"/>
      </w:pPr>
      <w:r>
        <w:t># Liste zur Speicherung der Bücher</w:t>
      </w:r>
    </w:p>
    <w:p w14:paraId="10203135" w14:textId="77777777" w:rsidR="009E3CDB" w:rsidRDefault="009E3CDB" w:rsidP="009E3CDB">
      <w:pPr>
        <w:pStyle w:val="ListingStandard"/>
      </w:pPr>
      <w:r>
        <w:t>bibliothek = []</w:t>
      </w:r>
    </w:p>
    <w:p w14:paraId="3E0C7434" w14:textId="77777777" w:rsidR="009E3CDB" w:rsidRDefault="009E3CDB" w:rsidP="009E3CDB">
      <w:pPr>
        <w:pStyle w:val="ListingStandard"/>
      </w:pPr>
    </w:p>
    <w:p w14:paraId="7ED2C056" w14:textId="77777777" w:rsidR="009E3CDB" w:rsidRDefault="009E3CDB" w:rsidP="009E3CDB">
      <w:pPr>
        <w:pStyle w:val="ListingStandard"/>
      </w:pPr>
      <w:r>
        <w:t># Beispielbücher hinzufügen</w:t>
      </w:r>
    </w:p>
    <w:p w14:paraId="76298E16" w14:textId="77777777" w:rsidR="009E3CDB" w:rsidRDefault="009E3CDB" w:rsidP="009E3CDB">
      <w:pPr>
        <w:pStyle w:val="ListingStandard"/>
      </w:pPr>
      <w:r>
        <w:t>bibliothek.append(Buch("Der Steppenwolf", "Hermann Hesse", 1927, "Roman"))</w:t>
      </w:r>
    </w:p>
    <w:p w14:paraId="333CE2F2" w14:textId="77777777" w:rsidR="009E3CDB" w:rsidRDefault="009E3CDB" w:rsidP="009E3CDB">
      <w:pPr>
        <w:pStyle w:val="ListingStandard"/>
      </w:pPr>
      <w:r>
        <w:t>bibliothek.append(Buch("Faust", "Johann Wolfgang von Goethe", 1808, "Drama"))</w:t>
      </w:r>
    </w:p>
    <w:p w14:paraId="41DB289E" w14:textId="77777777" w:rsidR="009E3CDB" w:rsidRDefault="009E3CDB" w:rsidP="009E3CDB">
      <w:pPr>
        <w:pStyle w:val="ListingStandard"/>
      </w:pPr>
      <w:r>
        <w:t>bibliothek.append(Buch("Narziß und Goldmund", "Hermann Hesse", 1930, "Roman"))</w:t>
      </w:r>
    </w:p>
    <w:p w14:paraId="0FB212EA" w14:textId="77777777" w:rsidR="009E3CDB" w:rsidRDefault="009E3CDB" w:rsidP="009E3CDB">
      <w:pPr>
        <w:pStyle w:val="ListingStandard"/>
      </w:pPr>
      <w:r>
        <w:t>bibliothek.append(Buch("Die Verwandlung", "Franz Kafka", 1915, "Erzählung"))</w:t>
      </w:r>
    </w:p>
    <w:p w14:paraId="3D8C427F" w14:textId="77777777" w:rsidR="009E3CDB" w:rsidRDefault="009E3CDB" w:rsidP="009E3CDB">
      <w:pPr>
        <w:pStyle w:val="ListingStandard"/>
      </w:pPr>
    </w:p>
    <w:p w14:paraId="48DFD169" w14:textId="77777777" w:rsidR="009E3CDB" w:rsidRDefault="009E3CDB" w:rsidP="009E3CDB">
      <w:pPr>
        <w:pStyle w:val="ListingStandard"/>
      </w:pPr>
      <w:r>
        <w:t># Suchfunktionen</w:t>
      </w:r>
    </w:p>
    <w:p w14:paraId="4D7189BA" w14:textId="77777777" w:rsidR="009E3CDB" w:rsidRDefault="009E3CDB" w:rsidP="009E3CDB">
      <w:pPr>
        <w:pStyle w:val="ListingStandard"/>
      </w:pPr>
      <w:r>
        <w:t>def suche_nach_autor(autor):</w:t>
      </w:r>
    </w:p>
    <w:p w14:paraId="17BD8395" w14:textId="77777777" w:rsidR="009E3CDB" w:rsidRDefault="009E3CDB" w:rsidP="009E3CDB">
      <w:pPr>
        <w:pStyle w:val="ListingStandard"/>
      </w:pPr>
      <w:r>
        <w:t xml:space="preserve">    return [buch for buch in bibliothek if buch.autor == autor]</w:t>
      </w:r>
    </w:p>
    <w:p w14:paraId="5C6DAAE4" w14:textId="77777777" w:rsidR="009E3CDB" w:rsidRDefault="009E3CDB" w:rsidP="009E3CDB">
      <w:pPr>
        <w:pStyle w:val="ListingStandard"/>
      </w:pPr>
    </w:p>
    <w:p w14:paraId="7641DCC5" w14:textId="77777777" w:rsidR="009E3CDB" w:rsidRDefault="009E3CDB" w:rsidP="009E3CDB">
      <w:pPr>
        <w:pStyle w:val="ListingStandard"/>
      </w:pPr>
      <w:r>
        <w:t>def suche_nach_genre(genre):</w:t>
      </w:r>
    </w:p>
    <w:p w14:paraId="57BF59A4" w14:textId="77777777" w:rsidR="009E3CDB" w:rsidRDefault="009E3CDB" w:rsidP="009E3CDB">
      <w:pPr>
        <w:pStyle w:val="ListingStandard"/>
      </w:pPr>
      <w:r>
        <w:t xml:space="preserve">    return [buch for buch in bibliothek if buch.genre == genre]</w:t>
      </w:r>
    </w:p>
    <w:p w14:paraId="62DECDF4" w14:textId="77777777" w:rsidR="009E3CDB" w:rsidRDefault="009E3CDB" w:rsidP="009E3CDB">
      <w:pPr>
        <w:pStyle w:val="ListingStandard"/>
      </w:pPr>
    </w:p>
    <w:p w14:paraId="189000A1" w14:textId="77777777" w:rsidR="009E3CDB" w:rsidRDefault="009E3CDB" w:rsidP="009E3CDB">
      <w:pPr>
        <w:pStyle w:val="ListingStandard"/>
      </w:pPr>
      <w:r>
        <w:t># Beispiel: Suche nach Büchern von Hermann Hesse</w:t>
      </w:r>
    </w:p>
    <w:p w14:paraId="6774E50C" w14:textId="77777777" w:rsidR="009E3CDB" w:rsidRDefault="009E3CDB" w:rsidP="009E3CDB">
      <w:pPr>
        <w:pStyle w:val="ListingStandard"/>
      </w:pPr>
      <w:r>
        <w:t>hesse_buecher = suche_nach_autor("Hermann Hesse")</w:t>
      </w:r>
    </w:p>
    <w:p w14:paraId="0A83DEEB" w14:textId="77777777" w:rsidR="009E3CDB" w:rsidRDefault="009E3CDB" w:rsidP="009E3CDB">
      <w:pPr>
        <w:pStyle w:val="ListingStandard"/>
      </w:pPr>
      <w:r>
        <w:t>print("Bücher von Hermann Hesse:")</w:t>
      </w:r>
    </w:p>
    <w:p w14:paraId="000BA3E2" w14:textId="77777777" w:rsidR="009E3CDB" w:rsidRDefault="009E3CDB" w:rsidP="009E3CDB">
      <w:pPr>
        <w:pStyle w:val="ListingStandard"/>
      </w:pPr>
      <w:r>
        <w:t>for buch in hesse_buecher:</w:t>
      </w:r>
    </w:p>
    <w:p w14:paraId="599AC5A7" w14:textId="77777777" w:rsidR="009E3CDB" w:rsidRDefault="009E3CDB" w:rsidP="009E3CDB">
      <w:pPr>
        <w:pStyle w:val="ListingStandard"/>
      </w:pPr>
      <w:r>
        <w:t xml:space="preserve">    print(buch)</w:t>
      </w:r>
    </w:p>
    <w:p w14:paraId="219D8C7C" w14:textId="77777777" w:rsidR="009E3CDB" w:rsidRDefault="009E3CDB" w:rsidP="009E3CDB">
      <w:pPr>
        <w:pStyle w:val="ListingStandard"/>
      </w:pPr>
    </w:p>
    <w:p w14:paraId="342338FB" w14:textId="77777777" w:rsidR="009E3CDB" w:rsidRDefault="009E3CDB" w:rsidP="009E3CDB">
      <w:pPr>
        <w:pStyle w:val="ListingStandard"/>
      </w:pPr>
      <w:r>
        <w:t># Beispiel: Suche nach Romanen</w:t>
      </w:r>
    </w:p>
    <w:p w14:paraId="464DB70C" w14:textId="77777777" w:rsidR="009E3CDB" w:rsidRDefault="009E3CDB" w:rsidP="009E3CDB">
      <w:pPr>
        <w:pStyle w:val="ListingStandard"/>
      </w:pPr>
      <w:r>
        <w:t>romane = suche_nach_genre("Roman")</w:t>
      </w:r>
    </w:p>
    <w:p w14:paraId="2E74143D" w14:textId="77777777" w:rsidR="009E3CDB" w:rsidRDefault="009E3CDB" w:rsidP="009E3CDB">
      <w:pPr>
        <w:pStyle w:val="ListingStandard"/>
      </w:pPr>
      <w:r>
        <w:t>print("\nRomane in der Bibliothek:")</w:t>
      </w:r>
    </w:p>
    <w:p w14:paraId="36392993" w14:textId="77777777" w:rsidR="009E3CDB" w:rsidRDefault="009E3CDB" w:rsidP="009E3CDB">
      <w:pPr>
        <w:pStyle w:val="ListingStandard"/>
      </w:pPr>
      <w:r>
        <w:t>for buch in romane:</w:t>
      </w:r>
    </w:p>
    <w:p w14:paraId="49FCB5D5" w14:textId="77777777" w:rsidR="009E3CDB" w:rsidRDefault="009E3CDB" w:rsidP="009E3CDB">
      <w:pPr>
        <w:pStyle w:val="ListingStandard"/>
      </w:pPr>
      <w:r>
        <w:t xml:space="preserve">    print(buch)</w:t>
      </w:r>
    </w:p>
    <w:p w14:paraId="7ED88684" w14:textId="77777777" w:rsidR="009E3CDB" w:rsidRDefault="009E3CDB" w:rsidP="009E3CDB">
      <w:pPr>
        <w:pStyle w:val="ListingStandard"/>
      </w:pPr>
    </w:p>
    <w:p w14:paraId="53AD637F" w14:textId="77777777" w:rsidR="009E3CDB" w:rsidRDefault="009E3CDB" w:rsidP="009E3CDB">
      <w:pPr>
        <w:pStyle w:val="ListingStandard"/>
      </w:pPr>
      <w:r>
        <w:t>Vorteile dieser Struktur:</w:t>
      </w:r>
    </w:p>
    <w:p w14:paraId="3DCEEE68" w14:textId="77777777" w:rsidR="009E3CDB" w:rsidRDefault="009E3CDB" w:rsidP="009E3CDB">
      <w:pPr>
        <w:pStyle w:val="ListingStandard"/>
      </w:pPr>
      <w:r>
        <w:tab/>
        <w:t>•</w:t>
      </w:r>
      <w:r>
        <w:tab/>
        <w:t>Klar strukturiert durch die Buch-Klasse.</w:t>
      </w:r>
    </w:p>
    <w:p w14:paraId="469CDB81" w14:textId="77777777" w:rsidR="009E3CDB" w:rsidRDefault="009E3CDB" w:rsidP="009E3CDB">
      <w:pPr>
        <w:pStyle w:val="ListingStandard"/>
      </w:pPr>
      <w:r>
        <w:tab/>
        <w:t>•</w:t>
      </w:r>
      <w:r>
        <w:tab/>
        <w:t>Erweiterbar (z.</w:t>
      </w:r>
      <w:r>
        <w:rPr>
          <w:rFonts w:ascii="Cambria Math" w:hAnsi="Cambria Math" w:cs="Cambria Math"/>
        </w:rPr>
        <w:t> </w:t>
      </w:r>
      <w:r>
        <w:t>B. um ISBN, Seitenzahl, Bewertung, …).</w:t>
      </w:r>
    </w:p>
    <w:p w14:paraId="0A9DC7E5" w14:textId="77777777" w:rsidR="009E3CDB" w:rsidRDefault="009E3CDB" w:rsidP="009E3CDB">
      <w:pPr>
        <w:pStyle w:val="ListingStandard"/>
      </w:pPr>
      <w:r>
        <w:tab/>
        <w:t>•</w:t>
      </w:r>
      <w:r>
        <w:tab/>
        <w:t>Einfach durchsuchbar mit list comprehensions.</w:t>
      </w:r>
    </w:p>
    <w:p w14:paraId="620A6279" w14:textId="77777777" w:rsidR="009E3CDB" w:rsidRDefault="009E3CDB" w:rsidP="009E3CDB">
      <w:pPr>
        <w:pStyle w:val="ListingStandard"/>
      </w:pPr>
    </w:p>
    <w:p w14:paraId="0ACAED91" w14:textId="4370A455" w:rsidR="009E3CDB" w:rsidRDefault="009E3CDB" w:rsidP="009E3CDB">
      <w:pPr>
        <w:pStyle w:val="ListingStandard"/>
      </w:pPr>
      <w:r>
        <w:lastRenderedPageBreak/>
        <w:t>Wenn du später größere Mengen an Büchern effizienter durchsuchen möchtest, könnten zusätzliche Datenstrukturen wie Dictionaries oder Datenbanken sinnvoll sein. Möchtest du es erstmal bei einer einfachen Python-Lösung belassen?</w:t>
      </w:r>
    </w:p>
    <w:p w14:paraId="386204D6" w14:textId="77777777" w:rsidR="009E3CDB" w:rsidRDefault="009E3CDB" w:rsidP="009E3CDB">
      <w:pPr>
        <w:pStyle w:val="ListingStandard"/>
      </w:pPr>
    </w:p>
    <w:p w14:paraId="2BE51AE4" w14:textId="77777777" w:rsidR="009E3CDB" w:rsidRDefault="009E3CDB" w:rsidP="009E3CDB">
      <w:pPr>
        <w:pStyle w:val="ListingStandard"/>
      </w:pPr>
    </w:p>
    <w:p w14:paraId="40E6E3D5" w14:textId="125F62DA" w:rsidR="009E3CDB" w:rsidRPr="009E3CDB" w:rsidRDefault="009E3CDB" w:rsidP="009E3CDB">
      <w:pPr>
        <w:pStyle w:val="ListingStandard"/>
        <w:rPr>
          <w:rStyle w:val="ListingZeichenFett"/>
        </w:rPr>
      </w:pPr>
      <w:r w:rsidRPr="009E3CDB">
        <w:rPr>
          <w:rStyle w:val="ListingZeichenFett"/>
        </w:rPr>
        <w:t>Bitte arbeite noch nicht mit Klassen, sondern verwende Dictionaries.</w:t>
      </w:r>
    </w:p>
    <w:p w14:paraId="1927170B" w14:textId="77777777" w:rsidR="009E3CDB" w:rsidRDefault="009E3CDB" w:rsidP="009E3CDB">
      <w:pPr>
        <w:pStyle w:val="ListingStandard"/>
      </w:pPr>
    </w:p>
    <w:p w14:paraId="42B04106" w14:textId="77777777" w:rsidR="009E3CDB" w:rsidRDefault="009E3CDB" w:rsidP="009E3CDB">
      <w:pPr>
        <w:pStyle w:val="ListingStandard"/>
      </w:pPr>
      <w:r>
        <w:t>Gern! Ein Dictionary (auf Deutsch oft Wörterbuch genannt) ist in Python eine Datenstruktur, mit der du Daten als Schlüssel-Wert-Paare speichern kannst.</w:t>
      </w:r>
    </w:p>
    <w:p w14:paraId="7EBB54B3" w14:textId="77777777" w:rsidR="009E3CDB" w:rsidRDefault="009E3CDB" w:rsidP="009E3CDB">
      <w:pPr>
        <w:pStyle w:val="ListingStandard"/>
      </w:pPr>
    </w:p>
    <w:p w14:paraId="73AD48D7" w14:textId="77777777" w:rsidR="009E3CDB" w:rsidRDefault="009E3CDB" w:rsidP="009E3CDB">
      <w:pPr>
        <w:pStyle w:val="ListingStandard"/>
      </w:pPr>
      <w:r>
        <w:t>Stell dir ein reales Wörterbuch vor:</w:t>
      </w:r>
    </w:p>
    <w:p w14:paraId="59D05D02" w14:textId="77777777" w:rsidR="009E3CDB" w:rsidRDefault="009E3CDB" w:rsidP="009E3CDB">
      <w:pPr>
        <w:pStyle w:val="ListingStandard"/>
      </w:pPr>
      <w:r>
        <w:tab/>
        <w:t>•</w:t>
      </w:r>
      <w:r>
        <w:tab/>
        <w:t>Du suchst ein Wort (das ist der Schlüssel),</w:t>
      </w:r>
    </w:p>
    <w:p w14:paraId="298D0E23" w14:textId="77777777" w:rsidR="009E3CDB" w:rsidRDefault="009E3CDB" w:rsidP="009E3CDB">
      <w:pPr>
        <w:pStyle w:val="ListingStandard"/>
      </w:pPr>
      <w:r>
        <w:tab/>
        <w:t>•</w:t>
      </w:r>
      <w:r>
        <w:tab/>
        <w:t>und du bekommst die Bedeutung (das ist der Wert).</w:t>
      </w:r>
    </w:p>
    <w:p w14:paraId="23642A96" w14:textId="77777777" w:rsidR="009E3CDB" w:rsidRDefault="009E3CDB" w:rsidP="009E3CDB">
      <w:pPr>
        <w:pStyle w:val="ListingStandard"/>
      </w:pPr>
    </w:p>
    <w:p w14:paraId="54C2761C" w14:textId="77777777" w:rsidR="009E3CDB" w:rsidRDefault="009E3CDB" w:rsidP="009E3CDB">
      <w:pPr>
        <w:pStyle w:val="ListingStandard"/>
      </w:pPr>
      <w:r>
        <w:t>In Python sieht das so aus:</w:t>
      </w:r>
    </w:p>
    <w:p w14:paraId="433A0429" w14:textId="77777777" w:rsidR="009E3CDB" w:rsidRDefault="009E3CDB" w:rsidP="009E3CDB">
      <w:pPr>
        <w:pStyle w:val="ListingStandard"/>
      </w:pPr>
    </w:p>
    <w:p w14:paraId="23BE79A1" w14:textId="77777777" w:rsidR="009E3CDB" w:rsidRDefault="009E3CDB" w:rsidP="009E3CDB">
      <w:pPr>
        <w:pStyle w:val="ListingStandard"/>
      </w:pPr>
      <w:r>
        <w:t>mein_dict = {</w:t>
      </w:r>
    </w:p>
    <w:p w14:paraId="5D4CDC12" w14:textId="77777777" w:rsidR="009E3CDB" w:rsidRDefault="009E3CDB" w:rsidP="009E3CDB">
      <w:pPr>
        <w:pStyle w:val="ListingStandard"/>
      </w:pPr>
      <w:r>
        <w:t xml:space="preserve">    "name": "Rainer",</w:t>
      </w:r>
    </w:p>
    <w:p w14:paraId="68A37C6C" w14:textId="77777777" w:rsidR="009E3CDB" w:rsidRDefault="009E3CDB" w:rsidP="009E3CDB">
      <w:pPr>
        <w:pStyle w:val="ListingStandard"/>
      </w:pPr>
      <w:r>
        <w:t xml:space="preserve">    "alter": 62,</w:t>
      </w:r>
    </w:p>
    <w:p w14:paraId="62E92BED" w14:textId="77777777" w:rsidR="009E3CDB" w:rsidRDefault="009E3CDB" w:rsidP="009E3CDB">
      <w:pPr>
        <w:pStyle w:val="ListingStandard"/>
      </w:pPr>
      <w:r>
        <w:t xml:space="preserve">    "beruf": "Autor"</w:t>
      </w:r>
    </w:p>
    <w:p w14:paraId="26470422" w14:textId="77777777" w:rsidR="009E3CDB" w:rsidRDefault="009E3CDB" w:rsidP="009E3CDB">
      <w:pPr>
        <w:pStyle w:val="ListingStandard"/>
      </w:pPr>
      <w:r>
        <w:t>}</w:t>
      </w:r>
    </w:p>
    <w:p w14:paraId="0D764873" w14:textId="77777777" w:rsidR="009E3CDB" w:rsidRDefault="009E3CDB" w:rsidP="009E3CDB">
      <w:pPr>
        <w:pStyle w:val="ListingStandard"/>
      </w:pPr>
    </w:p>
    <w:p w14:paraId="0DC60AD2" w14:textId="77777777" w:rsidR="009E3CDB" w:rsidRDefault="009E3CDB" w:rsidP="009E3CDB">
      <w:pPr>
        <w:pStyle w:val="ListingStandard"/>
      </w:pPr>
      <w:r>
        <w:t>Merkmale von Dictionaries:</w:t>
      </w:r>
    </w:p>
    <w:p w14:paraId="0199BFC2" w14:textId="77777777" w:rsidR="009E3CDB" w:rsidRDefault="009E3CDB" w:rsidP="009E3CDB">
      <w:pPr>
        <w:pStyle w:val="ListingStandard"/>
      </w:pPr>
      <w:r>
        <w:tab/>
        <w:t>•</w:t>
      </w:r>
      <w:r>
        <w:tab/>
        <w:t>Geschrieben in geschweiften Klammern {}.</w:t>
      </w:r>
    </w:p>
    <w:p w14:paraId="025E2210" w14:textId="77777777" w:rsidR="009E3CDB" w:rsidRDefault="009E3CDB" w:rsidP="009E3CDB">
      <w:pPr>
        <w:pStyle w:val="ListingStandard"/>
      </w:pPr>
      <w:r>
        <w:tab/>
        <w:t>•</w:t>
      </w:r>
      <w:r>
        <w:tab/>
        <w:t>Jedes Element besteht aus einem Schlüssel (z.</w:t>
      </w:r>
      <w:r>
        <w:rPr>
          <w:rFonts w:ascii="Cambria Math" w:hAnsi="Cambria Math" w:cs="Cambria Math"/>
        </w:rPr>
        <w:t> </w:t>
      </w:r>
      <w:r>
        <w:t>B. "name") und einem Wert (z.</w:t>
      </w:r>
      <w:r>
        <w:rPr>
          <w:rFonts w:ascii="Cambria Math" w:hAnsi="Cambria Math" w:cs="Cambria Math"/>
        </w:rPr>
        <w:t> </w:t>
      </w:r>
      <w:r>
        <w:t>B. "Rainer").</w:t>
      </w:r>
    </w:p>
    <w:p w14:paraId="704D7636" w14:textId="77777777" w:rsidR="009E3CDB" w:rsidRDefault="009E3CDB" w:rsidP="009E3CDB">
      <w:pPr>
        <w:pStyle w:val="ListingStandard"/>
      </w:pPr>
      <w:r>
        <w:tab/>
        <w:t>•</w:t>
      </w:r>
      <w:r>
        <w:tab/>
        <w:t>Auf einen Wert greifst du mit dem Schlüssel zu:</w:t>
      </w:r>
    </w:p>
    <w:p w14:paraId="66BCD602" w14:textId="77777777" w:rsidR="009E3CDB" w:rsidRDefault="009E3CDB" w:rsidP="009E3CDB">
      <w:pPr>
        <w:pStyle w:val="ListingStandard"/>
      </w:pPr>
    </w:p>
    <w:p w14:paraId="756AFAE4" w14:textId="77777777" w:rsidR="009E3CDB" w:rsidRDefault="009E3CDB" w:rsidP="009E3CDB">
      <w:pPr>
        <w:pStyle w:val="ListingStandard"/>
      </w:pPr>
      <w:r>
        <w:t>print(mein_dict["name"])  # Gibt "Rainer" aus</w:t>
      </w:r>
    </w:p>
    <w:p w14:paraId="2427F9CF" w14:textId="77777777" w:rsidR="009E3CDB" w:rsidRDefault="009E3CDB" w:rsidP="009E3CDB">
      <w:pPr>
        <w:pStyle w:val="ListingStandard"/>
      </w:pPr>
    </w:p>
    <w:p w14:paraId="2CA75324" w14:textId="77777777" w:rsidR="009E3CDB" w:rsidRDefault="009E3CDB" w:rsidP="009E3CDB">
      <w:pPr>
        <w:pStyle w:val="ListingStandard"/>
      </w:pPr>
      <w:r>
        <w:t>Was bringt dir das?</w:t>
      </w:r>
    </w:p>
    <w:p w14:paraId="2A2D56DC" w14:textId="77777777" w:rsidR="009E3CDB" w:rsidRDefault="009E3CDB" w:rsidP="009E3CDB">
      <w:pPr>
        <w:pStyle w:val="ListingStandard"/>
      </w:pPr>
    </w:p>
    <w:p w14:paraId="2869F40A" w14:textId="77777777" w:rsidR="009E3CDB" w:rsidRDefault="009E3CDB" w:rsidP="009E3CDB">
      <w:pPr>
        <w:pStyle w:val="ListingStandard"/>
      </w:pPr>
      <w:r>
        <w:t>Dictionaries sind superpraktisch, wenn du zu einem festen Begriff (Schlüssel) etwas Spezifisches speichern willst – wie bei einem Buch:</w:t>
      </w:r>
    </w:p>
    <w:p w14:paraId="03C3ED5E" w14:textId="77777777" w:rsidR="009E3CDB" w:rsidRDefault="009E3CDB" w:rsidP="009E3CDB">
      <w:pPr>
        <w:pStyle w:val="ListingStandard"/>
      </w:pPr>
    </w:p>
    <w:p w14:paraId="0E75D870" w14:textId="77777777" w:rsidR="009E3CDB" w:rsidRDefault="009E3CDB" w:rsidP="009E3CDB">
      <w:pPr>
        <w:pStyle w:val="ListingStandard"/>
      </w:pPr>
      <w:r>
        <w:t>buch = {</w:t>
      </w:r>
    </w:p>
    <w:p w14:paraId="59FCF762" w14:textId="77777777" w:rsidR="009E3CDB" w:rsidRDefault="009E3CDB" w:rsidP="009E3CDB">
      <w:pPr>
        <w:pStyle w:val="ListingStandard"/>
      </w:pPr>
      <w:r>
        <w:t xml:space="preserve">    "titel": "Der Steppenwolf",</w:t>
      </w:r>
    </w:p>
    <w:p w14:paraId="58AB5B5E" w14:textId="77777777" w:rsidR="009E3CDB" w:rsidRDefault="009E3CDB" w:rsidP="009E3CDB">
      <w:pPr>
        <w:pStyle w:val="ListingStandard"/>
      </w:pPr>
      <w:r>
        <w:t xml:space="preserve">    "autor": "Hermann Hesse",</w:t>
      </w:r>
    </w:p>
    <w:p w14:paraId="40DD0D26" w14:textId="77777777" w:rsidR="009E3CDB" w:rsidRDefault="009E3CDB" w:rsidP="009E3CDB">
      <w:pPr>
        <w:pStyle w:val="ListingStandard"/>
      </w:pPr>
      <w:r>
        <w:lastRenderedPageBreak/>
        <w:t xml:space="preserve">    "erscheinungsjahr": 1927,</w:t>
      </w:r>
    </w:p>
    <w:p w14:paraId="7B4E4923" w14:textId="77777777" w:rsidR="009E3CDB" w:rsidRDefault="009E3CDB" w:rsidP="009E3CDB">
      <w:pPr>
        <w:pStyle w:val="ListingStandard"/>
      </w:pPr>
      <w:r>
        <w:t xml:space="preserve">    "genre": "Roman"</w:t>
      </w:r>
    </w:p>
    <w:p w14:paraId="0558B7DC" w14:textId="77777777" w:rsidR="009E3CDB" w:rsidRDefault="009E3CDB" w:rsidP="009E3CDB">
      <w:pPr>
        <w:pStyle w:val="ListingStandard"/>
      </w:pPr>
      <w:r>
        <w:t>}</w:t>
      </w:r>
    </w:p>
    <w:p w14:paraId="379214DE" w14:textId="77777777" w:rsidR="009E3CDB" w:rsidRDefault="009E3CDB" w:rsidP="009E3CDB">
      <w:pPr>
        <w:pStyle w:val="ListingStandard"/>
      </w:pPr>
    </w:p>
    <w:p w14:paraId="7A3746FC" w14:textId="77777777" w:rsidR="009E3CDB" w:rsidRDefault="009E3CDB" w:rsidP="009E3CDB">
      <w:pPr>
        <w:pStyle w:val="ListingStandard"/>
      </w:pPr>
      <w:r>
        <w:t>Dann kannst du z.</w:t>
      </w:r>
      <w:r>
        <w:rPr>
          <w:rFonts w:ascii="Cambria Math" w:hAnsi="Cambria Math" w:cs="Cambria Math"/>
        </w:rPr>
        <w:t> </w:t>
      </w:r>
      <w:r>
        <w:t>B. sagen:</w:t>
      </w:r>
    </w:p>
    <w:p w14:paraId="35AB368C" w14:textId="77777777" w:rsidR="009E3CDB" w:rsidRDefault="009E3CDB" w:rsidP="009E3CDB">
      <w:pPr>
        <w:pStyle w:val="ListingStandard"/>
      </w:pPr>
    </w:p>
    <w:p w14:paraId="04585C39" w14:textId="77777777" w:rsidR="009E3CDB" w:rsidRDefault="009E3CDB" w:rsidP="009E3CDB">
      <w:pPr>
        <w:pStyle w:val="ListingStandard"/>
      </w:pPr>
      <w:r>
        <w:t>print(buch["titel"])  # → Der Steppenwolf</w:t>
      </w:r>
    </w:p>
    <w:p w14:paraId="4CD6B57F" w14:textId="77777777" w:rsidR="009E3CDB" w:rsidRDefault="009E3CDB" w:rsidP="009E3CDB">
      <w:pPr>
        <w:pStyle w:val="ListingStandard"/>
      </w:pPr>
      <w:r>
        <w:t>print(buch["autor"])  # → Hermann Hesse</w:t>
      </w:r>
    </w:p>
    <w:p w14:paraId="63FDAB37" w14:textId="77777777" w:rsidR="009E3CDB" w:rsidRDefault="009E3CDB" w:rsidP="009E3CDB">
      <w:pPr>
        <w:pStyle w:val="ListingStandard"/>
      </w:pPr>
    </w:p>
    <w:p w14:paraId="159E5445" w14:textId="77777777" w:rsidR="009E3CDB" w:rsidRDefault="009E3CDB" w:rsidP="009E3CDB">
      <w:pPr>
        <w:pStyle w:val="ListingStandard"/>
      </w:pPr>
      <w:r>
        <w:t>Zusammengefasst:</w:t>
      </w:r>
    </w:p>
    <w:p w14:paraId="76139522" w14:textId="77777777" w:rsidR="009E3CDB" w:rsidRDefault="009E3CDB" w:rsidP="009E3CDB">
      <w:pPr>
        <w:pStyle w:val="ListingStandard"/>
      </w:pPr>
    </w:p>
    <w:p w14:paraId="684D30C9" w14:textId="77777777" w:rsidR="009E3CDB" w:rsidRDefault="009E3CDB" w:rsidP="009E3CDB">
      <w:pPr>
        <w:pStyle w:val="ListingStandard"/>
      </w:pPr>
      <w:r>
        <w:t>Ein Dictionary ist wie ein kleines Kästchen, das Dinge mit Namen beschriftet aufbewahrt. Du sagst Python: „Gib mir das, was unter dem Schild ‘autor’ steht“, und es gibt dir den Wert zurück.</w:t>
      </w:r>
    </w:p>
    <w:p w14:paraId="74557D63" w14:textId="77777777" w:rsidR="009E3CDB" w:rsidRDefault="009E3CDB" w:rsidP="009E3CDB">
      <w:pPr>
        <w:pStyle w:val="ListingStandard"/>
      </w:pPr>
    </w:p>
    <w:p w14:paraId="765C55FF" w14:textId="0EB82E29" w:rsidR="009E3CDB" w:rsidRDefault="009E3CDB" w:rsidP="009E3CDB">
      <w:pPr>
        <w:pStyle w:val="ListingStandard"/>
      </w:pPr>
      <w:r>
        <w:t>Möchtest du ein paar Übungen damit machen?</w:t>
      </w:r>
    </w:p>
    <w:p w14:paraId="1AC5FF75" w14:textId="77777777" w:rsidR="009E3CDB" w:rsidRDefault="009E3CDB" w:rsidP="009E3CDB">
      <w:pPr>
        <w:pStyle w:val="ListingStandard"/>
      </w:pPr>
    </w:p>
    <w:p w14:paraId="686B350A" w14:textId="77777777" w:rsidR="009E3CDB" w:rsidRDefault="009E3CDB" w:rsidP="009E3CDB">
      <w:pPr>
        <w:pStyle w:val="ListingStandard"/>
      </w:pPr>
    </w:p>
    <w:p w14:paraId="39950F0E" w14:textId="2F014216" w:rsidR="00C9462A" w:rsidRDefault="00C9462A" w:rsidP="009E3CDB">
      <w:pPr>
        <w:pStyle w:val="ListingStandard"/>
        <w:rPr>
          <w:rStyle w:val="ListingZeichenFett"/>
        </w:rPr>
      </w:pPr>
      <w:r w:rsidRPr="00F735CC">
        <w:rPr>
          <w:rStyle w:val="ListingZeichenFett"/>
        </w:rPr>
        <w:t>Erkläre mir, was ein Dictionary ist.</w:t>
      </w:r>
    </w:p>
    <w:p w14:paraId="217AB854" w14:textId="77777777" w:rsidR="00C9462A" w:rsidRDefault="00C9462A" w:rsidP="009E3CDB">
      <w:pPr>
        <w:pStyle w:val="ListingStandard"/>
        <w:rPr>
          <w:rStyle w:val="ListingZeichenFett"/>
        </w:rPr>
      </w:pPr>
    </w:p>
    <w:p w14:paraId="42D3663C" w14:textId="77777777" w:rsidR="00C9462A" w:rsidRDefault="00C9462A" w:rsidP="00C9462A">
      <w:pPr>
        <w:pStyle w:val="ListingStandard"/>
      </w:pPr>
      <w:r>
        <w:t>Gern! Ein Dictionary (auf Deutsch oft Wörterbuch genannt) ist in Python eine Datenstruktur, mit der du Daten als Schlüssel-Wert-Paare speichern kannst.</w:t>
      </w:r>
    </w:p>
    <w:p w14:paraId="4305EBC8" w14:textId="77777777" w:rsidR="00C9462A" w:rsidRDefault="00C9462A" w:rsidP="00C9462A">
      <w:pPr>
        <w:pStyle w:val="ListingStandard"/>
      </w:pPr>
    </w:p>
    <w:p w14:paraId="55332548" w14:textId="77777777" w:rsidR="00C9462A" w:rsidRDefault="00C9462A" w:rsidP="00C9462A">
      <w:pPr>
        <w:pStyle w:val="ListingStandard"/>
      </w:pPr>
      <w:r>
        <w:t>Stell dir ein reales Wörterbuch vor:</w:t>
      </w:r>
    </w:p>
    <w:p w14:paraId="262A1BE4" w14:textId="77777777" w:rsidR="00C9462A" w:rsidRDefault="00C9462A" w:rsidP="00C9462A">
      <w:pPr>
        <w:pStyle w:val="ListingStandard"/>
      </w:pPr>
      <w:r>
        <w:tab/>
        <w:t>•</w:t>
      </w:r>
      <w:r>
        <w:tab/>
        <w:t>Du suchst ein Wort (das ist der Schlüssel),</w:t>
      </w:r>
    </w:p>
    <w:p w14:paraId="387CC069" w14:textId="77777777" w:rsidR="00C9462A" w:rsidRDefault="00C9462A" w:rsidP="00C9462A">
      <w:pPr>
        <w:pStyle w:val="ListingStandard"/>
      </w:pPr>
      <w:r>
        <w:tab/>
        <w:t>•</w:t>
      </w:r>
      <w:r>
        <w:tab/>
        <w:t>und du bekommst die Bedeutung (das ist der Wert).</w:t>
      </w:r>
    </w:p>
    <w:p w14:paraId="24EE5A08" w14:textId="77777777" w:rsidR="00C9462A" w:rsidRDefault="00C9462A" w:rsidP="00C9462A">
      <w:pPr>
        <w:pStyle w:val="ListingStandard"/>
      </w:pPr>
    </w:p>
    <w:p w14:paraId="6700AF3C" w14:textId="77777777" w:rsidR="00C9462A" w:rsidRDefault="00C9462A" w:rsidP="00C9462A">
      <w:pPr>
        <w:pStyle w:val="ListingStandard"/>
      </w:pPr>
      <w:r>
        <w:t>In Python sieht das so aus:</w:t>
      </w:r>
    </w:p>
    <w:p w14:paraId="204F71D5" w14:textId="77777777" w:rsidR="00C9462A" w:rsidRDefault="00C9462A" w:rsidP="00C9462A">
      <w:pPr>
        <w:pStyle w:val="ListingStandard"/>
      </w:pPr>
    </w:p>
    <w:p w14:paraId="22CEB479" w14:textId="77777777" w:rsidR="00C9462A" w:rsidRDefault="00C9462A" w:rsidP="00C9462A">
      <w:pPr>
        <w:pStyle w:val="ListingStandard"/>
      </w:pPr>
      <w:r>
        <w:t>mein_dict = {</w:t>
      </w:r>
    </w:p>
    <w:p w14:paraId="6EEE535B" w14:textId="77777777" w:rsidR="00C9462A" w:rsidRDefault="00C9462A" w:rsidP="00C9462A">
      <w:pPr>
        <w:pStyle w:val="ListingStandard"/>
      </w:pPr>
      <w:r>
        <w:t xml:space="preserve">    "name": "Rainer",</w:t>
      </w:r>
    </w:p>
    <w:p w14:paraId="4800BC40" w14:textId="77777777" w:rsidR="00C9462A" w:rsidRDefault="00C9462A" w:rsidP="00C9462A">
      <w:pPr>
        <w:pStyle w:val="ListingStandard"/>
      </w:pPr>
      <w:r>
        <w:t xml:space="preserve">    "alter": 62,</w:t>
      </w:r>
    </w:p>
    <w:p w14:paraId="5F42B632" w14:textId="77777777" w:rsidR="00C9462A" w:rsidRDefault="00C9462A" w:rsidP="00C9462A">
      <w:pPr>
        <w:pStyle w:val="ListingStandard"/>
      </w:pPr>
      <w:r>
        <w:t xml:space="preserve">    "beruf": "Autor"</w:t>
      </w:r>
    </w:p>
    <w:p w14:paraId="1D5478ED" w14:textId="77777777" w:rsidR="00C9462A" w:rsidRDefault="00C9462A" w:rsidP="00C9462A">
      <w:pPr>
        <w:pStyle w:val="ListingStandard"/>
      </w:pPr>
      <w:r>
        <w:t>}</w:t>
      </w:r>
    </w:p>
    <w:p w14:paraId="4CAFF0FE" w14:textId="77777777" w:rsidR="00C9462A" w:rsidRDefault="00C9462A" w:rsidP="00C9462A">
      <w:pPr>
        <w:pStyle w:val="ListingStandard"/>
      </w:pPr>
    </w:p>
    <w:p w14:paraId="14BD1266" w14:textId="77777777" w:rsidR="00C9462A" w:rsidRDefault="00C9462A" w:rsidP="00C9462A">
      <w:pPr>
        <w:pStyle w:val="ListingStandard"/>
      </w:pPr>
      <w:r>
        <w:t>Merkmale von Dictionaries:</w:t>
      </w:r>
    </w:p>
    <w:p w14:paraId="34778987" w14:textId="77777777" w:rsidR="00C9462A" w:rsidRDefault="00C9462A" w:rsidP="00C9462A">
      <w:pPr>
        <w:pStyle w:val="ListingStandard"/>
      </w:pPr>
      <w:r>
        <w:tab/>
        <w:t>•</w:t>
      </w:r>
      <w:r>
        <w:tab/>
        <w:t>Geschrieben in geschweiften Klammern {}.</w:t>
      </w:r>
    </w:p>
    <w:p w14:paraId="68E3DBE7" w14:textId="77777777" w:rsidR="00C9462A" w:rsidRDefault="00C9462A" w:rsidP="00C9462A">
      <w:pPr>
        <w:pStyle w:val="ListingStandard"/>
      </w:pPr>
      <w:r>
        <w:lastRenderedPageBreak/>
        <w:tab/>
        <w:t>•</w:t>
      </w:r>
      <w:r>
        <w:tab/>
        <w:t>Jedes Element besteht aus einem Schlüssel (z.</w:t>
      </w:r>
      <w:r>
        <w:rPr>
          <w:rFonts w:ascii="Cambria Math" w:hAnsi="Cambria Math" w:cs="Cambria Math"/>
        </w:rPr>
        <w:t> </w:t>
      </w:r>
      <w:r>
        <w:t>B. "name") und einem Wert (z.</w:t>
      </w:r>
      <w:r>
        <w:rPr>
          <w:rFonts w:ascii="Cambria Math" w:hAnsi="Cambria Math" w:cs="Cambria Math"/>
        </w:rPr>
        <w:t> </w:t>
      </w:r>
      <w:r>
        <w:t>B. "Rainer").</w:t>
      </w:r>
    </w:p>
    <w:p w14:paraId="08782149" w14:textId="77777777" w:rsidR="00C9462A" w:rsidRDefault="00C9462A" w:rsidP="00C9462A">
      <w:pPr>
        <w:pStyle w:val="ListingStandard"/>
      </w:pPr>
      <w:r>
        <w:tab/>
        <w:t>•</w:t>
      </w:r>
      <w:r>
        <w:tab/>
        <w:t>Auf einen Wert greifst du mit dem Schlüssel zu:</w:t>
      </w:r>
    </w:p>
    <w:p w14:paraId="03A1A45F" w14:textId="77777777" w:rsidR="00C9462A" w:rsidRDefault="00C9462A" w:rsidP="00C9462A">
      <w:pPr>
        <w:pStyle w:val="ListingStandard"/>
      </w:pPr>
    </w:p>
    <w:p w14:paraId="6B2B827D" w14:textId="77777777" w:rsidR="00C9462A" w:rsidRDefault="00C9462A" w:rsidP="00C9462A">
      <w:pPr>
        <w:pStyle w:val="ListingStandard"/>
      </w:pPr>
      <w:r>
        <w:t>print(mein_dict["name"])  # Gibt "Rainer" aus</w:t>
      </w:r>
    </w:p>
    <w:p w14:paraId="7F39D52A" w14:textId="77777777" w:rsidR="00C9462A" w:rsidRDefault="00C9462A" w:rsidP="00C9462A">
      <w:pPr>
        <w:pStyle w:val="ListingStandard"/>
      </w:pPr>
    </w:p>
    <w:p w14:paraId="68B3B1B4" w14:textId="77777777" w:rsidR="00C9462A" w:rsidRDefault="00C9462A" w:rsidP="00C9462A">
      <w:pPr>
        <w:pStyle w:val="ListingStandard"/>
      </w:pPr>
      <w:r>
        <w:t>Was bringt dir das?</w:t>
      </w:r>
    </w:p>
    <w:p w14:paraId="50B5338F" w14:textId="77777777" w:rsidR="00C9462A" w:rsidRDefault="00C9462A" w:rsidP="00C9462A">
      <w:pPr>
        <w:pStyle w:val="ListingStandard"/>
      </w:pPr>
    </w:p>
    <w:p w14:paraId="5287E7BD" w14:textId="77777777" w:rsidR="00C9462A" w:rsidRDefault="00C9462A" w:rsidP="00C9462A">
      <w:pPr>
        <w:pStyle w:val="ListingStandard"/>
      </w:pPr>
      <w:r>
        <w:t>Dictionaries sind superpraktisch, wenn du zu einem festen Begriff (Schlüssel) etwas Spezifisches speichern willst – wie bei einem Buch:</w:t>
      </w:r>
    </w:p>
    <w:p w14:paraId="42D221FD" w14:textId="77777777" w:rsidR="00C9462A" w:rsidRDefault="00C9462A" w:rsidP="00C9462A">
      <w:pPr>
        <w:pStyle w:val="ListingStandard"/>
      </w:pPr>
    </w:p>
    <w:p w14:paraId="126EC912" w14:textId="77777777" w:rsidR="00C9462A" w:rsidRDefault="00C9462A" w:rsidP="00C9462A">
      <w:pPr>
        <w:pStyle w:val="ListingStandard"/>
      </w:pPr>
      <w:r>
        <w:t>buch = {</w:t>
      </w:r>
    </w:p>
    <w:p w14:paraId="3F246911" w14:textId="77777777" w:rsidR="00C9462A" w:rsidRDefault="00C9462A" w:rsidP="00C9462A">
      <w:pPr>
        <w:pStyle w:val="ListingStandard"/>
      </w:pPr>
      <w:r>
        <w:t xml:space="preserve">    "titel": "Der Steppenwolf",</w:t>
      </w:r>
    </w:p>
    <w:p w14:paraId="72DF8D7C" w14:textId="77777777" w:rsidR="00C9462A" w:rsidRDefault="00C9462A" w:rsidP="00C9462A">
      <w:pPr>
        <w:pStyle w:val="ListingStandard"/>
      </w:pPr>
      <w:r>
        <w:t xml:space="preserve">    "autor": "Hermann Hesse",</w:t>
      </w:r>
    </w:p>
    <w:p w14:paraId="0543C5DC" w14:textId="77777777" w:rsidR="00C9462A" w:rsidRDefault="00C9462A" w:rsidP="00C9462A">
      <w:pPr>
        <w:pStyle w:val="ListingStandard"/>
      </w:pPr>
      <w:r>
        <w:t xml:space="preserve">    "erscheinungsjahr": 1927,</w:t>
      </w:r>
    </w:p>
    <w:p w14:paraId="140A4D7C" w14:textId="77777777" w:rsidR="00C9462A" w:rsidRDefault="00C9462A" w:rsidP="00C9462A">
      <w:pPr>
        <w:pStyle w:val="ListingStandard"/>
      </w:pPr>
      <w:r>
        <w:t xml:space="preserve">    "genre": "Roman"</w:t>
      </w:r>
    </w:p>
    <w:p w14:paraId="6A4B493D" w14:textId="77777777" w:rsidR="00C9462A" w:rsidRDefault="00C9462A" w:rsidP="00C9462A">
      <w:pPr>
        <w:pStyle w:val="ListingStandard"/>
      </w:pPr>
      <w:r>
        <w:t>}</w:t>
      </w:r>
    </w:p>
    <w:p w14:paraId="65459607" w14:textId="77777777" w:rsidR="00C9462A" w:rsidRDefault="00C9462A" w:rsidP="00C9462A">
      <w:pPr>
        <w:pStyle w:val="ListingStandard"/>
      </w:pPr>
    </w:p>
    <w:p w14:paraId="399987D3" w14:textId="77777777" w:rsidR="00C9462A" w:rsidRDefault="00C9462A" w:rsidP="00C9462A">
      <w:pPr>
        <w:pStyle w:val="ListingStandard"/>
      </w:pPr>
      <w:r>
        <w:t>Dann kannst du z.</w:t>
      </w:r>
      <w:r>
        <w:rPr>
          <w:rFonts w:ascii="Cambria Math" w:hAnsi="Cambria Math" w:cs="Cambria Math"/>
        </w:rPr>
        <w:t> </w:t>
      </w:r>
      <w:r>
        <w:t>B. sagen:</w:t>
      </w:r>
    </w:p>
    <w:p w14:paraId="51FC781A" w14:textId="77777777" w:rsidR="00C9462A" w:rsidRDefault="00C9462A" w:rsidP="00C9462A">
      <w:pPr>
        <w:pStyle w:val="ListingStandard"/>
      </w:pPr>
    </w:p>
    <w:p w14:paraId="5D985E1A" w14:textId="77777777" w:rsidR="00C9462A" w:rsidRDefault="00C9462A" w:rsidP="00C9462A">
      <w:pPr>
        <w:pStyle w:val="ListingStandard"/>
      </w:pPr>
      <w:r>
        <w:t>print(buch["titel"])  # → Der Steppenwolf</w:t>
      </w:r>
    </w:p>
    <w:p w14:paraId="395EF16C" w14:textId="77777777" w:rsidR="00C9462A" w:rsidRDefault="00C9462A" w:rsidP="00C9462A">
      <w:pPr>
        <w:pStyle w:val="ListingStandard"/>
      </w:pPr>
      <w:r>
        <w:t>print(buch["autor"])  # → Hermann Hesse</w:t>
      </w:r>
    </w:p>
    <w:p w14:paraId="0A609E3F" w14:textId="77777777" w:rsidR="00C9462A" w:rsidRDefault="00C9462A" w:rsidP="00C9462A">
      <w:pPr>
        <w:pStyle w:val="ListingStandard"/>
      </w:pPr>
    </w:p>
    <w:p w14:paraId="37A37A7A" w14:textId="77777777" w:rsidR="00C9462A" w:rsidRDefault="00C9462A" w:rsidP="00C9462A">
      <w:pPr>
        <w:pStyle w:val="ListingStandard"/>
      </w:pPr>
      <w:r>
        <w:t>Zusammengefasst:</w:t>
      </w:r>
    </w:p>
    <w:p w14:paraId="159E7EE1" w14:textId="77777777" w:rsidR="00C9462A" w:rsidRDefault="00C9462A" w:rsidP="00C9462A">
      <w:pPr>
        <w:pStyle w:val="ListingStandard"/>
      </w:pPr>
    </w:p>
    <w:p w14:paraId="7C762812" w14:textId="77777777" w:rsidR="00C9462A" w:rsidRDefault="00C9462A" w:rsidP="00C9462A">
      <w:pPr>
        <w:pStyle w:val="ListingStandard"/>
      </w:pPr>
      <w:r>
        <w:t>Ein Dictionary ist wie ein kleines Kästchen, das Dinge mit Namen beschriftet aufbewahrt. Du sagst Python: „Gib mir das, was unter dem Schild ‘autor’ steht“, und es gibt dir den Wert zurück.</w:t>
      </w:r>
    </w:p>
    <w:p w14:paraId="5BEC2C6E" w14:textId="77777777" w:rsidR="00C9462A" w:rsidRDefault="00C9462A" w:rsidP="00C9462A">
      <w:pPr>
        <w:pStyle w:val="ListingStandard"/>
      </w:pPr>
    </w:p>
    <w:p w14:paraId="631114EA" w14:textId="0E715566" w:rsidR="00C9462A" w:rsidRDefault="00C9462A" w:rsidP="00C9462A">
      <w:pPr>
        <w:pStyle w:val="ListingStandard"/>
      </w:pPr>
      <w:r>
        <w:t>Möchtest du ein paar Übungen damit machen?</w:t>
      </w:r>
    </w:p>
    <w:p w14:paraId="0C58FA96" w14:textId="77777777" w:rsidR="00C9462A" w:rsidRDefault="00C9462A" w:rsidP="00C9462A">
      <w:pPr>
        <w:pStyle w:val="ListingStandard"/>
      </w:pPr>
    </w:p>
    <w:p w14:paraId="1909F3C7" w14:textId="77777777" w:rsidR="00C9462A" w:rsidRDefault="00C9462A" w:rsidP="00C9462A">
      <w:pPr>
        <w:pStyle w:val="ListingStandard"/>
      </w:pPr>
    </w:p>
    <w:p w14:paraId="68720DAB" w14:textId="6352D0EC" w:rsidR="00F5672A" w:rsidRDefault="00F5672A" w:rsidP="00C9462A">
      <w:pPr>
        <w:pStyle w:val="ListingStandard"/>
        <w:rPr>
          <w:rStyle w:val="ListingZeichenFett"/>
        </w:rPr>
      </w:pPr>
      <w:r w:rsidRPr="00F5672A">
        <w:rPr>
          <w:rStyle w:val="ListingZeichenFett"/>
        </w:rPr>
        <w:t>Schreibe ein einfaches Python-Programm, das einen Text, den ich dir per copy &amp; paste übergebe, als Eingabeinformation nimmt und zählt, wie oft jedes Wort darin vorkommt. Die Ausgabe soll eine Liste der Wörter und ihrer jeweiligen Häufigkeit sein, sortiert nach der Häufigkeit. Verwende zur Lösung des Problems den Datentyp Liste, indem du jedes Wort des vorgegebenen Textes zu einer Liste hinzufügst.</w:t>
      </w:r>
    </w:p>
    <w:p w14:paraId="75576DB3" w14:textId="77777777" w:rsidR="00F5672A" w:rsidRDefault="00F5672A" w:rsidP="00C9462A">
      <w:pPr>
        <w:pStyle w:val="ListingStandard"/>
        <w:rPr>
          <w:rStyle w:val="ListingZeichenFett"/>
        </w:rPr>
      </w:pPr>
    </w:p>
    <w:p w14:paraId="3C4FF828" w14:textId="35F27CC6" w:rsidR="008E3C51" w:rsidRDefault="008E3C51" w:rsidP="008E3C51">
      <w:pPr>
        <w:pStyle w:val="ListingStandard"/>
      </w:pPr>
      <w:r>
        <w:t>Klar! Hier ist ein einfaches Python-Programm, das genau das macht – es nimmt einen eingefügten Text, zerlegt ihn in Wörter, speichert diese in einer Liste, zählt die Häufigkeit jedes Wortes und gibt die sortierte Häufigkeitstabelle aus. Dabei wird nur mit Listen gearbeitet, keine Dictionaries oder andere komplexe Datentypen:</w:t>
      </w:r>
    </w:p>
    <w:p w14:paraId="62EFF6F6" w14:textId="77777777" w:rsidR="008E3C51" w:rsidRDefault="008E3C51" w:rsidP="008E3C51">
      <w:pPr>
        <w:pStyle w:val="ListingStandard"/>
      </w:pPr>
    </w:p>
    <w:p w14:paraId="2AE232CE" w14:textId="77777777" w:rsidR="008E3C51" w:rsidRDefault="008E3C51" w:rsidP="008E3C51">
      <w:pPr>
        <w:pStyle w:val="ListingStandard"/>
      </w:pPr>
      <w:r>
        <w:t># Eingabetext</w:t>
      </w:r>
    </w:p>
    <w:p w14:paraId="42C3D0D8" w14:textId="77777777" w:rsidR="008E3C51" w:rsidRDefault="008E3C51" w:rsidP="008E3C51">
      <w:pPr>
        <w:pStyle w:val="ListingStandard"/>
      </w:pPr>
      <w:r>
        <w:t>text = input("Füge deinen Text hier ein:\n")</w:t>
      </w:r>
    </w:p>
    <w:p w14:paraId="6D2FB74C" w14:textId="77777777" w:rsidR="008E3C51" w:rsidRDefault="008E3C51" w:rsidP="008E3C51">
      <w:pPr>
        <w:pStyle w:val="ListingStandard"/>
      </w:pPr>
    </w:p>
    <w:p w14:paraId="5A97CDBA" w14:textId="77777777" w:rsidR="008E3C51" w:rsidRDefault="008E3C51" w:rsidP="008E3C51">
      <w:pPr>
        <w:pStyle w:val="ListingStandard"/>
      </w:pPr>
      <w:r>
        <w:t># Text in Kleinbuchstaben umwandeln und Satzzeichen entfernen</w:t>
      </w:r>
    </w:p>
    <w:p w14:paraId="0CBC40CD" w14:textId="77777777" w:rsidR="008E3C51" w:rsidRDefault="008E3C51" w:rsidP="008E3C51">
      <w:pPr>
        <w:pStyle w:val="ListingStandard"/>
      </w:pPr>
      <w:r>
        <w:t>text = text.lower()</w:t>
      </w:r>
    </w:p>
    <w:p w14:paraId="2D0E9EFD" w14:textId="77777777" w:rsidR="008E3C51" w:rsidRDefault="008E3C51" w:rsidP="008E3C51">
      <w:pPr>
        <w:pStyle w:val="ListingStandard"/>
      </w:pPr>
      <w:r>
        <w:t>for zeichen in ",.;:!?()[]{}\"'":</w:t>
      </w:r>
    </w:p>
    <w:p w14:paraId="24F61153" w14:textId="77777777" w:rsidR="008E3C51" w:rsidRDefault="008E3C51" w:rsidP="008E3C51">
      <w:pPr>
        <w:pStyle w:val="ListingStandard"/>
      </w:pPr>
      <w:r>
        <w:t xml:space="preserve">    text = text.replace(zeichen, "")</w:t>
      </w:r>
    </w:p>
    <w:p w14:paraId="0F036696" w14:textId="77777777" w:rsidR="008E3C51" w:rsidRDefault="008E3C51" w:rsidP="008E3C51">
      <w:pPr>
        <w:pStyle w:val="ListingStandard"/>
      </w:pPr>
    </w:p>
    <w:p w14:paraId="10833C45" w14:textId="77777777" w:rsidR="008E3C51" w:rsidRDefault="008E3C51" w:rsidP="008E3C51">
      <w:pPr>
        <w:pStyle w:val="ListingStandard"/>
      </w:pPr>
      <w:r>
        <w:t># Wörter extrahieren und zur Liste hinzufügen</w:t>
      </w:r>
    </w:p>
    <w:p w14:paraId="15ABEA40" w14:textId="77777777" w:rsidR="008E3C51" w:rsidRDefault="008E3C51" w:rsidP="008E3C51">
      <w:pPr>
        <w:pStyle w:val="ListingStandard"/>
      </w:pPr>
      <w:r>
        <w:t>woerter = text.split()</w:t>
      </w:r>
    </w:p>
    <w:p w14:paraId="7F466227" w14:textId="77777777" w:rsidR="008E3C51" w:rsidRDefault="008E3C51" w:rsidP="008E3C51">
      <w:pPr>
        <w:pStyle w:val="ListingStandard"/>
      </w:pPr>
    </w:p>
    <w:p w14:paraId="4A306841" w14:textId="77777777" w:rsidR="008E3C51" w:rsidRDefault="008E3C51" w:rsidP="008E3C51">
      <w:pPr>
        <w:pStyle w:val="ListingStandard"/>
      </w:pPr>
      <w:r>
        <w:t># Liste für [wort, anzahl]-Paare</w:t>
      </w:r>
    </w:p>
    <w:p w14:paraId="3E1C69A5" w14:textId="77777777" w:rsidR="008E3C51" w:rsidRDefault="008E3C51" w:rsidP="008E3C51">
      <w:pPr>
        <w:pStyle w:val="ListingStandard"/>
      </w:pPr>
      <w:r>
        <w:t>wort_anzahl_liste = []</w:t>
      </w:r>
    </w:p>
    <w:p w14:paraId="630DA539" w14:textId="77777777" w:rsidR="008E3C51" w:rsidRDefault="008E3C51" w:rsidP="008E3C51">
      <w:pPr>
        <w:pStyle w:val="ListingStandard"/>
      </w:pPr>
    </w:p>
    <w:p w14:paraId="1D886416" w14:textId="77777777" w:rsidR="008E3C51" w:rsidRDefault="008E3C51" w:rsidP="008E3C51">
      <w:pPr>
        <w:pStyle w:val="ListingStandard"/>
      </w:pPr>
      <w:r>
        <w:t># Zählen der Häufigkeiten</w:t>
      </w:r>
    </w:p>
    <w:p w14:paraId="14745472" w14:textId="77777777" w:rsidR="008E3C51" w:rsidRDefault="008E3C51" w:rsidP="008E3C51">
      <w:pPr>
        <w:pStyle w:val="ListingStandard"/>
      </w:pPr>
      <w:r>
        <w:t>for wort in woerter:</w:t>
      </w:r>
    </w:p>
    <w:p w14:paraId="4DD85295" w14:textId="77777777" w:rsidR="008E3C51" w:rsidRDefault="008E3C51" w:rsidP="008E3C51">
      <w:pPr>
        <w:pStyle w:val="ListingStandard"/>
      </w:pPr>
      <w:r>
        <w:t xml:space="preserve">    gefunden = False</w:t>
      </w:r>
    </w:p>
    <w:p w14:paraId="7EE50EAB" w14:textId="77777777" w:rsidR="008E3C51" w:rsidRDefault="008E3C51" w:rsidP="008E3C51">
      <w:pPr>
        <w:pStyle w:val="ListingStandard"/>
      </w:pPr>
      <w:r>
        <w:t xml:space="preserve">    for eintrag in wort_anzahl_liste:</w:t>
      </w:r>
    </w:p>
    <w:p w14:paraId="3470AF95" w14:textId="77777777" w:rsidR="008E3C51" w:rsidRDefault="008E3C51" w:rsidP="008E3C51">
      <w:pPr>
        <w:pStyle w:val="ListingStandard"/>
      </w:pPr>
      <w:r>
        <w:t xml:space="preserve">        if eintrag[0] == wort:</w:t>
      </w:r>
    </w:p>
    <w:p w14:paraId="620CAB89" w14:textId="77777777" w:rsidR="008E3C51" w:rsidRDefault="008E3C51" w:rsidP="008E3C51">
      <w:pPr>
        <w:pStyle w:val="ListingStandard"/>
      </w:pPr>
      <w:r>
        <w:t xml:space="preserve">            eintrag[1] += 1</w:t>
      </w:r>
    </w:p>
    <w:p w14:paraId="1B1DA0C1" w14:textId="77777777" w:rsidR="008E3C51" w:rsidRDefault="008E3C51" w:rsidP="008E3C51">
      <w:pPr>
        <w:pStyle w:val="ListingStandard"/>
      </w:pPr>
      <w:r>
        <w:t xml:space="preserve">            gefunden = True</w:t>
      </w:r>
    </w:p>
    <w:p w14:paraId="5AACDADD" w14:textId="77777777" w:rsidR="008E3C51" w:rsidRDefault="008E3C51" w:rsidP="008E3C51">
      <w:pPr>
        <w:pStyle w:val="ListingStandard"/>
      </w:pPr>
      <w:r>
        <w:t xml:space="preserve">            break</w:t>
      </w:r>
    </w:p>
    <w:p w14:paraId="34552674" w14:textId="77777777" w:rsidR="008E3C51" w:rsidRDefault="008E3C51" w:rsidP="008E3C51">
      <w:pPr>
        <w:pStyle w:val="ListingStandard"/>
      </w:pPr>
      <w:r>
        <w:t xml:space="preserve">    if not gefunden:</w:t>
      </w:r>
    </w:p>
    <w:p w14:paraId="41B105A2" w14:textId="77777777" w:rsidR="008E3C51" w:rsidRDefault="008E3C51" w:rsidP="008E3C51">
      <w:pPr>
        <w:pStyle w:val="ListingStandard"/>
      </w:pPr>
      <w:r>
        <w:t xml:space="preserve">        wort_anzahl_liste.append([wort, 1])</w:t>
      </w:r>
    </w:p>
    <w:p w14:paraId="3F31FB5B" w14:textId="77777777" w:rsidR="008E3C51" w:rsidRDefault="008E3C51" w:rsidP="008E3C51">
      <w:pPr>
        <w:pStyle w:val="ListingStandard"/>
      </w:pPr>
    </w:p>
    <w:p w14:paraId="7B84B449" w14:textId="77777777" w:rsidR="008E3C51" w:rsidRDefault="008E3C51" w:rsidP="008E3C51">
      <w:pPr>
        <w:pStyle w:val="ListingStandard"/>
      </w:pPr>
      <w:r>
        <w:t># Nach Häufigkeit sortieren (absteigend)</w:t>
      </w:r>
    </w:p>
    <w:p w14:paraId="2D0559BE" w14:textId="77777777" w:rsidR="008E3C51" w:rsidRDefault="008E3C51" w:rsidP="008E3C51">
      <w:pPr>
        <w:pStyle w:val="ListingStandard"/>
      </w:pPr>
      <w:r>
        <w:t>wort_anzahl_liste.sort(key=lambda eintrag: eintrag[1], reverse=True)</w:t>
      </w:r>
    </w:p>
    <w:p w14:paraId="4150A637" w14:textId="77777777" w:rsidR="008E3C51" w:rsidRDefault="008E3C51" w:rsidP="008E3C51">
      <w:pPr>
        <w:pStyle w:val="ListingStandard"/>
      </w:pPr>
    </w:p>
    <w:p w14:paraId="4E055DCD" w14:textId="77777777" w:rsidR="008E3C51" w:rsidRDefault="008E3C51" w:rsidP="008E3C51">
      <w:pPr>
        <w:pStyle w:val="ListingStandard"/>
      </w:pPr>
      <w:r>
        <w:t># Ausgabe</w:t>
      </w:r>
    </w:p>
    <w:p w14:paraId="3EEC68CD" w14:textId="77777777" w:rsidR="008E3C51" w:rsidRDefault="008E3C51" w:rsidP="008E3C51">
      <w:pPr>
        <w:pStyle w:val="ListingStandard"/>
      </w:pPr>
      <w:r>
        <w:t>print("\nWort - Häufigkeit:")</w:t>
      </w:r>
    </w:p>
    <w:p w14:paraId="0E7D4676" w14:textId="77777777" w:rsidR="008E3C51" w:rsidRDefault="008E3C51" w:rsidP="008E3C51">
      <w:pPr>
        <w:pStyle w:val="ListingStandard"/>
      </w:pPr>
      <w:r>
        <w:t>for eintrag in wort_anzahl_liste:</w:t>
      </w:r>
    </w:p>
    <w:p w14:paraId="7704C301" w14:textId="77777777" w:rsidR="008E3C51" w:rsidRDefault="008E3C51" w:rsidP="008E3C51">
      <w:pPr>
        <w:pStyle w:val="ListingStandard"/>
      </w:pPr>
      <w:r>
        <w:lastRenderedPageBreak/>
        <w:t xml:space="preserve">    print(f"{eintrag[0]} - {eintrag[1]}")</w:t>
      </w:r>
    </w:p>
    <w:p w14:paraId="0CB9E8AA" w14:textId="77777777" w:rsidR="008E3C51" w:rsidRDefault="008E3C51" w:rsidP="008E3C51">
      <w:pPr>
        <w:pStyle w:val="ListingStandard"/>
      </w:pPr>
    </w:p>
    <w:p w14:paraId="531F796E" w14:textId="77777777" w:rsidR="008E3C51" w:rsidRDefault="008E3C51" w:rsidP="008E3C51">
      <w:pPr>
        <w:pStyle w:val="ListingStandard"/>
      </w:pPr>
      <w:r>
        <w:t>Beispiel:</w:t>
      </w:r>
    </w:p>
    <w:p w14:paraId="79824939" w14:textId="77777777" w:rsidR="008E3C51" w:rsidRDefault="008E3C51" w:rsidP="008E3C51">
      <w:pPr>
        <w:pStyle w:val="ListingStandard"/>
      </w:pPr>
    </w:p>
    <w:p w14:paraId="16400EDD" w14:textId="77777777" w:rsidR="008E3C51" w:rsidRDefault="008E3C51" w:rsidP="008E3C51">
      <w:pPr>
        <w:pStyle w:val="ListingStandard"/>
      </w:pPr>
      <w:r>
        <w:t>Wenn du den Text Das ist ein Test. Ein kleiner Test. eingibst, bekommst du:</w:t>
      </w:r>
    </w:p>
    <w:p w14:paraId="3286F134" w14:textId="77777777" w:rsidR="008E3C51" w:rsidRDefault="008E3C51" w:rsidP="008E3C51">
      <w:pPr>
        <w:pStyle w:val="ListingStandard"/>
      </w:pPr>
    </w:p>
    <w:p w14:paraId="7DE02537" w14:textId="77777777" w:rsidR="008E3C51" w:rsidRDefault="008E3C51" w:rsidP="008E3C51">
      <w:pPr>
        <w:pStyle w:val="ListingStandard"/>
      </w:pPr>
      <w:r>
        <w:t>Wort - Häufigkeit:</w:t>
      </w:r>
    </w:p>
    <w:p w14:paraId="1B009A35" w14:textId="77777777" w:rsidR="008E3C51" w:rsidRDefault="008E3C51" w:rsidP="008E3C51">
      <w:pPr>
        <w:pStyle w:val="ListingStandard"/>
      </w:pPr>
      <w:r>
        <w:t>ein - 2</w:t>
      </w:r>
    </w:p>
    <w:p w14:paraId="01289409" w14:textId="77777777" w:rsidR="008E3C51" w:rsidRDefault="008E3C51" w:rsidP="008E3C51">
      <w:pPr>
        <w:pStyle w:val="ListingStandard"/>
      </w:pPr>
      <w:r>
        <w:t>test - 2</w:t>
      </w:r>
    </w:p>
    <w:p w14:paraId="0CC3DA44" w14:textId="77777777" w:rsidR="008E3C51" w:rsidRDefault="008E3C51" w:rsidP="008E3C51">
      <w:pPr>
        <w:pStyle w:val="ListingStandard"/>
      </w:pPr>
      <w:r>
        <w:t>das - 1</w:t>
      </w:r>
    </w:p>
    <w:p w14:paraId="509910A2" w14:textId="77777777" w:rsidR="008E3C51" w:rsidRDefault="008E3C51" w:rsidP="008E3C51">
      <w:pPr>
        <w:pStyle w:val="ListingStandard"/>
      </w:pPr>
      <w:r>
        <w:t>ist - 1</w:t>
      </w:r>
    </w:p>
    <w:p w14:paraId="1B200975" w14:textId="77777777" w:rsidR="008E3C51" w:rsidRDefault="008E3C51" w:rsidP="008E3C51">
      <w:pPr>
        <w:pStyle w:val="ListingStandard"/>
      </w:pPr>
      <w:r>
        <w:t>kleiner - 1</w:t>
      </w:r>
    </w:p>
    <w:p w14:paraId="37178D45" w14:textId="77777777" w:rsidR="008E3C51" w:rsidRDefault="008E3C51" w:rsidP="008E3C51">
      <w:pPr>
        <w:pStyle w:val="ListingStandard"/>
      </w:pPr>
    </w:p>
    <w:p w14:paraId="5E930C7E" w14:textId="1D9359A6" w:rsidR="00F5672A" w:rsidRPr="008E3C51" w:rsidRDefault="008E3C51" w:rsidP="008E3C51">
      <w:pPr>
        <w:pStyle w:val="ListingStandard"/>
      </w:pPr>
      <w:r>
        <w:t>Wenn du willst, kann ich das Programm auch erweitern – z.</w:t>
      </w:r>
      <w:r>
        <w:rPr>
          <w:rFonts w:ascii="Cambria Math" w:hAnsi="Cambria Math" w:cs="Cambria Math"/>
        </w:rPr>
        <w:t> </w:t>
      </w:r>
      <w:r>
        <w:t>B. um Wörter mit gleicher Häufigkeit alphabetisch zu sortieren. Sag einfach Bescheid!</w:t>
      </w:r>
    </w:p>
    <w:p w14:paraId="540F9CD9" w14:textId="77777777" w:rsidR="00F5672A" w:rsidRPr="008E3C51" w:rsidRDefault="00F5672A" w:rsidP="00C9462A">
      <w:pPr>
        <w:pStyle w:val="ListingStandard"/>
      </w:pPr>
    </w:p>
    <w:p w14:paraId="21A432EB" w14:textId="77777777" w:rsidR="00F5672A" w:rsidRDefault="00F5672A" w:rsidP="00C9462A">
      <w:pPr>
        <w:pStyle w:val="ListingStandard"/>
      </w:pPr>
    </w:p>
    <w:p w14:paraId="55813C8A" w14:textId="76CC5A6E" w:rsidR="000D05E3" w:rsidRPr="000D05E3" w:rsidRDefault="000D05E3" w:rsidP="00C9462A">
      <w:pPr>
        <w:pStyle w:val="ListingStandard"/>
        <w:rPr>
          <w:rStyle w:val="ListingZeichenFett"/>
        </w:rPr>
      </w:pPr>
      <w:r w:rsidRPr="000D05E3">
        <w:rPr>
          <w:rStyle w:val="ListingZeichenFett"/>
        </w:rPr>
        <w:t>Erstelle ein einfaches Python-Programm für eine Einkaufsliste. Das Programm soll Artikel hinzufügen, entfernen und anzeigen können. Außerdem soll es möglich sein, die Liste nach Kategorien zu sortieren und bereits gekaufte Artikel zu markieren. Nutze zum Speichern deiner Artikel den Datentyp "Liste".</w:t>
      </w:r>
    </w:p>
    <w:p w14:paraId="1E5846FA" w14:textId="77777777" w:rsidR="000D05E3" w:rsidRDefault="000D05E3" w:rsidP="00C9462A">
      <w:pPr>
        <w:pStyle w:val="ListingStandard"/>
      </w:pPr>
    </w:p>
    <w:p w14:paraId="22395C2B" w14:textId="77777777" w:rsidR="000D05E3" w:rsidRDefault="000D05E3" w:rsidP="000D05E3">
      <w:pPr>
        <w:pStyle w:val="ListingStandard"/>
      </w:pPr>
      <w:r>
        <w:t>Klar, Rainer! Hier ist ein einfaches, interaktives Python-Programm für eine Einkaufsliste mit den gewünschten Funktionen:</w:t>
      </w:r>
    </w:p>
    <w:p w14:paraId="0D91B06C" w14:textId="77777777" w:rsidR="000D05E3" w:rsidRDefault="000D05E3" w:rsidP="000D05E3">
      <w:pPr>
        <w:pStyle w:val="ListingStandard"/>
      </w:pPr>
    </w:p>
    <w:p w14:paraId="2929C7B3" w14:textId="77777777" w:rsidR="000D05E3" w:rsidRDefault="000D05E3" w:rsidP="000D05E3">
      <w:pPr>
        <w:pStyle w:val="ListingStandard"/>
      </w:pPr>
      <w:r>
        <w:t># Einkaufsliste-Programm</w:t>
      </w:r>
    </w:p>
    <w:p w14:paraId="42DED4CD" w14:textId="77777777" w:rsidR="000D05E3" w:rsidRDefault="000D05E3" w:rsidP="000D05E3">
      <w:pPr>
        <w:pStyle w:val="ListingStandard"/>
      </w:pPr>
    </w:p>
    <w:p w14:paraId="79968DD7" w14:textId="77777777" w:rsidR="000D05E3" w:rsidRDefault="000D05E3" w:rsidP="000D05E3">
      <w:pPr>
        <w:pStyle w:val="ListingStandard"/>
      </w:pPr>
      <w:r>
        <w:t>einkaufsliste = []</w:t>
      </w:r>
    </w:p>
    <w:p w14:paraId="1FCC7B5A" w14:textId="77777777" w:rsidR="000D05E3" w:rsidRDefault="000D05E3" w:rsidP="000D05E3">
      <w:pPr>
        <w:pStyle w:val="ListingStandard"/>
      </w:pPr>
    </w:p>
    <w:p w14:paraId="02A4E41F" w14:textId="77777777" w:rsidR="000D05E3" w:rsidRDefault="000D05E3" w:rsidP="000D05E3">
      <w:pPr>
        <w:pStyle w:val="ListingStandard"/>
      </w:pPr>
      <w:r>
        <w:t>def artikel_hinzufügen():</w:t>
      </w:r>
    </w:p>
    <w:p w14:paraId="0AD02420" w14:textId="77777777" w:rsidR="000D05E3" w:rsidRDefault="000D05E3" w:rsidP="000D05E3">
      <w:pPr>
        <w:pStyle w:val="ListingStandard"/>
      </w:pPr>
      <w:r>
        <w:t xml:space="preserve">    name = input("Artikelname: ")</w:t>
      </w:r>
    </w:p>
    <w:p w14:paraId="6E068F34" w14:textId="77777777" w:rsidR="000D05E3" w:rsidRDefault="000D05E3" w:rsidP="000D05E3">
      <w:pPr>
        <w:pStyle w:val="ListingStandard"/>
      </w:pPr>
      <w:r>
        <w:t xml:space="preserve">    kategorie = input("Kategorie (z.B. Obst, Gemüse, Getränke): ")</w:t>
      </w:r>
    </w:p>
    <w:p w14:paraId="0CB0BBD7" w14:textId="77777777" w:rsidR="000D05E3" w:rsidRDefault="000D05E3" w:rsidP="000D05E3">
      <w:pPr>
        <w:pStyle w:val="ListingStandard"/>
      </w:pPr>
      <w:r>
        <w:t xml:space="preserve">    artikel = {</w:t>
      </w:r>
    </w:p>
    <w:p w14:paraId="7322D855" w14:textId="77777777" w:rsidR="000D05E3" w:rsidRDefault="000D05E3" w:rsidP="000D05E3">
      <w:pPr>
        <w:pStyle w:val="ListingStandard"/>
      </w:pPr>
      <w:r>
        <w:t xml:space="preserve">        "name": name,</w:t>
      </w:r>
    </w:p>
    <w:p w14:paraId="1AD21BAF" w14:textId="77777777" w:rsidR="000D05E3" w:rsidRDefault="000D05E3" w:rsidP="000D05E3">
      <w:pPr>
        <w:pStyle w:val="ListingStandard"/>
      </w:pPr>
      <w:r>
        <w:t xml:space="preserve">        "kategorie": kategorie,</w:t>
      </w:r>
    </w:p>
    <w:p w14:paraId="097CC425" w14:textId="77777777" w:rsidR="000D05E3" w:rsidRDefault="000D05E3" w:rsidP="000D05E3">
      <w:pPr>
        <w:pStyle w:val="ListingStandard"/>
      </w:pPr>
      <w:r>
        <w:t xml:space="preserve">        "gekauft": False</w:t>
      </w:r>
    </w:p>
    <w:p w14:paraId="127D826E" w14:textId="77777777" w:rsidR="000D05E3" w:rsidRDefault="000D05E3" w:rsidP="000D05E3">
      <w:pPr>
        <w:pStyle w:val="ListingStandard"/>
      </w:pPr>
      <w:r>
        <w:t xml:space="preserve">    }</w:t>
      </w:r>
    </w:p>
    <w:p w14:paraId="74017845" w14:textId="77777777" w:rsidR="000D05E3" w:rsidRDefault="000D05E3" w:rsidP="000D05E3">
      <w:pPr>
        <w:pStyle w:val="ListingStandard"/>
      </w:pPr>
      <w:r>
        <w:lastRenderedPageBreak/>
        <w:t xml:space="preserve">    einkaufsliste.append(artikel)</w:t>
      </w:r>
    </w:p>
    <w:p w14:paraId="776FE5C0" w14:textId="77777777" w:rsidR="000D05E3" w:rsidRDefault="000D05E3" w:rsidP="000D05E3">
      <w:pPr>
        <w:pStyle w:val="ListingStandard"/>
      </w:pPr>
      <w:r>
        <w:t xml:space="preserve">    print(f"'{name}' wurde zur Liste hinzugefügt.\n")</w:t>
      </w:r>
    </w:p>
    <w:p w14:paraId="1ACDEC2A" w14:textId="77777777" w:rsidR="000D05E3" w:rsidRDefault="000D05E3" w:rsidP="000D05E3">
      <w:pPr>
        <w:pStyle w:val="ListingStandard"/>
      </w:pPr>
    </w:p>
    <w:p w14:paraId="68E9D302" w14:textId="77777777" w:rsidR="000D05E3" w:rsidRDefault="000D05E3" w:rsidP="000D05E3">
      <w:pPr>
        <w:pStyle w:val="ListingStandard"/>
      </w:pPr>
      <w:r>
        <w:t>def artikel_entfernen():</w:t>
      </w:r>
    </w:p>
    <w:p w14:paraId="6D50E611" w14:textId="77777777" w:rsidR="000D05E3" w:rsidRDefault="000D05E3" w:rsidP="000D05E3">
      <w:pPr>
        <w:pStyle w:val="ListingStandard"/>
      </w:pPr>
      <w:r>
        <w:t xml:space="preserve">    name = input("Artikelname zum Entfernen: ")</w:t>
      </w:r>
    </w:p>
    <w:p w14:paraId="5396FB0F" w14:textId="77777777" w:rsidR="000D05E3" w:rsidRDefault="000D05E3" w:rsidP="000D05E3">
      <w:pPr>
        <w:pStyle w:val="ListingStandard"/>
      </w:pPr>
      <w:r>
        <w:t xml:space="preserve">    for artikel in einkaufsliste:</w:t>
      </w:r>
    </w:p>
    <w:p w14:paraId="622A430B" w14:textId="77777777" w:rsidR="000D05E3" w:rsidRDefault="000D05E3" w:rsidP="000D05E3">
      <w:pPr>
        <w:pStyle w:val="ListingStandard"/>
      </w:pPr>
      <w:r>
        <w:t xml:space="preserve">        if artikel["name"].lower() == name.lower():</w:t>
      </w:r>
    </w:p>
    <w:p w14:paraId="0A5AD99C" w14:textId="77777777" w:rsidR="000D05E3" w:rsidRDefault="000D05E3" w:rsidP="000D05E3">
      <w:pPr>
        <w:pStyle w:val="ListingStandard"/>
      </w:pPr>
      <w:r>
        <w:t xml:space="preserve">            einkaufsliste.remove(artikel)</w:t>
      </w:r>
    </w:p>
    <w:p w14:paraId="5A5AFCA1" w14:textId="77777777" w:rsidR="000D05E3" w:rsidRDefault="000D05E3" w:rsidP="000D05E3">
      <w:pPr>
        <w:pStyle w:val="ListingStandard"/>
      </w:pPr>
      <w:r>
        <w:t xml:space="preserve">            print(f"'{name}' wurde entfernt.\n")</w:t>
      </w:r>
    </w:p>
    <w:p w14:paraId="6F9A86D9" w14:textId="77777777" w:rsidR="000D05E3" w:rsidRDefault="000D05E3" w:rsidP="000D05E3">
      <w:pPr>
        <w:pStyle w:val="ListingStandard"/>
      </w:pPr>
      <w:r>
        <w:t xml:space="preserve">            return</w:t>
      </w:r>
    </w:p>
    <w:p w14:paraId="16343549" w14:textId="77777777" w:rsidR="000D05E3" w:rsidRDefault="000D05E3" w:rsidP="000D05E3">
      <w:pPr>
        <w:pStyle w:val="ListingStandard"/>
      </w:pPr>
      <w:r>
        <w:t xml:space="preserve">    print(f"'{name}' nicht gefunden.\n")</w:t>
      </w:r>
    </w:p>
    <w:p w14:paraId="6BECEE22" w14:textId="77777777" w:rsidR="000D05E3" w:rsidRDefault="000D05E3" w:rsidP="000D05E3">
      <w:pPr>
        <w:pStyle w:val="ListingStandard"/>
      </w:pPr>
    </w:p>
    <w:p w14:paraId="7B788C87" w14:textId="77777777" w:rsidR="000D05E3" w:rsidRDefault="000D05E3" w:rsidP="000D05E3">
      <w:pPr>
        <w:pStyle w:val="ListingStandard"/>
      </w:pPr>
      <w:r>
        <w:t>def artikel_anzeigen():</w:t>
      </w:r>
    </w:p>
    <w:p w14:paraId="5AB412C0" w14:textId="77777777" w:rsidR="000D05E3" w:rsidRDefault="000D05E3" w:rsidP="000D05E3">
      <w:pPr>
        <w:pStyle w:val="ListingStandard"/>
      </w:pPr>
      <w:r>
        <w:t xml:space="preserve">    if not einkaufsliste:</w:t>
      </w:r>
    </w:p>
    <w:p w14:paraId="49402565" w14:textId="77777777" w:rsidR="000D05E3" w:rsidRDefault="000D05E3" w:rsidP="000D05E3">
      <w:pPr>
        <w:pStyle w:val="ListingStandard"/>
      </w:pPr>
      <w:r>
        <w:t xml:space="preserve">        print("Die Einkaufsliste ist leer.\n")</w:t>
      </w:r>
    </w:p>
    <w:p w14:paraId="3CE75EC5" w14:textId="77777777" w:rsidR="000D05E3" w:rsidRDefault="000D05E3" w:rsidP="000D05E3">
      <w:pPr>
        <w:pStyle w:val="ListingStandard"/>
      </w:pPr>
      <w:r>
        <w:t xml:space="preserve">        return</w:t>
      </w:r>
    </w:p>
    <w:p w14:paraId="132B858F" w14:textId="77777777" w:rsidR="000D05E3" w:rsidRDefault="000D05E3" w:rsidP="000D05E3">
      <w:pPr>
        <w:pStyle w:val="ListingStandard"/>
      </w:pPr>
      <w:r>
        <w:t xml:space="preserve">    print("Einkaufsliste:")</w:t>
      </w:r>
    </w:p>
    <w:p w14:paraId="07AF7833" w14:textId="77777777" w:rsidR="000D05E3" w:rsidRDefault="000D05E3" w:rsidP="000D05E3">
      <w:pPr>
        <w:pStyle w:val="ListingStandard"/>
      </w:pPr>
      <w:r>
        <w:t xml:space="preserve">    for i, artikel in enumerate(einkaufsliste, 1):</w:t>
      </w:r>
    </w:p>
    <w:p w14:paraId="71A2E74F" w14:textId="77777777" w:rsidR="000D05E3" w:rsidRDefault="000D05E3" w:rsidP="000D05E3">
      <w:pPr>
        <w:pStyle w:val="ListingStandard"/>
      </w:pPr>
      <w:r>
        <w:t xml:space="preserve">        status = "</w:t>
      </w:r>
      <w:r>
        <w:rPr>
          <w:rFonts w:ascii="Apple Color Emoji" w:hAnsi="Apple Color Emoji" w:cs="Apple Color Emoji"/>
        </w:rPr>
        <w:t>✔</w:t>
      </w:r>
      <w:r>
        <w:t>" if artikel["gekauft"] else "</w:t>
      </w:r>
      <w:r>
        <w:rPr>
          <w:rFonts w:ascii="Segoe UI Symbol" w:hAnsi="Segoe UI Symbol" w:cs="Segoe UI Symbol"/>
        </w:rPr>
        <w:t>✘</w:t>
      </w:r>
      <w:r>
        <w:t>"</w:t>
      </w:r>
    </w:p>
    <w:p w14:paraId="1190B70A" w14:textId="77777777" w:rsidR="000D05E3" w:rsidRDefault="000D05E3" w:rsidP="000D05E3">
      <w:pPr>
        <w:pStyle w:val="ListingStandard"/>
      </w:pPr>
      <w:r>
        <w:t xml:space="preserve">        print(f"{i}. {artikel['name']} ({artikel['kategorie']}) - {status}")</w:t>
      </w:r>
    </w:p>
    <w:p w14:paraId="77CABF57" w14:textId="77777777" w:rsidR="000D05E3" w:rsidRDefault="000D05E3" w:rsidP="000D05E3">
      <w:pPr>
        <w:pStyle w:val="ListingStandard"/>
      </w:pPr>
      <w:r>
        <w:t xml:space="preserve">    print()</w:t>
      </w:r>
    </w:p>
    <w:p w14:paraId="381B5C19" w14:textId="77777777" w:rsidR="000D05E3" w:rsidRDefault="000D05E3" w:rsidP="000D05E3">
      <w:pPr>
        <w:pStyle w:val="ListingStandard"/>
      </w:pPr>
    </w:p>
    <w:p w14:paraId="0CA90FB7" w14:textId="77777777" w:rsidR="000D05E3" w:rsidRDefault="000D05E3" w:rsidP="000D05E3">
      <w:pPr>
        <w:pStyle w:val="ListingStandard"/>
      </w:pPr>
      <w:r>
        <w:t>def artikel_markieren():</w:t>
      </w:r>
    </w:p>
    <w:p w14:paraId="4CCC90C8" w14:textId="77777777" w:rsidR="000D05E3" w:rsidRDefault="000D05E3" w:rsidP="000D05E3">
      <w:pPr>
        <w:pStyle w:val="ListingStandard"/>
      </w:pPr>
      <w:r>
        <w:t xml:space="preserve">    name = input("Welcher Artikel wurde gekauft? ")</w:t>
      </w:r>
    </w:p>
    <w:p w14:paraId="5EDB366D" w14:textId="77777777" w:rsidR="000D05E3" w:rsidRDefault="000D05E3" w:rsidP="000D05E3">
      <w:pPr>
        <w:pStyle w:val="ListingStandard"/>
      </w:pPr>
      <w:r>
        <w:t xml:space="preserve">    for artikel in einkaufsliste:</w:t>
      </w:r>
    </w:p>
    <w:p w14:paraId="1AC3D169" w14:textId="77777777" w:rsidR="000D05E3" w:rsidRDefault="000D05E3" w:rsidP="000D05E3">
      <w:pPr>
        <w:pStyle w:val="ListingStandard"/>
      </w:pPr>
      <w:r>
        <w:t xml:space="preserve">        if artikel["name"].lower() == name.lower():</w:t>
      </w:r>
    </w:p>
    <w:p w14:paraId="65456C81" w14:textId="77777777" w:rsidR="000D05E3" w:rsidRDefault="000D05E3" w:rsidP="000D05E3">
      <w:pPr>
        <w:pStyle w:val="ListingStandard"/>
      </w:pPr>
      <w:r>
        <w:t xml:space="preserve">            artikel["gekauft"] = True</w:t>
      </w:r>
    </w:p>
    <w:p w14:paraId="33607604" w14:textId="77777777" w:rsidR="000D05E3" w:rsidRDefault="000D05E3" w:rsidP="000D05E3">
      <w:pPr>
        <w:pStyle w:val="ListingStandard"/>
      </w:pPr>
      <w:r>
        <w:t xml:space="preserve">            print(f"'{name}' wurde als gekauft markiert.\n")</w:t>
      </w:r>
    </w:p>
    <w:p w14:paraId="169C598A" w14:textId="77777777" w:rsidR="000D05E3" w:rsidRDefault="000D05E3" w:rsidP="000D05E3">
      <w:pPr>
        <w:pStyle w:val="ListingStandard"/>
      </w:pPr>
      <w:r>
        <w:t xml:space="preserve">            return</w:t>
      </w:r>
    </w:p>
    <w:p w14:paraId="0723ADB2" w14:textId="77777777" w:rsidR="000D05E3" w:rsidRDefault="000D05E3" w:rsidP="000D05E3">
      <w:pPr>
        <w:pStyle w:val="ListingStandard"/>
      </w:pPr>
      <w:r>
        <w:t xml:space="preserve">    print(f"'{name}' nicht gefunden.\n")</w:t>
      </w:r>
    </w:p>
    <w:p w14:paraId="7ECB3FBB" w14:textId="77777777" w:rsidR="000D05E3" w:rsidRDefault="000D05E3" w:rsidP="000D05E3">
      <w:pPr>
        <w:pStyle w:val="ListingStandard"/>
      </w:pPr>
    </w:p>
    <w:p w14:paraId="5658E05E" w14:textId="77777777" w:rsidR="000D05E3" w:rsidRDefault="000D05E3" w:rsidP="000D05E3">
      <w:pPr>
        <w:pStyle w:val="ListingStandard"/>
      </w:pPr>
      <w:r>
        <w:t>def nach_kategorien_sortieren():</w:t>
      </w:r>
    </w:p>
    <w:p w14:paraId="2AA46485" w14:textId="77777777" w:rsidR="000D05E3" w:rsidRDefault="000D05E3" w:rsidP="000D05E3">
      <w:pPr>
        <w:pStyle w:val="ListingStandard"/>
      </w:pPr>
      <w:r>
        <w:t xml:space="preserve">    if not einkaufsliste:</w:t>
      </w:r>
    </w:p>
    <w:p w14:paraId="7FB10B25" w14:textId="77777777" w:rsidR="000D05E3" w:rsidRDefault="000D05E3" w:rsidP="000D05E3">
      <w:pPr>
        <w:pStyle w:val="ListingStandard"/>
      </w:pPr>
      <w:r>
        <w:t xml:space="preserve">        print("Die Einkaufsliste ist leer.\n")</w:t>
      </w:r>
    </w:p>
    <w:p w14:paraId="4605798F" w14:textId="77777777" w:rsidR="000D05E3" w:rsidRDefault="000D05E3" w:rsidP="000D05E3">
      <w:pPr>
        <w:pStyle w:val="ListingStandard"/>
      </w:pPr>
      <w:r>
        <w:t xml:space="preserve">        return</w:t>
      </w:r>
    </w:p>
    <w:p w14:paraId="5B154B2C" w14:textId="77777777" w:rsidR="000D05E3" w:rsidRDefault="000D05E3" w:rsidP="000D05E3">
      <w:pPr>
        <w:pStyle w:val="ListingStandard"/>
      </w:pPr>
      <w:r>
        <w:t xml:space="preserve">    sortiert = sorted(einkaufsliste, key=lambda x: x["kategorie"])</w:t>
      </w:r>
    </w:p>
    <w:p w14:paraId="5AF1CA39" w14:textId="77777777" w:rsidR="000D05E3" w:rsidRDefault="000D05E3" w:rsidP="000D05E3">
      <w:pPr>
        <w:pStyle w:val="ListingStandard"/>
      </w:pPr>
      <w:r>
        <w:t xml:space="preserve">    print("Nach Kategorien sortierte Liste:")</w:t>
      </w:r>
    </w:p>
    <w:p w14:paraId="08E7D47D" w14:textId="77777777" w:rsidR="000D05E3" w:rsidRDefault="000D05E3" w:rsidP="000D05E3">
      <w:pPr>
        <w:pStyle w:val="ListingStandard"/>
      </w:pPr>
      <w:r>
        <w:t xml:space="preserve">    for i, artikel in enumerate(sortiert, 1):</w:t>
      </w:r>
    </w:p>
    <w:p w14:paraId="40CF627A" w14:textId="77777777" w:rsidR="000D05E3" w:rsidRDefault="000D05E3" w:rsidP="000D05E3">
      <w:pPr>
        <w:pStyle w:val="ListingStandard"/>
      </w:pPr>
      <w:r>
        <w:lastRenderedPageBreak/>
        <w:t xml:space="preserve">        status = "</w:t>
      </w:r>
      <w:r>
        <w:rPr>
          <w:rFonts w:ascii="Apple Color Emoji" w:hAnsi="Apple Color Emoji" w:cs="Apple Color Emoji"/>
        </w:rPr>
        <w:t>✔</w:t>
      </w:r>
      <w:r>
        <w:t>" if artikel["gekauft"] else "</w:t>
      </w:r>
      <w:r>
        <w:rPr>
          <w:rFonts w:ascii="Segoe UI Symbol" w:hAnsi="Segoe UI Symbol" w:cs="Segoe UI Symbol"/>
        </w:rPr>
        <w:t>✘</w:t>
      </w:r>
      <w:r>
        <w:t>"</w:t>
      </w:r>
    </w:p>
    <w:p w14:paraId="6F01BC75" w14:textId="77777777" w:rsidR="000D05E3" w:rsidRDefault="000D05E3" w:rsidP="000D05E3">
      <w:pPr>
        <w:pStyle w:val="ListingStandard"/>
      </w:pPr>
      <w:r>
        <w:t xml:space="preserve">        print(f"{i}. {artikel['name']} ({artikel['kategorie']}) - {status}")</w:t>
      </w:r>
    </w:p>
    <w:p w14:paraId="30A7C20D" w14:textId="77777777" w:rsidR="000D05E3" w:rsidRDefault="000D05E3" w:rsidP="000D05E3">
      <w:pPr>
        <w:pStyle w:val="ListingStandard"/>
      </w:pPr>
      <w:r>
        <w:t xml:space="preserve">    print()</w:t>
      </w:r>
    </w:p>
    <w:p w14:paraId="2ECC35A1" w14:textId="77777777" w:rsidR="000D05E3" w:rsidRDefault="000D05E3" w:rsidP="000D05E3">
      <w:pPr>
        <w:pStyle w:val="ListingStandard"/>
      </w:pPr>
    </w:p>
    <w:p w14:paraId="6B323136" w14:textId="77777777" w:rsidR="000D05E3" w:rsidRDefault="000D05E3" w:rsidP="000D05E3">
      <w:pPr>
        <w:pStyle w:val="ListingStandard"/>
      </w:pPr>
      <w:r>
        <w:t>def menü():</w:t>
      </w:r>
    </w:p>
    <w:p w14:paraId="7F96C8A5" w14:textId="77777777" w:rsidR="000D05E3" w:rsidRDefault="000D05E3" w:rsidP="000D05E3">
      <w:pPr>
        <w:pStyle w:val="ListingStandard"/>
      </w:pPr>
      <w:r>
        <w:t xml:space="preserve">    while True:</w:t>
      </w:r>
    </w:p>
    <w:p w14:paraId="569C4EA9" w14:textId="77777777" w:rsidR="000D05E3" w:rsidRDefault="000D05E3" w:rsidP="000D05E3">
      <w:pPr>
        <w:pStyle w:val="ListingStandard"/>
      </w:pPr>
      <w:r>
        <w:t xml:space="preserve">        print("Was möchtest du tun?")</w:t>
      </w:r>
    </w:p>
    <w:p w14:paraId="458298D0" w14:textId="77777777" w:rsidR="000D05E3" w:rsidRDefault="000D05E3" w:rsidP="000D05E3">
      <w:pPr>
        <w:pStyle w:val="ListingStandard"/>
      </w:pPr>
      <w:r>
        <w:t xml:space="preserve">        print("1 - Artikel hinzufügen")</w:t>
      </w:r>
    </w:p>
    <w:p w14:paraId="3E2D4139" w14:textId="77777777" w:rsidR="000D05E3" w:rsidRDefault="000D05E3" w:rsidP="000D05E3">
      <w:pPr>
        <w:pStyle w:val="ListingStandard"/>
      </w:pPr>
      <w:r>
        <w:t xml:space="preserve">        print("2 - Artikel entfernen")</w:t>
      </w:r>
    </w:p>
    <w:p w14:paraId="692C037E" w14:textId="77777777" w:rsidR="000D05E3" w:rsidRDefault="000D05E3" w:rsidP="000D05E3">
      <w:pPr>
        <w:pStyle w:val="ListingStandard"/>
      </w:pPr>
      <w:r>
        <w:t xml:space="preserve">        print("3 - Liste anzeigen")</w:t>
      </w:r>
    </w:p>
    <w:p w14:paraId="588EE62B" w14:textId="77777777" w:rsidR="000D05E3" w:rsidRDefault="000D05E3" w:rsidP="000D05E3">
      <w:pPr>
        <w:pStyle w:val="ListingStandard"/>
      </w:pPr>
      <w:r>
        <w:t xml:space="preserve">        print("4 - Artikel als gekauft markieren")</w:t>
      </w:r>
    </w:p>
    <w:p w14:paraId="7D20E0F3" w14:textId="77777777" w:rsidR="000D05E3" w:rsidRDefault="000D05E3" w:rsidP="000D05E3">
      <w:pPr>
        <w:pStyle w:val="ListingStandard"/>
      </w:pPr>
      <w:r>
        <w:t xml:space="preserve">        print("5 - Nach Kategorie sortieren")</w:t>
      </w:r>
    </w:p>
    <w:p w14:paraId="7162C89B" w14:textId="77777777" w:rsidR="000D05E3" w:rsidRDefault="000D05E3" w:rsidP="000D05E3">
      <w:pPr>
        <w:pStyle w:val="ListingStandard"/>
      </w:pPr>
      <w:r>
        <w:t xml:space="preserve">        print("0 - Beenden")</w:t>
      </w:r>
    </w:p>
    <w:p w14:paraId="75B6C596" w14:textId="77777777" w:rsidR="000D05E3" w:rsidRDefault="000D05E3" w:rsidP="000D05E3">
      <w:pPr>
        <w:pStyle w:val="ListingStandard"/>
      </w:pPr>
      <w:r>
        <w:t xml:space="preserve">        wahl = input("Deine Wahl: ")</w:t>
      </w:r>
    </w:p>
    <w:p w14:paraId="7FC6FF41" w14:textId="77777777" w:rsidR="000D05E3" w:rsidRDefault="000D05E3" w:rsidP="000D05E3">
      <w:pPr>
        <w:pStyle w:val="ListingStandard"/>
      </w:pPr>
    </w:p>
    <w:p w14:paraId="103B52E2" w14:textId="77777777" w:rsidR="000D05E3" w:rsidRDefault="000D05E3" w:rsidP="000D05E3">
      <w:pPr>
        <w:pStyle w:val="ListingStandard"/>
      </w:pPr>
      <w:r>
        <w:t xml:space="preserve">        if wahl == "1":</w:t>
      </w:r>
    </w:p>
    <w:p w14:paraId="4EE75BBA" w14:textId="77777777" w:rsidR="000D05E3" w:rsidRDefault="000D05E3" w:rsidP="000D05E3">
      <w:pPr>
        <w:pStyle w:val="ListingStandard"/>
      </w:pPr>
      <w:r>
        <w:t xml:space="preserve">            artikel_hinzufügen()</w:t>
      </w:r>
    </w:p>
    <w:p w14:paraId="1CB6CE2E" w14:textId="77777777" w:rsidR="000D05E3" w:rsidRDefault="000D05E3" w:rsidP="000D05E3">
      <w:pPr>
        <w:pStyle w:val="ListingStandard"/>
      </w:pPr>
      <w:r>
        <w:t xml:space="preserve">        elif wahl == "2":</w:t>
      </w:r>
    </w:p>
    <w:p w14:paraId="2C108BDC" w14:textId="77777777" w:rsidR="000D05E3" w:rsidRDefault="000D05E3" w:rsidP="000D05E3">
      <w:pPr>
        <w:pStyle w:val="ListingStandard"/>
      </w:pPr>
      <w:r>
        <w:t xml:space="preserve">            artikel_entfernen()</w:t>
      </w:r>
    </w:p>
    <w:p w14:paraId="11D245E6" w14:textId="77777777" w:rsidR="000D05E3" w:rsidRDefault="000D05E3" w:rsidP="000D05E3">
      <w:pPr>
        <w:pStyle w:val="ListingStandard"/>
      </w:pPr>
      <w:r>
        <w:t xml:space="preserve">        elif wahl == "3":</w:t>
      </w:r>
    </w:p>
    <w:p w14:paraId="4AD04D43" w14:textId="77777777" w:rsidR="000D05E3" w:rsidRDefault="000D05E3" w:rsidP="000D05E3">
      <w:pPr>
        <w:pStyle w:val="ListingStandard"/>
      </w:pPr>
      <w:r>
        <w:t xml:space="preserve">            artikel_anzeigen()</w:t>
      </w:r>
    </w:p>
    <w:p w14:paraId="3430F2D6" w14:textId="77777777" w:rsidR="000D05E3" w:rsidRDefault="000D05E3" w:rsidP="000D05E3">
      <w:pPr>
        <w:pStyle w:val="ListingStandard"/>
      </w:pPr>
      <w:r>
        <w:t xml:space="preserve">        elif wahl == "4":</w:t>
      </w:r>
    </w:p>
    <w:p w14:paraId="54E0BA02" w14:textId="77777777" w:rsidR="000D05E3" w:rsidRDefault="000D05E3" w:rsidP="000D05E3">
      <w:pPr>
        <w:pStyle w:val="ListingStandard"/>
      </w:pPr>
      <w:r>
        <w:t xml:space="preserve">            artikel_markieren()</w:t>
      </w:r>
    </w:p>
    <w:p w14:paraId="4C4CB664" w14:textId="77777777" w:rsidR="000D05E3" w:rsidRDefault="000D05E3" w:rsidP="000D05E3">
      <w:pPr>
        <w:pStyle w:val="ListingStandard"/>
      </w:pPr>
      <w:r>
        <w:t xml:space="preserve">        elif wahl == "5":</w:t>
      </w:r>
    </w:p>
    <w:p w14:paraId="35FE0819" w14:textId="77777777" w:rsidR="000D05E3" w:rsidRDefault="000D05E3" w:rsidP="000D05E3">
      <w:pPr>
        <w:pStyle w:val="ListingStandard"/>
      </w:pPr>
      <w:r>
        <w:t xml:space="preserve">            nach_kategorien_sortieren()</w:t>
      </w:r>
    </w:p>
    <w:p w14:paraId="6D8984E4" w14:textId="77777777" w:rsidR="000D05E3" w:rsidRDefault="000D05E3" w:rsidP="000D05E3">
      <w:pPr>
        <w:pStyle w:val="ListingStandard"/>
      </w:pPr>
      <w:r>
        <w:t xml:space="preserve">        elif wahl == "0":</w:t>
      </w:r>
    </w:p>
    <w:p w14:paraId="4FBC088D" w14:textId="77777777" w:rsidR="000D05E3" w:rsidRDefault="000D05E3" w:rsidP="000D05E3">
      <w:pPr>
        <w:pStyle w:val="ListingStandard"/>
      </w:pPr>
      <w:r>
        <w:t xml:space="preserve">            print("Tschüss!")</w:t>
      </w:r>
    </w:p>
    <w:p w14:paraId="7BA0EE73" w14:textId="77777777" w:rsidR="000D05E3" w:rsidRDefault="000D05E3" w:rsidP="000D05E3">
      <w:pPr>
        <w:pStyle w:val="ListingStandard"/>
      </w:pPr>
      <w:r>
        <w:t xml:space="preserve">            break</w:t>
      </w:r>
    </w:p>
    <w:p w14:paraId="67E89AD3" w14:textId="77777777" w:rsidR="000D05E3" w:rsidRDefault="000D05E3" w:rsidP="000D05E3">
      <w:pPr>
        <w:pStyle w:val="ListingStandard"/>
      </w:pPr>
      <w:r>
        <w:t xml:space="preserve">        else:</w:t>
      </w:r>
    </w:p>
    <w:p w14:paraId="618883D1" w14:textId="77777777" w:rsidR="000D05E3" w:rsidRDefault="000D05E3" w:rsidP="000D05E3">
      <w:pPr>
        <w:pStyle w:val="ListingStandard"/>
      </w:pPr>
      <w:r>
        <w:t xml:space="preserve">            print("Ungültige Eingabe.\n")</w:t>
      </w:r>
    </w:p>
    <w:p w14:paraId="4D35C9BC" w14:textId="77777777" w:rsidR="000D05E3" w:rsidRDefault="000D05E3" w:rsidP="000D05E3">
      <w:pPr>
        <w:pStyle w:val="ListingStandard"/>
      </w:pPr>
    </w:p>
    <w:p w14:paraId="2388FEDA" w14:textId="77777777" w:rsidR="000D05E3" w:rsidRDefault="000D05E3" w:rsidP="000D05E3">
      <w:pPr>
        <w:pStyle w:val="ListingStandard"/>
      </w:pPr>
      <w:r>
        <w:t># Programm starten</w:t>
      </w:r>
    </w:p>
    <w:p w14:paraId="59A5A498" w14:textId="77777777" w:rsidR="000D05E3" w:rsidRDefault="000D05E3" w:rsidP="000D05E3">
      <w:pPr>
        <w:pStyle w:val="ListingStandard"/>
      </w:pPr>
      <w:r>
        <w:t>menü()</w:t>
      </w:r>
    </w:p>
    <w:p w14:paraId="42A84C49" w14:textId="77777777" w:rsidR="000D05E3" w:rsidRDefault="000D05E3" w:rsidP="000D05E3">
      <w:pPr>
        <w:pStyle w:val="ListingStandard"/>
      </w:pPr>
    </w:p>
    <w:p w14:paraId="4D836A08" w14:textId="77777777" w:rsidR="000D05E3" w:rsidRDefault="000D05E3" w:rsidP="000D05E3">
      <w:pPr>
        <w:pStyle w:val="ListingStandard"/>
      </w:pPr>
      <w:r>
        <w:t>Merkmale:</w:t>
      </w:r>
    </w:p>
    <w:p w14:paraId="458782C2" w14:textId="77777777" w:rsidR="000D05E3" w:rsidRDefault="000D05E3" w:rsidP="000D05E3">
      <w:pPr>
        <w:pStyle w:val="ListingStandard"/>
      </w:pPr>
    </w:p>
    <w:p w14:paraId="7AB01BBF" w14:textId="77777777" w:rsidR="000D05E3" w:rsidRDefault="000D05E3" w:rsidP="000D05E3">
      <w:pPr>
        <w:pStyle w:val="ListingStandard"/>
      </w:pPr>
      <w:r>
        <w:rPr>
          <w:rFonts w:ascii="Apple Color Emoji" w:hAnsi="Apple Color Emoji" w:cs="Apple Color Emoji"/>
        </w:rPr>
        <w:t>✅</w:t>
      </w:r>
      <w:r>
        <w:t xml:space="preserve"> Artikel hinzufügen</w:t>
      </w:r>
    </w:p>
    <w:p w14:paraId="51257555" w14:textId="77777777" w:rsidR="000D05E3" w:rsidRDefault="000D05E3" w:rsidP="000D05E3">
      <w:pPr>
        <w:pStyle w:val="ListingStandard"/>
      </w:pPr>
      <w:r>
        <w:rPr>
          <w:rFonts w:ascii="Apple Color Emoji" w:hAnsi="Apple Color Emoji" w:cs="Apple Color Emoji"/>
        </w:rPr>
        <w:t>✅</w:t>
      </w:r>
      <w:r>
        <w:t xml:space="preserve"> Artikel entfernen</w:t>
      </w:r>
    </w:p>
    <w:p w14:paraId="25131CF7" w14:textId="77777777" w:rsidR="000D05E3" w:rsidRDefault="000D05E3" w:rsidP="000D05E3">
      <w:pPr>
        <w:pStyle w:val="ListingStandard"/>
      </w:pPr>
      <w:r>
        <w:rPr>
          <w:rFonts w:ascii="Apple Color Emoji" w:hAnsi="Apple Color Emoji" w:cs="Apple Color Emoji"/>
        </w:rPr>
        <w:lastRenderedPageBreak/>
        <w:t>✅</w:t>
      </w:r>
      <w:r>
        <w:t xml:space="preserve"> Artikel anzeigen</w:t>
      </w:r>
    </w:p>
    <w:p w14:paraId="694AF676" w14:textId="77777777" w:rsidR="000D05E3" w:rsidRDefault="000D05E3" w:rsidP="000D05E3">
      <w:pPr>
        <w:pStyle w:val="ListingStandard"/>
      </w:pPr>
      <w:r>
        <w:rPr>
          <w:rFonts w:ascii="Apple Color Emoji" w:hAnsi="Apple Color Emoji" w:cs="Apple Color Emoji"/>
        </w:rPr>
        <w:t>✅</w:t>
      </w:r>
      <w:r>
        <w:t xml:space="preserve"> Artikel als gekauft markieren</w:t>
      </w:r>
    </w:p>
    <w:p w14:paraId="7BDDF8B0" w14:textId="77777777" w:rsidR="000D05E3" w:rsidRDefault="000D05E3" w:rsidP="000D05E3">
      <w:pPr>
        <w:pStyle w:val="ListingStandard"/>
      </w:pPr>
      <w:r>
        <w:rPr>
          <w:rFonts w:ascii="Apple Color Emoji" w:hAnsi="Apple Color Emoji" w:cs="Apple Color Emoji"/>
        </w:rPr>
        <w:t>✅</w:t>
      </w:r>
      <w:r>
        <w:t xml:space="preserve"> Nach Kategorien sortieren</w:t>
      </w:r>
    </w:p>
    <w:p w14:paraId="0D9A6064" w14:textId="77777777" w:rsidR="000D05E3" w:rsidRDefault="000D05E3" w:rsidP="000D05E3">
      <w:pPr>
        <w:pStyle w:val="ListingStandard"/>
      </w:pPr>
      <w:r>
        <w:rPr>
          <w:rFonts w:ascii="Apple Color Emoji" w:hAnsi="Apple Color Emoji" w:cs="Apple Color Emoji"/>
        </w:rPr>
        <w:t>✅</w:t>
      </w:r>
      <w:r>
        <w:t xml:space="preserve"> Nutzung einer einfachen Liste mit Dictionaries für jeden Artikel</w:t>
      </w:r>
    </w:p>
    <w:p w14:paraId="767097BE" w14:textId="77777777" w:rsidR="000D05E3" w:rsidRDefault="000D05E3" w:rsidP="000D05E3">
      <w:pPr>
        <w:pStyle w:val="ListingStandard"/>
      </w:pPr>
    </w:p>
    <w:p w14:paraId="2B3662FE" w14:textId="587A55CC" w:rsidR="000D05E3" w:rsidRDefault="000D05E3" w:rsidP="000D05E3">
      <w:pPr>
        <w:pStyle w:val="ListingStandard"/>
      </w:pPr>
      <w:r>
        <w:t>Wenn du magst, kann ich das auch in eine grafische Oberfläche (z.</w:t>
      </w:r>
      <w:r>
        <w:rPr>
          <w:rFonts w:ascii="Cambria Math" w:hAnsi="Cambria Math" w:cs="Cambria Math"/>
        </w:rPr>
        <w:t> </w:t>
      </w:r>
      <w:r>
        <w:t>B. mit tkinter) umsetzen oder in eine Datei speichern. Sag einfach Bescheid!</w:t>
      </w:r>
    </w:p>
    <w:p w14:paraId="231C301E" w14:textId="77777777" w:rsidR="000D05E3" w:rsidRDefault="000D05E3" w:rsidP="000D05E3">
      <w:pPr>
        <w:pStyle w:val="ListingStandard"/>
      </w:pPr>
    </w:p>
    <w:p w14:paraId="338812CD" w14:textId="77777777" w:rsidR="000D05E3" w:rsidRDefault="000D05E3" w:rsidP="000D05E3">
      <w:pPr>
        <w:pStyle w:val="ListingStandard"/>
      </w:pPr>
    </w:p>
    <w:p w14:paraId="42E89B08" w14:textId="4B3EE126" w:rsidR="00C80CA0" w:rsidRPr="00C80CA0" w:rsidRDefault="00C80CA0" w:rsidP="000D05E3">
      <w:pPr>
        <w:pStyle w:val="ListingStandard"/>
        <w:rPr>
          <w:rStyle w:val="ListingZeichenFett"/>
        </w:rPr>
      </w:pPr>
      <w:r w:rsidRPr="00C80CA0">
        <w:rPr>
          <w:rStyle w:val="ListingZeichenFett"/>
        </w:rPr>
        <w:t>Nenne mir ein konkretes Beispiel, zu welchem Zweck man Stacks in Python verwenden kann, am Besten im Zusammenhang mit Listen.</w:t>
      </w:r>
    </w:p>
    <w:p w14:paraId="657CB14C" w14:textId="77777777" w:rsidR="00C80CA0" w:rsidRDefault="00C80CA0" w:rsidP="000D05E3">
      <w:pPr>
        <w:pStyle w:val="ListingStandard"/>
      </w:pPr>
    </w:p>
    <w:p w14:paraId="798FBB88" w14:textId="6260A9AF" w:rsidR="00C80CA0" w:rsidRDefault="00C80CA0" w:rsidP="00C80CA0">
      <w:pPr>
        <w:pStyle w:val="ListingStandard"/>
      </w:pPr>
      <w:r>
        <w:t>Klar! Ein konkretes Beispiel für die Verwendung eines Stacks (Stapel) in Python mit Listen ist die Überprüfung auf korrekte Klammerpaare in einem mathematischen Ausdruck oder Programmcode. Dabei wird geprüft, ob jede öffnende Klammer auch eine passende schließende Klammer hat — das ist ein klassischer Anwendungsfall für Stacks.</w:t>
      </w:r>
    </w:p>
    <w:p w14:paraId="1A1A3FE7" w14:textId="77777777" w:rsidR="00C80CA0" w:rsidRDefault="00C80CA0" w:rsidP="00C80CA0">
      <w:pPr>
        <w:pStyle w:val="ListingStandard"/>
      </w:pPr>
    </w:p>
    <w:p w14:paraId="630EC5BD" w14:textId="77777777" w:rsidR="00C80CA0" w:rsidRDefault="00C80CA0" w:rsidP="00C80CA0">
      <w:pPr>
        <w:pStyle w:val="ListingStandard"/>
      </w:pPr>
    </w:p>
    <w:p w14:paraId="48C4D16E" w14:textId="77777777" w:rsidR="00C80CA0" w:rsidRDefault="00C80CA0" w:rsidP="00C80CA0">
      <w:pPr>
        <w:pStyle w:val="ListingStandard"/>
      </w:pPr>
      <w:r>
        <w:rPr>
          <w:rFonts w:ascii="Apple Color Emoji" w:hAnsi="Apple Color Emoji" w:cs="Apple Color Emoji"/>
        </w:rPr>
        <w:t>🔧</w:t>
      </w:r>
      <w:r>
        <w:t xml:space="preserve"> Beispiel: Klammerprüfung mit einem Stack (als Liste)</w:t>
      </w:r>
    </w:p>
    <w:p w14:paraId="41A346C5" w14:textId="77777777" w:rsidR="00C80CA0" w:rsidRDefault="00C80CA0" w:rsidP="00C80CA0">
      <w:pPr>
        <w:pStyle w:val="ListingStandard"/>
      </w:pPr>
    </w:p>
    <w:p w14:paraId="2FDEDD4B" w14:textId="77777777" w:rsidR="00C80CA0" w:rsidRDefault="00C80CA0" w:rsidP="00C80CA0">
      <w:pPr>
        <w:pStyle w:val="ListingStandard"/>
      </w:pPr>
      <w:r>
        <w:t>def ist_ausdruck_gueltig(text):</w:t>
      </w:r>
    </w:p>
    <w:p w14:paraId="13DC450A" w14:textId="77777777" w:rsidR="00C80CA0" w:rsidRDefault="00C80CA0" w:rsidP="00C80CA0">
      <w:pPr>
        <w:pStyle w:val="ListingStandard"/>
      </w:pPr>
      <w:r>
        <w:t xml:space="preserve">    stack = []</w:t>
      </w:r>
    </w:p>
    <w:p w14:paraId="04514C5B" w14:textId="77777777" w:rsidR="00C80CA0" w:rsidRDefault="00C80CA0" w:rsidP="00C80CA0">
      <w:pPr>
        <w:pStyle w:val="ListingStandard"/>
      </w:pPr>
      <w:r>
        <w:t xml:space="preserve">    klammern = {')': '(', ']': '[', '}': '{'}</w:t>
      </w:r>
    </w:p>
    <w:p w14:paraId="3DEAE99E" w14:textId="77777777" w:rsidR="00C80CA0" w:rsidRDefault="00C80CA0" w:rsidP="00C80CA0">
      <w:pPr>
        <w:pStyle w:val="ListingStandard"/>
      </w:pPr>
    </w:p>
    <w:p w14:paraId="781132D4" w14:textId="77777777" w:rsidR="00C80CA0" w:rsidRDefault="00C80CA0" w:rsidP="00C80CA0">
      <w:pPr>
        <w:pStyle w:val="ListingStandard"/>
      </w:pPr>
      <w:r>
        <w:t xml:space="preserve">    for zeichen in text:</w:t>
      </w:r>
    </w:p>
    <w:p w14:paraId="46D7E674" w14:textId="77777777" w:rsidR="00C80CA0" w:rsidRDefault="00C80CA0" w:rsidP="00C80CA0">
      <w:pPr>
        <w:pStyle w:val="ListingStandard"/>
      </w:pPr>
      <w:r>
        <w:t xml:space="preserve">        if zeichen in klammern.values():  # öffnende Klammer</w:t>
      </w:r>
    </w:p>
    <w:p w14:paraId="63B0B825" w14:textId="77777777" w:rsidR="00C80CA0" w:rsidRDefault="00C80CA0" w:rsidP="00C80CA0">
      <w:pPr>
        <w:pStyle w:val="ListingStandard"/>
      </w:pPr>
      <w:r>
        <w:t xml:space="preserve">            stack.append(zeichen)</w:t>
      </w:r>
    </w:p>
    <w:p w14:paraId="0D9552A3" w14:textId="77777777" w:rsidR="00C80CA0" w:rsidRDefault="00C80CA0" w:rsidP="00C80CA0">
      <w:pPr>
        <w:pStyle w:val="ListingStandard"/>
      </w:pPr>
      <w:r>
        <w:t xml:space="preserve">        elif zeichen in klammern.keys():  # schließende Klammer</w:t>
      </w:r>
    </w:p>
    <w:p w14:paraId="348FFFF9" w14:textId="77777777" w:rsidR="00C80CA0" w:rsidRDefault="00C80CA0" w:rsidP="00C80CA0">
      <w:pPr>
        <w:pStyle w:val="ListingStandard"/>
      </w:pPr>
      <w:r>
        <w:t xml:space="preserve">            if not stack or stack[-1] != klammern[zeichen]:</w:t>
      </w:r>
    </w:p>
    <w:p w14:paraId="135BB53F" w14:textId="77777777" w:rsidR="00C80CA0" w:rsidRDefault="00C80CA0" w:rsidP="00C80CA0">
      <w:pPr>
        <w:pStyle w:val="ListingStandard"/>
      </w:pPr>
      <w:r>
        <w:t xml:space="preserve">                return False</w:t>
      </w:r>
    </w:p>
    <w:p w14:paraId="4044F7CC" w14:textId="77777777" w:rsidR="00C80CA0" w:rsidRDefault="00C80CA0" w:rsidP="00C80CA0">
      <w:pPr>
        <w:pStyle w:val="ListingStandard"/>
      </w:pPr>
      <w:r>
        <w:t xml:space="preserve">            stack.pop()  # passendes Element entfernen</w:t>
      </w:r>
    </w:p>
    <w:p w14:paraId="30E312A5" w14:textId="77777777" w:rsidR="00C80CA0" w:rsidRDefault="00C80CA0" w:rsidP="00C80CA0">
      <w:pPr>
        <w:pStyle w:val="ListingStandard"/>
      </w:pPr>
    </w:p>
    <w:p w14:paraId="124F0D00" w14:textId="77777777" w:rsidR="00C80CA0" w:rsidRDefault="00C80CA0" w:rsidP="00C80CA0">
      <w:pPr>
        <w:pStyle w:val="ListingStandard"/>
      </w:pPr>
      <w:r>
        <w:t xml:space="preserve">    return len(stack) == 0</w:t>
      </w:r>
    </w:p>
    <w:p w14:paraId="7DB2704B" w14:textId="77777777" w:rsidR="00C80CA0" w:rsidRDefault="00C80CA0" w:rsidP="00C80CA0">
      <w:pPr>
        <w:pStyle w:val="ListingStandard"/>
      </w:pPr>
    </w:p>
    <w:p w14:paraId="418AEF66" w14:textId="77777777" w:rsidR="00C80CA0" w:rsidRDefault="00C80CA0" w:rsidP="00C80CA0">
      <w:pPr>
        <w:pStyle w:val="ListingStandard"/>
      </w:pPr>
      <w:r>
        <w:t># Test</w:t>
      </w:r>
    </w:p>
    <w:p w14:paraId="0A0EE32A" w14:textId="77777777" w:rsidR="00C80CA0" w:rsidRDefault="00C80CA0" w:rsidP="00C80CA0">
      <w:pPr>
        <w:pStyle w:val="ListingStandard"/>
      </w:pPr>
      <w:r>
        <w:t>ausdruck = "{[(2 + 3) * (4 + 5)]}"</w:t>
      </w:r>
    </w:p>
    <w:p w14:paraId="782D8431" w14:textId="77777777" w:rsidR="00C80CA0" w:rsidRDefault="00C80CA0" w:rsidP="00C80CA0">
      <w:pPr>
        <w:pStyle w:val="ListingStandard"/>
      </w:pPr>
      <w:r>
        <w:t>print(ist_ausdruck_gueltig(ausdruck))  # Ausgabe: True</w:t>
      </w:r>
    </w:p>
    <w:p w14:paraId="05354603" w14:textId="77777777" w:rsidR="00C80CA0" w:rsidRDefault="00C80CA0" w:rsidP="00C80CA0">
      <w:pPr>
        <w:pStyle w:val="ListingStandard"/>
      </w:pPr>
    </w:p>
    <w:p w14:paraId="5C14C532" w14:textId="77777777" w:rsidR="00C80CA0" w:rsidRDefault="00C80CA0" w:rsidP="00C80CA0">
      <w:pPr>
        <w:pStyle w:val="ListingStandard"/>
      </w:pPr>
    </w:p>
    <w:p w14:paraId="23DDFCC9" w14:textId="77777777" w:rsidR="00C80CA0" w:rsidRDefault="00C80CA0" w:rsidP="00C80CA0">
      <w:pPr>
        <w:pStyle w:val="ListingStandard"/>
      </w:pPr>
      <w:r>
        <w:rPr>
          <w:rFonts w:ascii="Apple Color Emoji" w:hAnsi="Apple Color Emoji" w:cs="Apple Color Emoji"/>
        </w:rPr>
        <w:t>💡</w:t>
      </w:r>
      <w:r>
        <w:t xml:space="preserve"> Was passiert hier?</w:t>
      </w:r>
    </w:p>
    <w:p w14:paraId="16377AE5" w14:textId="77777777" w:rsidR="00C80CA0" w:rsidRDefault="00C80CA0" w:rsidP="00C80CA0">
      <w:pPr>
        <w:pStyle w:val="ListingStandard"/>
      </w:pPr>
      <w:r>
        <w:tab/>
        <w:t>•</w:t>
      </w:r>
      <w:r>
        <w:tab/>
        <w:t>Wir nutzen eine Liste stack, um Klammern zu speichern.</w:t>
      </w:r>
    </w:p>
    <w:p w14:paraId="69726ECB" w14:textId="77777777" w:rsidR="00C80CA0" w:rsidRDefault="00C80CA0" w:rsidP="00C80CA0">
      <w:pPr>
        <w:pStyle w:val="ListingStandard"/>
      </w:pPr>
      <w:r>
        <w:tab/>
        <w:t>•</w:t>
      </w:r>
      <w:r>
        <w:tab/>
        <w:t>Bei jeder öffnenden Klammer (, [, { legen wir sie auf den Stack (append()).</w:t>
      </w:r>
    </w:p>
    <w:p w14:paraId="66114626" w14:textId="77777777" w:rsidR="00C80CA0" w:rsidRDefault="00C80CA0" w:rsidP="00C80CA0">
      <w:pPr>
        <w:pStyle w:val="ListingStandard"/>
      </w:pPr>
      <w:r>
        <w:tab/>
        <w:t>•</w:t>
      </w:r>
      <w:r>
        <w:tab/>
        <w:t>Bei jeder schließenden Klammer prüfen wir, ob die oberste Klammer auf dem Stack dazu passt – wenn ja, entfernen wir sie mit pop().</w:t>
      </w:r>
    </w:p>
    <w:p w14:paraId="3FBD08EE" w14:textId="77777777" w:rsidR="00C80CA0" w:rsidRDefault="00C80CA0" w:rsidP="00C80CA0">
      <w:pPr>
        <w:pStyle w:val="ListingStandard"/>
      </w:pPr>
      <w:r>
        <w:tab/>
        <w:t>•</w:t>
      </w:r>
      <w:r>
        <w:tab/>
        <w:t>Am Ende ist der Ausdruck nur gültig, wenn alle Klammern korrekt geschlossen wurden — also der Stack leer ist.</w:t>
      </w:r>
    </w:p>
    <w:p w14:paraId="520C663B" w14:textId="77777777" w:rsidR="00C80CA0" w:rsidRDefault="00C80CA0" w:rsidP="00C80CA0">
      <w:pPr>
        <w:pStyle w:val="ListingStandard"/>
      </w:pPr>
    </w:p>
    <w:p w14:paraId="53400C36" w14:textId="77777777" w:rsidR="001E2E13" w:rsidRDefault="001E2E13" w:rsidP="00C80CA0">
      <w:pPr>
        <w:pStyle w:val="ListingStandard"/>
      </w:pPr>
    </w:p>
    <w:p w14:paraId="5D98D561" w14:textId="29B4C0D5" w:rsidR="00C80CA0" w:rsidRDefault="001E2E13" w:rsidP="00C80CA0">
      <w:pPr>
        <w:pStyle w:val="ListingStandard"/>
        <w:rPr>
          <w:rStyle w:val="ListingZeichenFett"/>
        </w:rPr>
      </w:pPr>
      <w:r w:rsidRPr="003B2CD3">
        <w:rPr>
          <w:rStyle w:val="ListingZeichenFett"/>
        </w:rPr>
        <w:t>Ich bin auf der Suche nach einem speziellen Anwendungsfall zu einer Queue in Python. Wie wäre es, wenn du mir dabei hilfst, die Schlange an einer Supermarktkasse zu simulieren?</w:t>
      </w:r>
    </w:p>
    <w:p w14:paraId="4CD2623F" w14:textId="77777777" w:rsidR="001E2E13" w:rsidRDefault="001E2E13" w:rsidP="00C80CA0">
      <w:pPr>
        <w:pStyle w:val="ListingStandard"/>
        <w:rPr>
          <w:rStyle w:val="ListingZeichenFett"/>
        </w:rPr>
      </w:pPr>
    </w:p>
    <w:p w14:paraId="7F9D5BE2" w14:textId="77777777" w:rsidR="001E2E13" w:rsidRDefault="001E2E13" w:rsidP="001E2E13">
      <w:pPr>
        <w:pStyle w:val="ListingStandard"/>
      </w:pPr>
      <w:r>
        <w:t>Das klingt nach einem tollen Anwendungsfall! Eine Warteschlange an einer Supermarktkasse lässt sich wunderbar mit einer Queue in Python simulieren. Wir können z.</w:t>
      </w:r>
      <w:r>
        <w:rPr>
          <w:rFonts w:ascii="Cambria Math" w:hAnsi="Cambria Math" w:cs="Cambria Math"/>
        </w:rPr>
        <w:t> </w:t>
      </w:r>
      <w:r>
        <w:t>B. das Modul queue oder einfach collections.deque verwenden.</w:t>
      </w:r>
    </w:p>
    <w:p w14:paraId="52DAEE5A" w14:textId="77777777" w:rsidR="001E2E13" w:rsidRDefault="001E2E13" w:rsidP="001E2E13">
      <w:pPr>
        <w:pStyle w:val="ListingStandard"/>
      </w:pPr>
    </w:p>
    <w:p w14:paraId="33F6D946" w14:textId="77777777" w:rsidR="001E2E13" w:rsidRDefault="001E2E13" w:rsidP="001E2E13">
      <w:pPr>
        <w:pStyle w:val="ListingStandard"/>
      </w:pPr>
      <w:r>
        <w:t>Idee der Simulation:</w:t>
      </w:r>
    </w:p>
    <w:p w14:paraId="1FFA1F75" w14:textId="77777777" w:rsidR="001E2E13" w:rsidRDefault="001E2E13" w:rsidP="001E2E13">
      <w:pPr>
        <w:pStyle w:val="ListingStandard"/>
      </w:pPr>
      <w:r>
        <w:tab/>
        <w:t>•</w:t>
      </w:r>
      <w:r>
        <w:tab/>
        <w:t>Kunden kommen in zufälligen Zeitabständen an die Kasse.</w:t>
      </w:r>
    </w:p>
    <w:p w14:paraId="59959ADA" w14:textId="77777777" w:rsidR="001E2E13" w:rsidRDefault="001E2E13" w:rsidP="001E2E13">
      <w:pPr>
        <w:pStyle w:val="ListingStandard"/>
      </w:pPr>
      <w:r>
        <w:tab/>
        <w:t>•</w:t>
      </w:r>
      <w:r>
        <w:tab/>
        <w:t>Jeder Kunde hat eine bestimmte Anzahl Artikel.</w:t>
      </w:r>
    </w:p>
    <w:p w14:paraId="5B6284BF" w14:textId="77777777" w:rsidR="001E2E13" w:rsidRDefault="001E2E13" w:rsidP="001E2E13">
      <w:pPr>
        <w:pStyle w:val="ListingStandard"/>
      </w:pPr>
      <w:r>
        <w:tab/>
        <w:t>•</w:t>
      </w:r>
      <w:r>
        <w:tab/>
        <w:t>Die Kasse braucht eine bestimmte Zeit pro Artikel.</w:t>
      </w:r>
    </w:p>
    <w:p w14:paraId="6D8B6E46" w14:textId="77777777" w:rsidR="001E2E13" w:rsidRDefault="001E2E13" w:rsidP="001E2E13">
      <w:pPr>
        <w:pStyle w:val="ListingStandard"/>
      </w:pPr>
      <w:r>
        <w:tab/>
        <w:t>•</w:t>
      </w:r>
      <w:r>
        <w:tab/>
        <w:t>Es gibt eine Warteschlange, in der die Kunden warten, bis sie dran sind.</w:t>
      </w:r>
    </w:p>
    <w:p w14:paraId="191259EF" w14:textId="77777777" w:rsidR="001E2E13" w:rsidRDefault="001E2E13" w:rsidP="001E2E13">
      <w:pPr>
        <w:pStyle w:val="ListingStandard"/>
      </w:pPr>
      <w:r>
        <w:tab/>
        <w:t>•</w:t>
      </w:r>
      <w:r>
        <w:tab/>
        <w:t>Die Simulation läuft z.</w:t>
      </w:r>
      <w:r>
        <w:rPr>
          <w:rFonts w:ascii="Cambria Math" w:hAnsi="Cambria Math" w:cs="Cambria Math"/>
        </w:rPr>
        <w:t> </w:t>
      </w:r>
      <w:r>
        <w:t>B. über eine bestimmte Zeitspanne oder bis eine bestimmte Anzahl von Kunden bedient wurde.</w:t>
      </w:r>
    </w:p>
    <w:p w14:paraId="7010EBE1" w14:textId="77777777" w:rsidR="001E2E13" w:rsidRDefault="001E2E13" w:rsidP="001E2E13">
      <w:pPr>
        <w:pStyle w:val="ListingStandard"/>
      </w:pPr>
    </w:p>
    <w:p w14:paraId="54361092" w14:textId="77777777" w:rsidR="001E2E13" w:rsidRDefault="001E2E13" w:rsidP="001E2E13">
      <w:pPr>
        <w:pStyle w:val="ListingStandard"/>
      </w:pPr>
      <w:r>
        <w:t>Möchtest du eher eine einfache Konsolen-Simulation oder ein etwas grafischeres Interface (z.</w:t>
      </w:r>
      <w:r>
        <w:rPr>
          <w:rFonts w:ascii="Cambria Math" w:hAnsi="Cambria Math" w:cs="Cambria Math"/>
        </w:rPr>
        <w:t> </w:t>
      </w:r>
      <w:r>
        <w:t>B. mit tkinter oder pygame)?</w:t>
      </w:r>
    </w:p>
    <w:p w14:paraId="39269837" w14:textId="77777777" w:rsidR="001E2E13" w:rsidRDefault="001E2E13" w:rsidP="001E2E13">
      <w:pPr>
        <w:pStyle w:val="ListingStandard"/>
      </w:pPr>
      <w:r>
        <w:t>Oder lieber rein funktional für eine Analyse?</w:t>
      </w:r>
    </w:p>
    <w:p w14:paraId="18AA5465" w14:textId="77777777" w:rsidR="001E2E13" w:rsidRDefault="001E2E13" w:rsidP="001E2E13">
      <w:pPr>
        <w:pStyle w:val="ListingStandard"/>
      </w:pPr>
    </w:p>
    <w:p w14:paraId="59745512" w14:textId="77777777" w:rsidR="001E2E13" w:rsidRDefault="001E2E13" w:rsidP="001E2E13">
      <w:pPr>
        <w:pStyle w:val="ListingStandard"/>
      </w:pPr>
      <w:r>
        <w:t>Hier ist ein einfacher Start mit einer textbasierten Simulation:</w:t>
      </w:r>
    </w:p>
    <w:p w14:paraId="5EF07E16" w14:textId="77777777" w:rsidR="001E2E13" w:rsidRDefault="001E2E13" w:rsidP="001E2E13">
      <w:pPr>
        <w:pStyle w:val="ListingStandard"/>
      </w:pPr>
    </w:p>
    <w:p w14:paraId="4B21F712" w14:textId="77777777" w:rsidR="001E2E13" w:rsidRDefault="001E2E13" w:rsidP="001E2E13">
      <w:pPr>
        <w:pStyle w:val="ListingStandard"/>
      </w:pPr>
      <w:r>
        <w:t>import random</w:t>
      </w:r>
    </w:p>
    <w:p w14:paraId="711048A6" w14:textId="77777777" w:rsidR="001E2E13" w:rsidRDefault="001E2E13" w:rsidP="001E2E13">
      <w:pPr>
        <w:pStyle w:val="ListingStandard"/>
      </w:pPr>
      <w:r>
        <w:t>import time</w:t>
      </w:r>
    </w:p>
    <w:p w14:paraId="18C003B7" w14:textId="77777777" w:rsidR="001E2E13" w:rsidRDefault="001E2E13" w:rsidP="001E2E13">
      <w:pPr>
        <w:pStyle w:val="ListingStandard"/>
      </w:pPr>
      <w:r>
        <w:t>from collections import deque</w:t>
      </w:r>
    </w:p>
    <w:p w14:paraId="195B3D41" w14:textId="77777777" w:rsidR="001E2E13" w:rsidRDefault="001E2E13" w:rsidP="001E2E13">
      <w:pPr>
        <w:pStyle w:val="ListingStandard"/>
      </w:pPr>
    </w:p>
    <w:p w14:paraId="5C499BD0" w14:textId="77777777" w:rsidR="001E2E13" w:rsidRDefault="001E2E13" w:rsidP="001E2E13">
      <w:pPr>
        <w:pStyle w:val="ListingStandard"/>
      </w:pPr>
      <w:r>
        <w:t>class Kunde:</w:t>
      </w:r>
    </w:p>
    <w:p w14:paraId="0EEB530E" w14:textId="77777777" w:rsidR="001E2E13" w:rsidRDefault="001E2E13" w:rsidP="001E2E13">
      <w:pPr>
        <w:pStyle w:val="ListingStandard"/>
      </w:pPr>
      <w:r>
        <w:t xml:space="preserve">    def __init__(self, name, artikelanzahl):</w:t>
      </w:r>
    </w:p>
    <w:p w14:paraId="74DE076A" w14:textId="77777777" w:rsidR="001E2E13" w:rsidRDefault="001E2E13" w:rsidP="001E2E13">
      <w:pPr>
        <w:pStyle w:val="ListingStandard"/>
      </w:pPr>
      <w:r>
        <w:t xml:space="preserve">        self.name = name</w:t>
      </w:r>
    </w:p>
    <w:p w14:paraId="04CF6AB8" w14:textId="77777777" w:rsidR="001E2E13" w:rsidRDefault="001E2E13" w:rsidP="001E2E13">
      <w:pPr>
        <w:pStyle w:val="ListingStandard"/>
      </w:pPr>
      <w:r>
        <w:t xml:space="preserve">        self.artikelanzahl = artikelanzahl</w:t>
      </w:r>
    </w:p>
    <w:p w14:paraId="243DB60A" w14:textId="77777777" w:rsidR="001E2E13" w:rsidRDefault="001E2E13" w:rsidP="001E2E13">
      <w:pPr>
        <w:pStyle w:val="ListingStandard"/>
      </w:pPr>
    </w:p>
    <w:p w14:paraId="6E7D6304" w14:textId="77777777" w:rsidR="001E2E13" w:rsidRDefault="001E2E13" w:rsidP="001E2E13">
      <w:pPr>
        <w:pStyle w:val="ListingStandard"/>
      </w:pPr>
      <w:r>
        <w:t xml:space="preserve">    def __str__(self):</w:t>
      </w:r>
    </w:p>
    <w:p w14:paraId="5B4C71EF" w14:textId="77777777" w:rsidR="001E2E13" w:rsidRDefault="001E2E13" w:rsidP="001E2E13">
      <w:pPr>
        <w:pStyle w:val="ListingStandard"/>
      </w:pPr>
      <w:r>
        <w:t xml:space="preserve">        return f"{self.name} mit {self.artikelanzahl} Artikeln"</w:t>
      </w:r>
    </w:p>
    <w:p w14:paraId="1EBBC3CE" w14:textId="77777777" w:rsidR="001E2E13" w:rsidRDefault="001E2E13" w:rsidP="001E2E13">
      <w:pPr>
        <w:pStyle w:val="ListingStandard"/>
      </w:pPr>
    </w:p>
    <w:p w14:paraId="2453717B" w14:textId="77777777" w:rsidR="001E2E13" w:rsidRDefault="001E2E13" w:rsidP="001E2E13">
      <w:pPr>
        <w:pStyle w:val="ListingStandard"/>
      </w:pPr>
      <w:r>
        <w:t>class SupermarktKasse:</w:t>
      </w:r>
    </w:p>
    <w:p w14:paraId="303545A4" w14:textId="77777777" w:rsidR="001E2E13" w:rsidRDefault="001E2E13" w:rsidP="001E2E13">
      <w:pPr>
        <w:pStyle w:val="ListingStandard"/>
      </w:pPr>
      <w:r>
        <w:t xml:space="preserve">    def __init__(self, verarbeitungszeit_pro_artikel=1):</w:t>
      </w:r>
    </w:p>
    <w:p w14:paraId="06BD62C6" w14:textId="77777777" w:rsidR="001E2E13" w:rsidRDefault="001E2E13" w:rsidP="001E2E13">
      <w:pPr>
        <w:pStyle w:val="ListingStandard"/>
      </w:pPr>
      <w:r>
        <w:t xml:space="preserve">        self.warteschlange = deque()</w:t>
      </w:r>
    </w:p>
    <w:p w14:paraId="2A82F044" w14:textId="77777777" w:rsidR="001E2E13" w:rsidRDefault="001E2E13" w:rsidP="001E2E13">
      <w:pPr>
        <w:pStyle w:val="ListingStandard"/>
      </w:pPr>
      <w:r>
        <w:t xml:space="preserve">        self.verarbeitungszeit_pro_artikel = verarbeitungszeit_pro_artikel</w:t>
      </w:r>
    </w:p>
    <w:p w14:paraId="7C482C3A" w14:textId="77777777" w:rsidR="001E2E13" w:rsidRDefault="001E2E13" w:rsidP="001E2E13">
      <w:pPr>
        <w:pStyle w:val="ListingStandard"/>
      </w:pPr>
    </w:p>
    <w:p w14:paraId="77D5B0DE" w14:textId="77777777" w:rsidR="001E2E13" w:rsidRDefault="001E2E13" w:rsidP="001E2E13">
      <w:pPr>
        <w:pStyle w:val="ListingStandard"/>
      </w:pPr>
      <w:r>
        <w:t xml:space="preserve">    def kunde_kommt(self, kunde):</w:t>
      </w:r>
    </w:p>
    <w:p w14:paraId="5BEF21F8" w14:textId="77777777" w:rsidR="001E2E13" w:rsidRDefault="001E2E13" w:rsidP="001E2E13">
      <w:pPr>
        <w:pStyle w:val="ListingStandard"/>
      </w:pPr>
      <w:r>
        <w:t xml:space="preserve">        self.warteschlange.append(kunde)</w:t>
      </w:r>
    </w:p>
    <w:p w14:paraId="7FF70187" w14:textId="77777777" w:rsidR="001E2E13" w:rsidRDefault="001E2E13" w:rsidP="001E2E13">
      <w:pPr>
        <w:pStyle w:val="ListingStandard"/>
      </w:pPr>
      <w:r>
        <w:t xml:space="preserve">        print(f"{kunde} stellt sich an.")</w:t>
      </w:r>
    </w:p>
    <w:p w14:paraId="4202A176" w14:textId="77777777" w:rsidR="001E2E13" w:rsidRDefault="001E2E13" w:rsidP="001E2E13">
      <w:pPr>
        <w:pStyle w:val="ListingStandard"/>
      </w:pPr>
    </w:p>
    <w:p w14:paraId="79F90AA6" w14:textId="77777777" w:rsidR="001E2E13" w:rsidRDefault="001E2E13" w:rsidP="001E2E13">
      <w:pPr>
        <w:pStyle w:val="ListingStandard"/>
      </w:pPr>
      <w:r>
        <w:t xml:space="preserve">    def bediene_kunden(self):</w:t>
      </w:r>
    </w:p>
    <w:p w14:paraId="621A79E3" w14:textId="77777777" w:rsidR="001E2E13" w:rsidRDefault="001E2E13" w:rsidP="001E2E13">
      <w:pPr>
        <w:pStyle w:val="ListingStandard"/>
      </w:pPr>
      <w:r>
        <w:t xml:space="preserve">        if self.warteschlange:</w:t>
      </w:r>
    </w:p>
    <w:p w14:paraId="2CC2F5C6" w14:textId="77777777" w:rsidR="001E2E13" w:rsidRDefault="001E2E13" w:rsidP="001E2E13">
      <w:pPr>
        <w:pStyle w:val="ListingStandard"/>
      </w:pPr>
      <w:r>
        <w:t xml:space="preserve">            aktueller_kunde = self.warteschlange.popleft()</w:t>
      </w:r>
    </w:p>
    <w:p w14:paraId="4E5B6D84" w14:textId="77777777" w:rsidR="001E2E13" w:rsidRDefault="001E2E13" w:rsidP="001E2E13">
      <w:pPr>
        <w:pStyle w:val="ListingStandard"/>
      </w:pPr>
      <w:r>
        <w:t xml:space="preserve">            print(f"{aktueller_kunde} wird bedient...")</w:t>
      </w:r>
    </w:p>
    <w:p w14:paraId="248550D3" w14:textId="77777777" w:rsidR="001E2E13" w:rsidRDefault="001E2E13" w:rsidP="001E2E13">
      <w:pPr>
        <w:pStyle w:val="ListingStandard"/>
      </w:pPr>
      <w:r>
        <w:t xml:space="preserve">            bedienzeit = aktueller_kunde.artikelanzahl * self.verarbeitungszeit_pro_artikel</w:t>
      </w:r>
    </w:p>
    <w:p w14:paraId="297A6966" w14:textId="77777777" w:rsidR="001E2E13" w:rsidRDefault="001E2E13" w:rsidP="001E2E13">
      <w:pPr>
        <w:pStyle w:val="ListingStandard"/>
      </w:pPr>
      <w:r>
        <w:t xml:space="preserve">            time.sleep(bedienzeit * 0.1)  # Schnellere Simulation</w:t>
      </w:r>
    </w:p>
    <w:p w14:paraId="582A311D" w14:textId="77777777" w:rsidR="001E2E13" w:rsidRDefault="001E2E13" w:rsidP="001E2E13">
      <w:pPr>
        <w:pStyle w:val="ListingStandard"/>
      </w:pPr>
      <w:r>
        <w:t xml:space="preserve">            print(f"{aktueller_kunde} ist fertig.")</w:t>
      </w:r>
    </w:p>
    <w:p w14:paraId="65AB152D" w14:textId="77777777" w:rsidR="001E2E13" w:rsidRDefault="001E2E13" w:rsidP="001E2E13">
      <w:pPr>
        <w:pStyle w:val="ListingStandard"/>
      </w:pPr>
      <w:r>
        <w:t xml:space="preserve">        else:</w:t>
      </w:r>
    </w:p>
    <w:p w14:paraId="6F5851E9" w14:textId="77777777" w:rsidR="001E2E13" w:rsidRDefault="001E2E13" w:rsidP="001E2E13">
      <w:pPr>
        <w:pStyle w:val="ListingStandard"/>
      </w:pPr>
      <w:r>
        <w:t xml:space="preserve">            print("Keine Kunden in der Schlange.")</w:t>
      </w:r>
    </w:p>
    <w:p w14:paraId="2A4B4D6F" w14:textId="77777777" w:rsidR="001E2E13" w:rsidRDefault="001E2E13" w:rsidP="001E2E13">
      <w:pPr>
        <w:pStyle w:val="ListingStandard"/>
      </w:pPr>
    </w:p>
    <w:p w14:paraId="25E6637B" w14:textId="77777777" w:rsidR="001E2E13" w:rsidRDefault="001E2E13" w:rsidP="001E2E13">
      <w:pPr>
        <w:pStyle w:val="ListingStandard"/>
      </w:pPr>
      <w:r>
        <w:t># Simulation starten</w:t>
      </w:r>
    </w:p>
    <w:p w14:paraId="12833C74" w14:textId="77777777" w:rsidR="001E2E13" w:rsidRDefault="001E2E13" w:rsidP="001E2E13">
      <w:pPr>
        <w:pStyle w:val="ListingStandard"/>
      </w:pPr>
      <w:r>
        <w:t>kasse = SupermarktKasse()</w:t>
      </w:r>
    </w:p>
    <w:p w14:paraId="4FB2EEA7" w14:textId="77777777" w:rsidR="001E2E13" w:rsidRDefault="001E2E13" w:rsidP="001E2E13">
      <w:pPr>
        <w:pStyle w:val="ListingStandard"/>
      </w:pPr>
      <w:r>
        <w:t>kundennamen = ["Anna", "Bernd", "Claudia", "Daniel", "Eva", "Felix"]</w:t>
      </w:r>
    </w:p>
    <w:p w14:paraId="1E7A6592" w14:textId="77777777" w:rsidR="001E2E13" w:rsidRDefault="001E2E13" w:rsidP="001E2E13">
      <w:pPr>
        <w:pStyle w:val="ListingStandard"/>
      </w:pPr>
    </w:p>
    <w:p w14:paraId="589750E7" w14:textId="77777777" w:rsidR="001E2E13" w:rsidRDefault="001E2E13" w:rsidP="001E2E13">
      <w:pPr>
        <w:pStyle w:val="ListingStandard"/>
      </w:pPr>
      <w:r>
        <w:t>for minute in range(10):  # 10 Zeiteinheiten</w:t>
      </w:r>
    </w:p>
    <w:p w14:paraId="400796F8" w14:textId="77777777" w:rsidR="001E2E13" w:rsidRDefault="001E2E13" w:rsidP="001E2E13">
      <w:pPr>
        <w:pStyle w:val="ListingStandard"/>
      </w:pPr>
      <w:r>
        <w:t xml:space="preserve">    print(f"\nMinute {minute + 1}")</w:t>
      </w:r>
    </w:p>
    <w:p w14:paraId="7E3774E4" w14:textId="77777777" w:rsidR="001E2E13" w:rsidRDefault="001E2E13" w:rsidP="001E2E13">
      <w:pPr>
        <w:pStyle w:val="ListingStandard"/>
      </w:pPr>
      <w:r>
        <w:t xml:space="preserve">    if random.random() &lt; 0.7:  # 70% Chance, dass ein Kunde kommt</w:t>
      </w:r>
    </w:p>
    <w:p w14:paraId="308C5600" w14:textId="77777777" w:rsidR="001E2E13" w:rsidRDefault="001E2E13" w:rsidP="001E2E13">
      <w:pPr>
        <w:pStyle w:val="ListingStandard"/>
      </w:pPr>
      <w:r>
        <w:t xml:space="preserve">        name = random.choice(kundennamen)</w:t>
      </w:r>
    </w:p>
    <w:p w14:paraId="12CC0B8E" w14:textId="77777777" w:rsidR="001E2E13" w:rsidRDefault="001E2E13" w:rsidP="001E2E13">
      <w:pPr>
        <w:pStyle w:val="ListingStandard"/>
      </w:pPr>
      <w:r>
        <w:t xml:space="preserve">        artikel = random.randint(1, 10)</w:t>
      </w:r>
    </w:p>
    <w:p w14:paraId="38E3F9FD" w14:textId="77777777" w:rsidR="001E2E13" w:rsidRDefault="001E2E13" w:rsidP="001E2E13">
      <w:pPr>
        <w:pStyle w:val="ListingStandard"/>
      </w:pPr>
      <w:r>
        <w:lastRenderedPageBreak/>
        <w:t xml:space="preserve">        kunde = Kunde(name, artikel)</w:t>
      </w:r>
    </w:p>
    <w:p w14:paraId="1CFA299E" w14:textId="77777777" w:rsidR="001E2E13" w:rsidRDefault="001E2E13" w:rsidP="001E2E13">
      <w:pPr>
        <w:pStyle w:val="ListingStandard"/>
      </w:pPr>
      <w:r>
        <w:t xml:space="preserve">        kasse.kunde_kommt(kunde)</w:t>
      </w:r>
    </w:p>
    <w:p w14:paraId="441B498C" w14:textId="77777777" w:rsidR="001E2E13" w:rsidRDefault="001E2E13" w:rsidP="001E2E13">
      <w:pPr>
        <w:pStyle w:val="ListingStandard"/>
      </w:pPr>
      <w:r>
        <w:t xml:space="preserve">    kasse.bediene_kunden()</w:t>
      </w:r>
    </w:p>
    <w:p w14:paraId="65E14DB5" w14:textId="77777777" w:rsidR="001E2E13" w:rsidRDefault="001E2E13" w:rsidP="001E2E13">
      <w:pPr>
        <w:pStyle w:val="ListingStandard"/>
      </w:pPr>
      <w:r>
        <w:t xml:space="preserve">    time.sleep(0.2)</w:t>
      </w:r>
    </w:p>
    <w:p w14:paraId="0F6F0E65" w14:textId="77777777" w:rsidR="001E2E13" w:rsidRDefault="001E2E13" w:rsidP="001E2E13">
      <w:pPr>
        <w:pStyle w:val="ListingStandard"/>
      </w:pPr>
    </w:p>
    <w:p w14:paraId="3287F2E9" w14:textId="77777777" w:rsidR="001E2E13" w:rsidRDefault="001E2E13" w:rsidP="001E2E13">
      <w:pPr>
        <w:pStyle w:val="ListingStandard"/>
      </w:pPr>
      <w:r>
        <w:t>print("\nSimulation beendet.")</w:t>
      </w:r>
    </w:p>
    <w:p w14:paraId="247EB3A8" w14:textId="77777777" w:rsidR="001E2E13" w:rsidRDefault="001E2E13" w:rsidP="001E2E13">
      <w:pPr>
        <w:pStyle w:val="ListingStandard"/>
      </w:pPr>
    </w:p>
    <w:p w14:paraId="2BBEF3CC" w14:textId="77777777" w:rsidR="001E2E13" w:rsidRDefault="001E2E13" w:rsidP="001E2E13">
      <w:pPr>
        <w:pStyle w:val="ListingStandard"/>
      </w:pPr>
      <w:r>
        <w:t>Erweiterungsmöglichkeiten:</w:t>
      </w:r>
    </w:p>
    <w:p w14:paraId="579BA2B0" w14:textId="77777777" w:rsidR="001E2E13" w:rsidRDefault="001E2E13" w:rsidP="001E2E13">
      <w:pPr>
        <w:pStyle w:val="ListingStandard"/>
      </w:pPr>
      <w:r>
        <w:tab/>
        <w:t>•</w:t>
      </w:r>
      <w:r>
        <w:tab/>
        <w:t>Mehrere Kassen</w:t>
      </w:r>
    </w:p>
    <w:p w14:paraId="08BD2204" w14:textId="77777777" w:rsidR="001E2E13" w:rsidRDefault="001E2E13" w:rsidP="001E2E13">
      <w:pPr>
        <w:pStyle w:val="ListingStandard"/>
      </w:pPr>
      <w:r>
        <w:tab/>
        <w:t>•</w:t>
      </w:r>
      <w:r>
        <w:tab/>
        <w:t>Kunden mit unterschiedlichem „Dringlichkeitsgrad“</w:t>
      </w:r>
    </w:p>
    <w:p w14:paraId="5ACEB264" w14:textId="77777777" w:rsidR="001E2E13" w:rsidRDefault="001E2E13" w:rsidP="001E2E13">
      <w:pPr>
        <w:pStyle w:val="ListingStandard"/>
      </w:pPr>
      <w:r>
        <w:tab/>
        <w:t>•</w:t>
      </w:r>
      <w:r>
        <w:tab/>
        <w:t>Bevorzugte Schnellkassen (z.</w:t>
      </w:r>
      <w:r>
        <w:rPr>
          <w:rFonts w:ascii="Cambria Math" w:hAnsi="Cambria Math" w:cs="Cambria Math"/>
        </w:rPr>
        <w:t> </w:t>
      </w:r>
      <w:r>
        <w:t>B. max 5 Artikel)</w:t>
      </w:r>
    </w:p>
    <w:p w14:paraId="469E9659" w14:textId="77777777" w:rsidR="001E2E13" w:rsidRDefault="001E2E13" w:rsidP="001E2E13">
      <w:pPr>
        <w:pStyle w:val="ListingStandard"/>
      </w:pPr>
      <w:r>
        <w:tab/>
        <w:t>•</w:t>
      </w:r>
      <w:r>
        <w:tab/>
        <w:t>Statistiken am Ende (durchschnittliche Wartezeit, Anzahl bedienter Kunden usw.)</w:t>
      </w:r>
    </w:p>
    <w:p w14:paraId="4CFA9D03" w14:textId="77777777" w:rsidR="001E2E13" w:rsidRDefault="001E2E13" w:rsidP="001E2E13">
      <w:pPr>
        <w:pStyle w:val="ListingStandard"/>
      </w:pPr>
    </w:p>
    <w:p w14:paraId="05EE40E8" w14:textId="45665D46" w:rsidR="001E2E13" w:rsidRDefault="001E2E13" w:rsidP="001E2E13">
      <w:pPr>
        <w:pStyle w:val="ListingStandard"/>
      </w:pPr>
      <w:r>
        <w:t>Willst du das Skript in eine bestimmte Richtung erweitern?</w:t>
      </w:r>
    </w:p>
    <w:p w14:paraId="5A254406" w14:textId="77777777" w:rsidR="001E2E13" w:rsidRDefault="001E2E13" w:rsidP="001E2E13">
      <w:pPr>
        <w:pStyle w:val="ListingStandard"/>
      </w:pPr>
    </w:p>
    <w:p w14:paraId="03C5C12C" w14:textId="77777777" w:rsidR="001E2E13" w:rsidRDefault="001E2E13" w:rsidP="001E2E13">
      <w:pPr>
        <w:pStyle w:val="ListingStandard"/>
      </w:pPr>
    </w:p>
    <w:p w14:paraId="41AB580F" w14:textId="7B628B7A" w:rsidR="001E2E13" w:rsidRPr="001E2E13" w:rsidRDefault="001E2E13" w:rsidP="001E2E13">
      <w:pPr>
        <w:pStyle w:val="ListingStandard"/>
        <w:rPr>
          <w:rStyle w:val="ListingZeichenFett"/>
        </w:rPr>
      </w:pPr>
      <w:r w:rsidRPr="001E2E13">
        <w:rPr>
          <w:rStyle w:val="ListingZeichenFett"/>
        </w:rPr>
        <w:t>Erkläre mir die Datenstruktur "Baum" in Python anhand eines konkreten Beispiels, z.B. eines Familienstammbaums.</w:t>
      </w:r>
    </w:p>
    <w:p w14:paraId="6DE78B8C" w14:textId="77777777" w:rsidR="001E2E13" w:rsidRDefault="001E2E13" w:rsidP="001E2E13">
      <w:pPr>
        <w:pStyle w:val="ListingStandard"/>
      </w:pPr>
    </w:p>
    <w:p w14:paraId="3A811DAB" w14:textId="77777777" w:rsidR="001E2E13" w:rsidRDefault="001E2E13" w:rsidP="001E2E13">
      <w:pPr>
        <w:pStyle w:val="ListingStandard"/>
      </w:pPr>
      <w:r>
        <w:t>Gerne, Rainer! Schauen wir uns die Datenstruktur “Baum” in Python einmal ganz praktisch am Beispiel eines Familienstammbaums an.</w:t>
      </w:r>
    </w:p>
    <w:p w14:paraId="065C0F2D" w14:textId="77777777" w:rsidR="001E2E13" w:rsidRDefault="001E2E13" w:rsidP="001E2E13">
      <w:pPr>
        <w:pStyle w:val="ListingStandard"/>
      </w:pPr>
    </w:p>
    <w:p w14:paraId="14BEF3F6" w14:textId="77777777" w:rsidR="001E2E13" w:rsidRDefault="001E2E13" w:rsidP="001E2E13">
      <w:pPr>
        <w:pStyle w:val="ListingStandard"/>
      </w:pPr>
      <w:r>
        <w:t>⸻</w:t>
      </w:r>
    </w:p>
    <w:p w14:paraId="7CA1EA32" w14:textId="77777777" w:rsidR="001E2E13" w:rsidRDefault="001E2E13" w:rsidP="001E2E13">
      <w:pPr>
        <w:pStyle w:val="ListingStandard"/>
      </w:pPr>
    </w:p>
    <w:p w14:paraId="6AA28B74" w14:textId="77777777" w:rsidR="001E2E13" w:rsidRDefault="001E2E13" w:rsidP="001E2E13">
      <w:pPr>
        <w:pStyle w:val="ListingStandard"/>
      </w:pPr>
      <w:r>
        <w:rPr>
          <w:rFonts w:ascii="Apple Color Emoji" w:hAnsi="Apple Color Emoji" w:cs="Apple Color Emoji"/>
        </w:rPr>
        <w:t>🌳</w:t>
      </w:r>
      <w:r>
        <w:t xml:space="preserve"> Was ist ein Baum?</w:t>
      </w:r>
    </w:p>
    <w:p w14:paraId="78CCD4C0" w14:textId="77777777" w:rsidR="001E2E13" w:rsidRDefault="001E2E13" w:rsidP="001E2E13">
      <w:pPr>
        <w:pStyle w:val="ListingStandard"/>
      </w:pPr>
    </w:p>
    <w:p w14:paraId="650AD45E" w14:textId="77777777" w:rsidR="001E2E13" w:rsidRDefault="001E2E13" w:rsidP="001E2E13">
      <w:pPr>
        <w:pStyle w:val="ListingStandard"/>
      </w:pPr>
      <w:r>
        <w:t>Ein Baum ist eine hierarchische Datenstruktur mit folgenden Eigenschaften:</w:t>
      </w:r>
    </w:p>
    <w:p w14:paraId="6B81F555" w14:textId="77777777" w:rsidR="001E2E13" w:rsidRDefault="001E2E13" w:rsidP="001E2E13">
      <w:pPr>
        <w:pStyle w:val="ListingStandard"/>
      </w:pPr>
      <w:r>
        <w:tab/>
        <w:t>•</w:t>
      </w:r>
      <w:r>
        <w:tab/>
        <w:t>Knoten (Nodes): Jeder Knoten kann Daten enthalten.</w:t>
      </w:r>
    </w:p>
    <w:p w14:paraId="73ADC040" w14:textId="77777777" w:rsidR="001E2E13" w:rsidRDefault="001E2E13" w:rsidP="001E2E13">
      <w:pPr>
        <w:pStyle w:val="ListingStandard"/>
      </w:pPr>
      <w:r>
        <w:tab/>
        <w:t>•</w:t>
      </w:r>
      <w:r>
        <w:tab/>
        <w:t>Wurzel (Root): Der oberste Knoten.</w:t>
      </w:r>
    </w:p>
    <w:p w14:paraId="6BB5598C" w14:textId="77777777" w:rsidR="001E2E13" w:rsidRDefault="001E2E13" w:rsidP="001E2E13">
      <w:pPr>
        <w:pStyle w:val="ListingStandard"/>
      </w:pPr>
      <w:r>
        <w:tab/>
        <w:t>•</w:t>
      </w:r>
      <w:r>
        <w:tab/>
        <w:t>Kinder (Children): Jeder Knoten kann null oder mehr Kindknoten haben.</w:t>
      </w:r>
    </w:p>
    <w:p w14:paraId="27394B45" w14:textId="77777777" w:rsidR="001E2E13" w:rsidRDefault="001E2E13" w:rsidP="001E2E13">
      <w:pPr>
        <w:pStyle w:val="ListingStandard"/>
      </w:pPr>
      <w:r>
        <w:tab/>
        <w:t>•</w:t>
      </w:r>
      <w:r>
        <w:tab/>
        <w:t>Blätter (Leaves): Knoten ohne Kinder.</w:t>
      </w:r>
    </w:p>
    <w:p w14:paraId="5C094FD6" w14:textId="77777777" w:rsidR="001E2E13" w:rsidRDefault="001E2E13" w:rsidP="001E2E13">
      <w:pPr>
        <w:pStyle w:val="ListingStandard"/>
      </w:pPr>
    </w:p>
    <w:p w14:paraId="6C48A04D" w14:textId="77777777" w:rsidR="001E2E13" w:rsidRDefault="001E2E13" w:rsidP="001E2E13">
      <w:pPr>
        <w:pStyle w:val="ListingStandard"/>
      </w:pPr>
      <w:r>
        <w:t>Ein Familienstammbaum ist ein gutes Beispiel:</w:t>
      </w:r>
    </w:p>
    <w:p w14:paraId="393AA8D4" w14:textId="77777777" w:rsidR="001E2E13" w:rsidRDefault="001E2E13" w:rsidP="001E2E13">
      <w:pPr>
        <w:pStyle w:val="ListingStandard"/>
      </w:pPr>
      <w:r>
        <w:tab/>
        <w:t>•</w:t>
      </w:r>
      <w:r>
        <w:tab/>
        <w:t>Die Wurzel ist z.B. ein Urgroßelternteil.</w:t>
      </w:r>
    </w:p>
    <w:p w14:paraId="1A6B946D" w14:textId="77777777" w:rsidR="001E2E13" w:rsidRDefault="001E2E13" w:rsidP="001E2E13">
      <w:pPr>
        <w:pStyle w:val="ListingStandard"/>
      </w:pPr>
      <w:r>
        <w:tab/>
        <w:t>•</w:t>
      </w:r>
      <w:r>
        <w:tab/>
        <w:t>Die Kinderknoten sind die Kinder, Enkel, Urenkel usw.</w:t>
      </w:r>
    </w:p>
    <w:p w14:paraId="2C29D10C" w14:textId="77777777" w:rsidR="001E2E13" w:rsidRDefault="001E2E13" w:rsidP="001E2E13">
      <w:pPr>
        <w:pStyle w:val="ListingStandard"/>
      </w:pPr>
    </w:p>
    <w:p w14:paraId="5B457CB8" w14:textId="77777777" w:rsidR="001E2E13" w:rsidRDefault="001E2E13" w:rsidP="001E2E13">
      <w:pPr>
        <w:pStyle w:val="ListingStandard"/>
      </w:pPr>
      <w:r>
        <w:lastRenderedPageBreak/>
        <w:t>⸻</w:t>
      </w:r>
    </w:p>
    <w:p w14:paraId="13CE8400" w14:textId="77777777" w:rsidR="001E2E13" w:rsidRDefault="001E2E13" w:rsidP="001E2E13">
      <w:pPr>
        <w:pStyle w:val="ListingStandard"/>
      </w:pPr>
    </w:p>
    <w:p w14:paraId="74AAAFB7" w14:textId="77777777" w:rsidR="001E2E13" w:rsidRDefault="001E2E13" w:rsidP="001E2E13">
      <w:pPr>
        <w:pStyle w:val="ListingStandard"/>
      </w:pPr>
      <w:r>
        <w:rPr>
          <w:rFonts w:ascii="Apple Color Emoji" w:hAnsi="Apple Color Emoji" w:cs="Apple Color Emoji"/>
        </w:rPr>
        <w:t>👨</w:t>
      </w:r>
      <w:r>
        <w:t>‍</w:t>
      </w:r>
      <w:r>
        <w:rPr>
          <w:rFonts w:ascii="Apple Color Emoji" w:hAnsi="Apple Color Emoji" w:cs="Apple Color Emoji"/>
        </w:rPr>
        <w:t>👩</w:t>
      </w:r>
      <w:r>
        <w:t>‍</w:t>
      </w:r>
      <w:r>
        <w:rPr>
          <w:rFonts w:ascii="Apple Color Emoji" w:hAnsi="Apple Color Emoji" w:cs="Apple Color Emoji"/>
        </w:rPr>
        <w:t>👧</w:t>
      </w:r>
      <w:r>
        <w:t>‍</w:t>
      </w:r>
      <w:r>
        <w:rPr>
          <w:rFonts w:ascii="Apple Color Emoji" w:hAnsi="Apple Color Emoji" w:cs="Apple Color Emoji"/>
        </w:rPr>
        <w:t>👦</w:t>
      </w:r>
      <w:r>
        <w:t xml:space="preserve"> Beispiel: Ein einfacher Familienstammbaum in Python</w:t>
      </w:r>
    </w:p>
    <w:p w14:paraId="5323F6C4" w14:textId="77777777" w:rsidR="001E2E13" w:rsidRDefault="001E2E13" w:rsidP="001E2E13">
      <w:pPr>
        <w:pStyle w:val="ListingStandard"/>
      </w:pPr>
    </w:p>
    <w:p w14:paraId="25BE9DA3" w14:textId="77777777" w:rsidR="001E2E13" w:rsidRDefault="001E2E13" w:rsidP="001E2E13">
      <w:pPr>
        <w:pStyle w:val="ListingStandard"/>
      </w:pPr>
      <w:r>
        <w:t>Wir bauen eine Klasse Person und stellen damit den Stammbaum dar:</w:t>
      </w:r>
    </w:p>
    <w:p w14:paraId="1CB2474A" w14:textId="77777777" w:rsidR="001E2E13" w:rsidRDefault="001E2E13" w:rsidP="001E2E13">
      <w:pPr>
        <w:pStyle w:val="ListingStandard"/>
      </w:pPr>
    </w:p>
    <w:p w14:paraId="7E65A9E3" w14:textId="77777777" w:rsidR="001E2E13" w:rsidRDefault="001E2E13" w:rsidP="001E2E13">
      <w:pPr>
        <w:pStyle w:val="ListingStandard"/>
      </w:pPr>
      <w:r>
        <w:t>class Person:</w:t>
      </w:r>
    </w:p>
    <w:p w14:paraId="1D3358A9" w14:textId="77777777" w:rsidR="001E2E13" w:rsidRDefault="001E2E13" w:rsidP="001E2E13">
      <w:pPr>
        <w:pStyle w:val="ListingStandard"/>
      </w:pPr>
      <w:r>
        <w:t xml:space="preserve">    def __init__(self, name):</w:t>
      </w:r>
    </w:p>
    <w:p w14:paraId="55DD1426" w14:textId="77777777" w:rsidR="001E2E13" w:rsidRDefault="001E2E13" w:rsidP="001E2E13">
      <w:pPr>
        <w:pStyle w:val="ListingStandard"/>
      </w:pPr>
      <w:r>
        <w:t xml:space="preserve">        self.name = name</w:t>
      </w:r>
    </w:p>
    <w:p w14:paraId="1D5ADDF5" w14:textId="77777777" w:rsidR="001E2E13" w:rsidRDefault="001E2E13" w:rsidP="001E2E13">
      <w:pPr>
        <w:pStyle w:val="ListingStandard"/>
      </w:pPr>
      <w:r>
        <w:t xml:space="preserve">        self.children = []</w:t>
      </w:r>
    </w:p>
    <w:p w14:paraId="4201C5EA" w14:textId="77777777" w:rsidR="001E2E13" w:rsidRDefault="001E2E13" w:rsidP="001E2E13">
      <w:pPr>
        <w:pStyle w:val="ListingStandard"/>
      </w:pPr>
    </w:p>
    <w:p w14:paraId="5912678A" w14:textId="77777777" w:rsidR="001E2E13" w:rsidRDefault="001E2E13" w:rsidP="001E2E13">
      <w:pPr>
        <w:pStyle w:val="ListingStandard"/>
      </w:pPr>
      <w:r>
        <w:t xml:space="preserve">    def add_child(self, child):</w:t>
      </w:r>
    </w:p>
    <w:p w14:paraId="321B088D" w14:textId="77777777" w:rsidR="001E2E13" w:rsidRDefault="001E2E13" w:rsidP="001E2E13">
      <w:pPr>
        <w:pStyle w:val="ListingStandard"/>
      </w:pPr>
      <w:r>
        <w:t xml:space="preserve">        self.children.append(child)</w:t>
      </w:r>
    </w:p>
    <w:p w14:paraId="5223E6E2" w14:textId="77777777" w:rsidR="001E2E13" w:rsidRDefault="001E2E13" w:rsidP="001E2E13">
      <w:pPr>
        <w:pStyle w:val="ListingStandard"/>
      </w:pPr>
    </w:p>
    <w:p w14:paraId="465D47E3" w14:textId="77777777" w:rsidR="001E2E13" w:rsidRDefault="001E2E13" w:rsidP="001E2E13">
      <w:pPr>
        <w:pStyle w:val="ListingStandard"/>
      </w:pPr>
      <w:r>
        <w:t xml:space="preserve">    def print_tree(self, level=0):</w:t>
      </w:r>
    </w:p>
    <w:p w14:paraId="039BBCDD" w14:textId="77777777" w:rsidR="001E2E13" w:rsidRDefault="001E2E13" w:rsidP="001E2E13">
      <w:pPr>
        <w:pStyle w:val="ListingStandard"/>
      </w:pPr>
      <w:r>
        <w:t xml:space="preserve">        print("  " * level + self.name)</w:t>
      </w:r>
    </w:p>
    <w:p w14:paraId="08A92542" w14:textId="77777777" w:rsidR="001E2E13" w:rsidRDefault="001E2E13" w:rsidP="001E2E13">
      <w:pPr>
        <w:pStyle w:val="ListingStandard"/>
      </w:pPr>
      <w:r>
        <w:t xml:space="preserve">        for child in self.children:</w:t>
      </w:r>
    </w:p>
    <w:p w14:paraId="5C070694" w14:textId="77777777" w:rsidR="001E2E13" w:rsidRDefault="001E2E13" w:rsidP="001E2E13">
      <w:pPr>
        <w:pStyle w:val="ListingStandard"/>
      </w:pPr>
      <w:r>
        <w:t xml:space="preserve">            child.print_tree(level + 1)</w:t>
      </w:r>
    </w:p>
    <w:p w14:paraId="14943F0C" w14:textId="77777777" w:rsidR="001E2E13" w:rsidRDefault="001E2E13" w:rsidP="001E2E13">
      <w:pPr>
        <w:pStyle w:val="ListingStandard"/>
      </w:pPr>
    </w:p>
    <w:p w14:paraId="16437CB0" w14:textId="77777777" w:rsidR="001E2E13" w:rsidRDefault="001E2E13" w:rsidP="001E2E13">
      <w:pPr>
        <w:pStyle w:val="ListingStandard"/>
      </w:pPr>
    </w:p>
    <w:p w14:paraId="361330CC" w14:textId="77777777" w:rsidR="001E2E13" w:rsidRDefault="001E2E13" w:rsidP="001E2E13">
      <w:pPr>
        <w:pStyle w:val="ListingStandard"/>
      </w:pPr>
    </w:p>
    <w:p w14:paraId="1943D92E" w14:textId="77777777" w:rsidR="001E2E13" w:rsidRDefault="001E2E13" w:rsidP="001E2E13">
      <w:pPr>
        <w:pStyle w:val="ListingStandard"/>
      </w:pPr>
      <w:r>
        <w:t>⸻</w:t>
      </w:r>
    </w:p>
    <w:p w14:paraId="5AEF6FBC" w14:textId="77777777" w:rsidR="001E2E13" w:rsidRDefault="001E2E13" w:rsidP="001E2E13">
      <w:pPr>
        <w:pStyle w:val="ListingStandard"/>
      </w:pPr>
    </w:p>
    <w:p w14:paraId="2E9E57B7" w14:textId="77777777" w:rsidR="001E2E13" w:rsidRDefault="001E2E13" w:rsidP="001E2E13">
      <w:pPr>
        <w:pStyle w:val="ListingStandard"/>
      </w:pPr>
      <w:r>
        <w:rPr>
          <w:rFonts w:ascii="Apple Color Emoji" w:hAnsi="Apple Color Emoji" w:cs="Apple Color Emoji"/>
        </w:rPr>
        <w:t>🔧</w:t>
      </w:r>
      <w:r>
        <w:t xml:space="preserve"> Beispielnutzung</w:t>
      </w:r>
    </w:p>
    <w:p w14:paraId="0B97C7D9" w14:textId="77777777" w:rsidR="001E2E13" w:rsidRDefault="001E2E13" w:rsidP="001E2E13">
      <w:pPr>
        <w:pStyle w:val="ListingStandard"/>
      </w:pPr>
    </w:p>
    <w:p w14:paraId="58DA846E" w14:textId="77777777" w:rsidR="001E2E13" w:rsidRDefault="001E2E13" w:rsidP="001E2E13">
      <w:pPr>
        <w:pStyle w:val="ListingStandard"/>
      </w:pPr>
      <w:r>
        <w:t>Wir bauen einen kleinen Stammbaum:</w:t>
      </w:r>
    </w:p>
    <w:p w14:paraId="52175D6E" w14:textId="77777777" w:rsidR="001E2E13" w:rsidRDefault="001E2E13" w:rsidP="001E2E13">
      <w:pPr>
        <w:pStyle w:val="ListingStandard"/>
      </w:pPr>
    </w:p>
    <w:p w14:paraId="65682D42" w14:textId="77777777" w:rsidR="001E2E13" w:rsidRDefault="001E2E13" w:rsidP="001E2E13">
      <w:pPr>
        <w:pStyle w:val="ListingStandard"/>
      </w:pPr>
      <w:r>
        <w:t xml:space="preserve">        Karl</w:t>
      </w:r>
    </w:p>
    <w:p w14:paraId="689D372F" w14:textId="77777777" w:rsidR="001E2E13" w:rsidRDefault="001E2E13" w:rsidP="001E2E13">
      <w:pPr>
        <w:pStyle w:val="ListingStandard"/>
      </w:pPr>
      <w:r>
        <w:t xml:space="preserve">       /    \</w:t>
      </w:r>
    </w:p>
    <w:p w14:paraId="725AE9BA" w14:textId="77777777" w:rsidR="001E2E13" w:rsidRDefault="001E2E13" w:rsidP="001E2E13">
      <w:pPr>
        <w:pStyle w:val="ListingStandard"/>
      </w:pPr>
      <w:r>
        <w:t xml:space="preserve">   Anna     Bernd</w:t>
      </w:r>
    </w:p>
    <w:p w14:paraId="24C574BD" w14:textId="77777777" w:rsidR="001E2E13" w:rsidRDefault="001E2E13" w:rsidP="001E2E13">
      <w:pPr>
        <w:pStyle w:val="ListingStandard"/>
      </w:pPr>
      <w:r>
        <w:t xml:space="preserve">           /    \</w:t>
      </w:r>
    </w:p>
    <w:p w14:paraId="461C4D5A" w14:textId="77777777" w:rsidR="001E2E13" w:rsidRDefault="001E2E13" w:rsidP="001E2E13">
      <w:pPr>
        <w:pStyle w:val="ListingStandard"/>
      </w:pPr>
      <w:r>
        <w:t xml:space="preserve">       Clara    David</w:t>
      </w:r>
    </w:p>
    <w:p w14:paraId="46D0559A" w14:textId="77777777" w:rsidR="001E2E13" w:rsidRDefault="001E2E13" w:rsidP="001E2E13">
      <w:pPr>
        <w:pStyle w:val="ListingStandard"/>
      </w:pPr>
    </w:p>
    <w:p w14:paraId="4170E1F7" w14:textId="77777777" w:rsidR="001E2E13" w:rsidRDefault="001E2E13" w:rsidP="001E2E13">
      <w:pPr>
        <w:pStyle w:val="ListingStandard"/>
      </w:pPr>
      <w:r>
        <w:t># Personen erzeugen</w:t>
      </w:r>
    </w:p>
    <w:p w14:paraId="2299A596" w14:textId="77777777" w:rsidR="001E2E13" w:rsidRDefault="001E2E13" w:rsidP="001E2E13">
      <w:pPr>
        <w:pStyle w:val="ListingStandard"/>
      </w:pPr>
      <w:r>
        <w:t>karl = Person("Karl")</w:t>
      </w:r>
    </w:p>
    <w:p w14:paraId="7B7231B2" w14:textId="77777777" w:rsidR="001E2E13" w:rsidRDefault="001E2E13" w:rsidP="001E2E13">
      <w:pPr>
        <w:pStyle w:val="ListingStandard"/>
      </w:pPr>
      <w:r>
        <w:t>anna = Person("Anna")</w:t>
      </w:r>
    </w:p>
    <w:p w14:paraId="66E9816F" w14:textId="77777777" w:rsidR="001E2E13" w:rsidRDefault="001E2E13" w:rsidP="001E2E13">
      <w:pPr>
        <w:pStyle w:val="ListingStandard"/>
      </w:pPr>
      <w:r>
        <w:t>bernd = Person("Bernd")</w:t>
      </w:r>
    </w:p>
    <w:p w14:paraId="27175E43" w14:textId="77777777" w:rsidR="001E2E13" w:rsidRDefault="001E2E13" w:rsidP="001E2E13">
      <w:pPr>
        <w:pStyle w:val="ListingStandard"/>
      </w:pPr>
      <w:r>
        <w:t>clara = Person("Clara")</w:t>
      </w:r>
    </w:p>
    <w:p w14:paraId="4687E923" w14:textId="77777777" w:rsidR="001E2E13" w:rsidRDefault="001E2E13" w:rsidP="001E2E13">
      <w:pPr>
        <w:pStyle w:val="ListingStandard"/>
      </w:pPr>
      <w:r>
        <w:lastRenderedPageBreak/>
        <w:t>david = Person("David")</w:t>
      </w:r>
    </w:p>
    <w:p w14:paraId="6707B16A" w14:textId="77777777" w:rsidR="001E2E13" w:rsidRDefault="001E2E13" w:rsidP="001E2E13">
      <w:pPr>
        <w:pStyle w:val="ListingStandard"/>
      </w:pPr>
    </w:p>
    <w:p w14:paraId="2D2E1736" w14:textId="77777777" w:rsidR="001E2E13" w:rsidRDefault="001E2E13" w:rsidP="001E2E13">
      <w:pPr>
        <w:pStyle w:val="ListingStandard"/>
      </w:pPr>
      <w:r>
        <w:t># Beziehungen herstellen</w:t>
      </w:r>
    </w:p>
    <w:p w14:paraId="5C3D3514" w14:textId="77777777" w:rsidR="001E2E13" w:rsidRDefault="001E2E13" w:rsidP="001E2E13">
      <w:pPr>
        <w:pStyle w:val="ListingStandard"/>
      </w:pPr>
      <w:r>
        <w:t>karl.add_child(anna)</w:t>
      </w:r>
    </w:p>
    <w:p w14:paraId="332A1E87" w14:textId="77777777" w:rsidR="001E2E13" w:rsidRDefault="001E2E13" w:rsidP="001E2E13">
      <w:pPr>
        <w:pStyle w:val="ListingStandard"/>
      </w:pPr>
      <w:r>
        <w:t>karl.add_child(bernd)</w:t>
      </w:r>
    </w:p>
    <w:p w14:paraId="71E1E7D9" w14:textId="77777777" w:rsidR="001E2E13" w:rsidRDefault="001E2E13" w:rsidP="001E2E13">
      <w:pPr>
        <w:pStyle w:val="ListingStandard"/>
      </w:pPr>
    </w:p>
    <w:p w14:paraId="028862A0" w14:textId="77777777" w:rsidR="001E2E13" w:rsidRDefault="001E2E13" w:rsidP="001E2E13">
      <w:pPr>
        <w:pStyle w:val="ListingStandard"/>
      </w:pPr>
      <w:r>
        <w:t>bernd.add_child(clara)</w:t>
      </w:r>
    </w:p>
    <w:p w14:paraId="453C5217" w14:textId="77777777" w:rsidR="001E2E13" w:rsidRDefault="001E2E13" w:rsidP="001E2E13">
      <w:pPr>
        <w:pStyle w:val="ListingStandard"/>
      </w:pPr>
      <w:r>
        <w:t>bernd.add_child(david)</w:t>
      </w:r>
    </w:p>
    <w:p w14:paraId="36261E84" w14:textId="77777777" w:rsidR="001E2E13" w:rsidRDefault="001E2E13" w:rsidP="001E2E13">
      <w:pPr>
        <w:pStyle w:val="ListingStandard"/>
      </w:pPr>
    </w:p>
    <w:p w14:paraId="6F6D767B" w14:textId="77777777" w:rsidR="001E2E13" w:rsidRDefault="001E2E13" w:rsidP="001E2E13">
      <w:pPr>
        <w:pStyle w:val="ListingStandard"/>
      </w:pPr>
      <w:r>
        <w:t># Baum ausgeben</w:t>
      </w:r>
    </w:p>
    <w:p w14:paraId="5567464B" w14:textId="77777777" w:rsidR="001E2E13" w:rsidRDefault="001E2E13" w:rsidP="001E2E13">
      <w:pPr>
        <w:pStyle w:val="ListingStandard"/>
      </w:pPr>
      <w:r>
        <w:t>karl.print_tree()</w:t>
      </w:r>
    </w:p>
    <w:p w14:paraId="76007D97" w14:textId="77777777" w:rsidR="001E2E13" w:rsidRDefault="001E2E13" w:rsidP="001E2E13">
      <w:pPr>
        <w:pStyle w:val="ListingStandard"/>
      </w:pPr>
    </w:p>
    <w:p w14:paraId="0BDEFB9A" w14:textId="77777777" w:rsidR="001E2E13" w:rsidRDefault="001E2E13" w:rsidP="001E2E13">
      <w:pPr>
        <w:pStyle w:val="ListingStandard"/>
      </w:pPr>
    </w:p>
    <w:p w14:paraId="0466EC16" w14:textId="77777777" w:rsidR="001E2E13" w:rsidRDefault="001E2E13" w:rsidP="001E2E13">
      <w:pPr>
        <w:pStyle w:val="ListingStandard"/>
      </w:pPr>
    </w:p>
    <w:p w14:paraId="7B7BB0C0" w14:textId="77777777" w:rsidR="001E2E13" w:rsidRDefault="001E2E13" w:rsidP="001E2E13">
      <w:pPr>
        <w:pStyle w:val="ListingStandard"/>
      </w:pPr>
      <w:r>
        <w:t>⸻</w:t>
      </w:r>
    </w:p>
    <w:p w14:paraId="5338AEC2" w14:textId="77777777" w:rsidR="001E2E13" w:rsidRDefault="001E2E13" w:rsidP="001E2E13">
      <w:pPr>
        <w:pStyle w:val="ListingStandard"/>
      </w:pPr>
    </w:p>
    <w:p w14:paraId="40952FCE" w14:textId="77777777" w:rsidR="001E2E13" w:rsidRDefault="001E2E13" w:rsidP="001E2E13">
      <w:pPr>
        <w:pStyle w:val="ListingStandard"/>
      </w:pPr>
      <w:r>
        <w:rPr>
          <w:rFonts w:ascii="Apple Color Emoji" w:hAnsi="Apple Color Emoji" w:cs="Apple Color Emoji"/>
        </w:rPr>
        <w:t>🖨️</w:t>
      </w:r>
      <w:r>
        <w:t xml:space="preserve"> Ausgabe</w:t>
      </w:r>
    </w:p>
    <w:p w14:paraId="3657B7D2" w14:textId="77777777" w:rsidR="001E2E13" w:rsidRDefault="001E2E13" w:rsidP="001E2E13">
      <w:pPr>
        <w:pStyle w:val="ListingStandard"/>
      </w:pPr>
    </w:p>
    <w:p w14:paraId="5E33BFCA" w14:textId="77777777" w:rsidR="001E2E13" w:rsidRDefault="001E2E13" w:rsidP="001E2E13">
      <w:pPr>
        <w:pStyle w:val="ListingStandard"/>
      </w:pPr>
      <w:r>
        <w:t>Karl</w:t>
      </w:r>
    </w:p>
    <w:p w14:paraId="025193AF" w14:textId="77777777" w:rsidR="001E2E13" w:rsidRDefault="001E2E13" w:rsidP="001E2E13">
      <w:pPr>
        <w:pStyle w:val="ListingStandard"/>
      </w:pPr>
      <w:r>
        <w:t xml:space="preserve">  Anna</w:t>
      </w:r>
    </w:p>
    <w:p w14:paraId="0E9B5840" w14:textId="77777777" w:rsidR="001E2E13" w:rsidRDefault="001E2E13" w:rsidP="001E2E13">
      <w:pPr>
        <w:pStyle w:val="ListingStandard"/>
      </w:pPr>
      <w:r>
        <w:t xml:space="preserve">  Bernd</w:t>
      </w:r>
    </w:p>
    <w:p w14:paraId="78954127" w14:textId="77777777" w:rsidR="001E2E13" w:rsidRDefault="001E2E13" w:rsidP="001E2E13">
      <w:pPr>
        <w:pStyle w:val="ListingStandard"/>
      </w:pPr>
      <w:r>
        <w:t xml:space="preserve">    Clara</w:t>
      </w:r>
    </w:p>
    <w:p w14:paraId="10F164F7" w14:textId="77777777" w:rsidR="001E2E13" w:rsidRDefault="001E2E13" w:rsidP="001E2E13">
      <w:pPr>
        <w:pStyle w:val="ListingStandard"/>
      </w:pPr>
      <w:r>
        <w:t xml:space="preserve">    David</w:t>
      </w:r>
    </w:p>
    <w:p w14:paraId="17BB0B82" w14:textId="77777777" w:rsidR="001E2E13" w:rsidRDefault="001E2E13" w:rsidP="001E2E13">
      <w:pPr>
        <w:pStyle w:val="ListingStandard"/>
      </w:pPr>
    </w:p>
    <w:p w14:paraId="7DB54168" w14:textId="77777777" w:rsidR="001E2E13" w:rsidRDefault="001E2E13" w:rsidP="001E2E13">
      <w:pPr>
        <w:pStyle w:val="ListingStandard"/>
      </w:pPr>
    </w:p>
    <w:p w14:paraId="2D9B220D" w14:textId="77777777" w:rsidR="001E2E13" w:rsidRDefault="001E2E13" w:rsidP="001E2E13">
      <w:pPr>
        <w:pStyle w:val="ListingStandard"/>
      </w:pPr>
    </w:p>
    <w:p w14:paraId="33761C86" w14:textId="77777777" w:rsidR="001E2E13" w:rsidRDefault="001E2E13" w:rsidP="001E2E13">
      <w:pPr>
        <w:pStyle w:val="ListingStandard"/>
      </w:pPr>
      <w:r>
        <w:t>⸻</w:t>
      </w:r>
    </w:p>
    <w:p w14:paraId="55310550" w14:textId="77777777" w:rsidR="001E2E13" w:rsidRDefault="001E2E13" w:rsidP="001E2E13">
      <w:pPr>
        <w:pStyle w:val="ListingStandard"/>
      </w:pPr>
    </w:p>
    <w:p w14:paraId="54A5B696" w14:textId="77777777" w:rsidR="001E2E13" w:rsidRDefault="001E2E13" w:rsidP="001E2E13">
      <w:pPr>
        <w:pStyle w:val="ListingStandard"/>
      </w:pPr>
      <w:r>
        <w:rPr>
          <w:rFonts w:ascii="Apple Color Emoji" w:hAnsi="Apple Color Emoji" w:cs="Apple Color Emoji"/>
        </w:rPr>
        <w:t>🔍</w:t>
      </w:r>
      <w:r>
        <w:t xml:space="preserve"> Was kann man mit so einem Baum machen?</w:t>
      </w:r>
    </w:p>
    <w:p w14:paraId="745A813D" w14:textId="77777777" w:rsidR="001E2E13" w:rsidRDefault="001E2E13" w:rsidP="001E2E13">
      <w:pPr>
        <w:pStyle w:val="ListingStandard"/>
      </w:pPr>
      <w:r>
        <w:tab/>
        <w:t>•</w:t>
      </w:r>
      <w:r>
        <w:tab/>
        <w:t>Rekursiv alle Nachkommen finden</w:t>
      </w:r>
    </w:p>
    <w:p w14:paraId="4F1CFED0" w14:textId="77777777" w:rsidR="001E2E13" w:rsidRDefault="001E2E13" w:rsidP="001E2E13">
      <w:pPr>
        <w:pStyle w:val="ListingStandard"/>
      </w:pPr>
      <w:r>
        <w:tab/>
        <w:t>•</w:t>
      </w:r>
      <w:r>
        <w:tab/>
        <w:t>Den Baum in eine Datei exportieren (z.</w:t>
      </w:r>
      <w:r>
        <w:rPr>
          <w:rFonts w:ascii="Cambria Math" w:hAnsi="Cambria Math" w:cs="Cambria Math"/>
        </w:rPr>
        <w:t> </w:t>
      </w:r>
      <w:r>
        <w:t>B. als JSON oder XML)</w:t>
      </w:r>
    </w:p>
    <w:p w14:paraId="266862EE" w14:textId="77777777" w:rsidR="001E2E13" w:rsidRDefault="001E2E13" w:rsidP="001E2E13">
      <w:pPr>
        <w:pStyle w:val="ListingStandard"/>
      </w:pPr>
      <w:r>
        <w:tab/>
        <w:t>•</w:t>
      </w:r>
      <w:r>
        <w:tab/>
        <w:t>Grafisch darstellen (z.</w:t>
      </w:r>
      <w:r>
        <w:rPr>
          <w:rFonts w:ascii="Cambria Math" w:hAnsi="Cambria Math" w:cs="Cambria Math"/>
        </w:rPr>
        <w:t> </w:t>
      </w:r>
      <w:r>
        <w:t>B. mit graphviz oder networkx)</w:t>
      </w:r>
    </w:p>
    <w:p w14:paraId="0DA8177C" w14:textId="77777777" w:rsidR="001E2E13" w:rsidRDefault="001E2E13" w:rsidP="001E2E13">
      <w:pPr>
        <w:pStyle w:val="ListingStandard"/>
      </w:pPr>
      <w:r>
        <w:tab/>
        <w:t>•</w:t>
      </w:r>
      <w:r>
        <w:tab/>
        <w:t>Suchen nach Namen oder bestimmten Beziehungen</w:t>
      </w:r>
    </w:p>
    <w:p w14:paraId="0499AD6B" w14:textId="77777777" w:rsidR="001E2E13" w:rsidRDefault="001E2E13" w:rsidP="001E2E13">
      <w:pPr>
        <w:pStyle w:val="ListingStandard"/>
      </w:pPr>
    </w:p>
    <w:p w14:paraId="169E8C49" w14:textId="77777777" w:rsidR="001E2E13" w:rsidRDefault="001E2E13" w:rsidP="001E2E13">
      <w:pPr>
        <w:pStyle w:val="ListingStandard"/>
      </w:pPr>
      <w:r>
        <w:t>⸻</w:t>
      </w:r>
    </w:p>
    <w:p w14:paraId="5B7878A7" w14:textId="77777777" w:rsidR="001E2E13" w:rsidRDefault="001E2E13" w:rsidP="001E2E13">
      <w:pPr>
        <w:pStyle w:val="ListingStandard"/>
      </w:pPr>
    </w:p>
    <w:p w14:paraId="7253F225" w14:textId="37B977FC" w:rsidR="001E2E13" w:rsidRDefault="001E2E13" w:rsidP="001E2E13">
      <w:pPr>
        <w:pStyle w:val="ListingStandard"/>
        <w:rPr>
          <w:rFonts w:ascii="Apple Color Emoji" w:hAnsi="Apple Color Emoji" w:cs="Apple Color Emoji"/>
        </w:rPr>
      </w:pPr>
      <w:r>
        <w:t xml:space="preserve">Wenn du magst, kann ich dir auch zeigen, wie man daraus eine grafische Darstellung generiert oder wie man mit JSON speichert und lädt. Lust darauf? </w:t>
      </w:r>
      <w:r>
        <w:rPr>
          <w:rFonts w:ascii="Apple Color Emoji" w:hAnsi="Apple Color Emoji" w:cs="Apple Color Emoji"/>
        </w:rPr>
        <w:t>😊</w:t>
      </w:r>
    </w:p>
    <w:p w14:paraId="737D3FB5" w14:textId="77777777" w:rsidR="001E2E13" w:rsidRDefault="001E2E13" w:rsidP="001E2E13">
      <w:pPr>
        <w:pStyle w:val="ListingStandard"/>
        <w:rPr>
          <w:rFonts w:ascii="Apple Color Emoji" w:hAnsi="Apple Color Emoji" w:cs="Apple Color Emoji"/>
        </w:rPr>
      </w:pPr>
    </w:p>
    <w:p w14:paraId="11161B53" w14:textId="0B51CB09" w:rsidR="001E2E13" w:rsidRPr="003D4D2C" w:rsidRDefault="003D4D2C" w:rsidP="001E2E13">
      <w:pPr>
        <w:pStyle w:val="ListingStandard"/>
        <w:rPr>
          <w:rStyle w:val="ListingZeichenFett"/>
        </w:rPr>
      </w:pPr>
      <w:r w:rsidRPr="003D4D2C">
        <w:rPr>
          <w:rStyle w:val="ListingZeichenFett"/>
        </w:rPr>
        <w:t>Erkläre mir, was man in der Informatik unter der Datenstruktur „Graph“ versteht, und nenne mir entsprechende Projektbeispiele, für die sich diese Struktur anbietet.</w:t>
      </w:r>
    </w:p>
    <w:p w14:paraId="3E180799" w14:textId="77777777" w:rsidR="003D4D2C" w:rsidRDefault="003D4D2C" w:rsidP="001E2E13">
      <w:pPr>
        <w:pStyle w:val="ListingStandard"/>
      </w:pPr>
    </w:p>
    <w:p w14:paraId="2F551885" w14:textId="77777777" w:rsidR="003D4D2C" w:rsidRDefault="003D4D2C" w:rsidP="003D4D2C">
      <w:pPr>
        <w:pStyle w:val="ListingStandard"/>
      </w:pPr>
      <w:r>
        <w:t>In der Informatik ist ein Graph eine abstrakte Datenstruktur, die aus Knoten (auch „Vertices“) und Kanten (auch „Edges“) besteht. Die Knoten stellen Objekte dar, und die Kanten repräsentieren die Beziehungen oder Verbindungen zwischen diesen Objekten.</w:t>
      </w:r>
    </w:p>
    <w:p w14:paraId="6E9A7DE8" w14:textId="77777777" w:rsidR="003D4D2C" w:rsidRDefault="003D4D2C" w:rsidP="003D4D2C">
      <w:pPr>
        <w:pStyle w:val="ListingStandard"/>
      </w:pPr>
    </w:p>
    <w:p w14:paraId="37DD1415" w14:textId="77777777" w:rsidR="003D4D2C" w:rsidRDefault="003D4D2C" w:rsidP="003D4D2C">
      <w:pPr>
        <w:pStyle w:val="ListingStandard"/>
      </w:pPr>
      <w:r>
        <w:t>Arten von Graphen</w:t>
      </w:r>
    </w:p>
    <w:p w14:paraId="37584B90" w14:textId="77777777" w:rsidR="003D4D2C" w:rsidRDefault="003D4D2C" w:rsidP="003D4D2C">
      <w:pPr>
        <w:pStyle w:val="ListingStandard"/>
      </w:pPr>
      <w:r>
        <w:tab/>
        <w:t>•</w:t>
      </w:r>
      <w:r>
        <w:tab/>
        <w:t>Gerichteter Graph: Die Kanten haben eine Richtung (z.</w:t>
      </w:r>
      <w:r>
        <w:rPr>
          <w:rFonts w:ascii="Cambria Math" w:hAnsi="Cambria Math" w:cs="Cambria Math"/>
        </w:rPr>
        <w:t> </w:t>
      </w:r>
      <w:r>
        <w:t>B. A → B).</w:t>
      </w:r>
    </w:p>
    <w:p w14:paraId="5157964C" w14:textId="77777777" w:rsidR="003D4D2C" w:rsidRDefault="003D4D2C" w:rsidP="003D4D2C">
      <w:pPr>
        <w:pStyle w:val="ListingStandard"/>
      </w:pPr>
      <w:r>
        <w:tab/>
        <w:t>•</w:t>
      </w:r>
      <w:r>
        <w:tab/>
        <w:t>Ungerichteter Graph: Die Kanten haben keine Richtung (z.</w:t>
      </w:r>
      <w:r>
        <w:rPr>
          <w:rFonts w:ascii="Cambria Math" w:hAnsi="Cambria Math" w:cs="Cambria Math"/>
        </w:rPr>
        <w:t> </w:t>
      </w:r>
      <w:r>
        <w:t>B. A — B).</w:t>
      </w:r>
    </w:p>
    <w:p w14:paraId="282DCA49" w14:textId="77777777" w:rsidR="003D4D2C" w:rsidRDefault="003D4D2C" w:rsidP="003D4D2C">
      <w:pPr>
        <w:pStyle w:val="ListingStandard"/>
      </w:pPr>
      <w:r>
        <w:tab/>
        <w:t>•</w:t>
      </w:r>
      <w:r>
        <w:tab/>
        <w:t>Gewichteter Graph: Kanten haben ein Gewicht oder eine Kostenangabe (z.</w:t>
      </w:r>
      <w:r>
        <w:rPr>
          <w:rFonts w:ascii="Cambria Math" w:hAnsi="Cambria Math" w:cs="Cambria Math"/>
        </w:rPr>
        <w:t> </w:t>
      </w:r>
      <w:r>
        <w:t>B. Entfernungen, Zeit).</w:t>
      </w:r>
    </w:p>
    <w:p w14:paraId="7FB622D7" w14:textId="77777777" w:rsidR="003D4D2C" w:rsidRDefault="003D4D2C" w:rsidP="003D4D2C">
      <w:pPr>
        <w:pStyle w:val="ListingStandard"/>
      </w:pPr>
      <w:r>
        <w:tab/>
        <w:t>•</w:t>
      </w:r>
      <w:r>
        <w:tab/>
        <w:t>Ungewichteter Graph: Kanten sind alle gleichwertig.</w:t>
      </w:r>
    </w:p>
    <w:p w14:paraId="09638786" w14:textId="77777777" w:rsidR="003D4D2C" w:rsidRDefault="003D4D2C" w:rsidP="003D4D2C">
      <w:pPr>
        <w:pStyle w:val="ListingStandard"/>
      </w:pPr>
    </w:p>
    <w:p w14:paraId="4A52C512" w14:textId="77777777" w:rsidR="003D4D2C" w:rsidRDefault="003D4D2C" w:rsidP="003D4D2C">
      <w:pPr>
        <w:pStyle w:val="ListingStandard"/>
      </w:pPr>
      <w:r>
        <w:t>Eigenschaften</w:t>
      </w:r>
    </w:p>
    <w:p w14:paraId="645F0F84" w14:textId="77777777" w:rsidR="003D4D2C" w:rsidRDefault="003D4D2C" w:rsidP="003D4D2C">
      <w:pPr>
        <w:pStyle w:val="ListingStandard"/>
      </w:pPr>
      <w:r>
        <w:tab/>
        <w:t>•</w:t>
      </w:r>
      <w:r>
        <w:tab/>
        <w:t>Zyklisch / azyklisch: Ob es Kreise gibt, also ob man von einem Knoten über Kanten wieder zu ihm selbst zurückkehren kann.</w:t>
      </w:r>
    </w:p>
    <w:p w14:paraId="2DE31BD6" w14:textId="77777777" w:rsidR="003D4D2C" w:rsidRDefault="003D4D2C" w:rsidP="003D4D2C">
      <w:pPr>
        <w:pStyle w:val="ListingStandard"/>
      </w:pPr>
      <w:r>
        <w:tab/>
        <w:t>•</w:t>
      </w:r>
      <w:r>
        <w:tab/>
        <w:t>Zusammenhängend: Ob alle Knoten durch Kanten verbunden sind.</w:t>
      </w:r>
    </w:p>
    <w:p w14:paraId="7CAFB542" w14:textId="77777777" w:rsidR="003D4D2C" w:rsidRDefault="003D4D2C" w:rsidP="003D4D2C">
      <w:pPr>
        <w:pStyle w:val="ListingStandard"/>
      </w:pPr>
      <w:r>
        <w:tab/>
        <w:t>•</w:t>
      </w:r>
      <w:r>
        <w:tab/>
        <w:t>Bäume sind eine spezielle Form von Graphen: azyklisch und zusammenhängend, mit hierarchischer Struktur.</w:t>
      </w:r>
    </w:p>
    <w:p w14:paraId="7BC9A0FB" w14:textId="77777777" w:rsidR="003D4D2C" w:rsidRDefault="003D4D2C" w:rsidP="003D4D2C">
      <w:pPr>
        <w:pStyle w:val="ListingStandard"/>
      </w:pPr>
    </w:p>
    <w:p w14:paraId="0131AEB4" w14:textId="77777777" w:rsidR="003D4D2C" w:rsidRDefault="003D4D2C" w:rsidP="003D4D2C">
      <w:pPr>
        <w:pStyle w:val="ListingStandard"/>
      </w:pPr>
      <w:r>
        <w:t>⸻</w:t>
      </w:r>
    </w:p>
    <w:p w14:paraId="6A07EA0F" w14:textId="77777777" w:rsidR="003D4D2C" w:rsidRDefault="003D4D2C" w:rsidP="003D4D2C">
      <w:pPr>
        <w:pStyle w:val="ListingStandard"/>
      </w:pPr>
    </w:p>
    <w:p w14:paraId="4CAB23E8" w14:textId="77777777" w:rsidR="003D4D2C" w:rsidRDefault="003D4D2C" w:rsidP="003D4D2C">
      <w:pPr>
        <w:pStyle w:val="ListingStandard"/>
      </w:pPr>
      <w:r>
        <w:t>Anwendungsbeispiele für Graphen</w:t>
      </w:r>
    </w:p>
    <w:p w14:paraId="5C8D5425" w14:textId="77777777" w:rsidR="003D4D2C" w:rsidRDefault="003D4D2C" w:rsidP="003D4D2C">
      <w:pPr>
        <w:pStyle w:val="ListingStandard"/>
      </w:pPr>
      <w:r>
        <w:tab/>
        <w:t>1.</w:t>
      </w:r>
      <w:r>
        <w:tab/>
        <w:t>Soziale Netzwerke</w:t>
      </w:r>
    </w:p>
    <w:p w14:paraId="34E1F99E" w14:textId="77777777" w:rsidR="003D4D2C" w:rsidRDefault="003D4D2C" w:rsidP="003D4D2C">
      <w:pPr>
        <w:pStyle w:val="ListingStandard"/>
      </w:pPr>
      <w:r>
        <w:tab/>
        <w:t>•</w:t>
      </w:r>
      <w:r>
        <w:tab/>
        <w:t>Nutzer sind Knoten, Freundschaften oder Follows sind Kanten.</w:t>
      </w:r>
    </w:p>
    <w:p w14:paraId="5C31E4A2" w14:textId="77777777" w:rsidR="003D4D2C" w:rsidRDefault="003D4D2C" w:rsidP="003D4D2C">
      <w:pPr>
        <w:pStyle w:val="ListingStandard"/>
      </w:pPr>
      <w:r>
        <w:tab/>
        <w:t>•</w:t>
      </w:r>
      <w:r>
        <w:tab/>
        <w:t>Beispiel: Facebook, LinkedIn.</w:t>
      </w:r>
    </w:p>
    <w:p w14:paraId="011D0A93" w14:textId="77777777" w:rsidR="003D4D2C" w:rsidRDefault="003D4D2C" w:rsidP="003D4D2C">
      <w:pPr>
        <w:pStyle w:val="ListingStandard"/>
      </w:pPr>
      <w:r>
        <w:tab/>
        <w:t>2.</w:t>
      </w:r>
      <w:r>
        <w:tab/>
        <w:t>Routenplanung / Navigation</w:t>
      </w:r>
    </w:p>
    <w:p w14:paraId="522B5635" w14:textId="77777777" w:rsidR="003D4D2C" w:rsidRDefault="003D4D2C" w:rsidP="003D4D2C">
      <w:pPr>
        <w:pStyle w:val="ListingStandard"/>
      </w:pPr>
      <w:r>
        <w:tab/>
        <w:t>•</w:t>
      </w:r>
      <w:r>
        <w:tab/>
        <w:t>Orte (Städte, Kreuzungen) als Knoten, Straßen als Kanten mit Entfernungswerten.</w:t>
      </w:r>
    </w:p>
    <w:p w14:paraId="639720EB" w14:textId="77777777" w:rsidR="003D4D2C" w:rsidRDefault="003D4D2C" w:rsidP="003D4D2C">
      <w:pPr>
        <w:pStyle w:val="ListingStandard"/>
      </w:pPr>
      <w:r>
        <w:tab/>
        <w:t>•</w:t>
      </w:r>
      <w:r>
        <w:tab/>
        <w:t>Beispiel: Google Maps, Navigationsgeräte.</w:t>
      </w:r>
    </w:p>
    <w:p w14:paraId="37D6D1BB" w14:textId="77777777" w:rsidR="003D4D2C" w:rsidRDefault="003D4D2C" w:rsidP="003D4D2C">
      <w:pPr>
        <w:pStyle w:val="ListingStandard"/>
      </w:pPr>
      <w:r>
        <w:tab/>
        <w:t>3.</w:t>
      </w:r>
      <w:r>
        <w:tab/>
        <w:t>Webseiten-Struktur</w:t>
      </w:r>
    </w:p>
    <w:p w14:paraId="4738BE29" w14:textId="77777777" w:rsidR="003D4D2C" w:rsidRDefault="003D4D2C" w:rsidP="003D4D2C">
      <w:pPr>
        <w:pStyle w:val="ListingStandard"/>
      </w:pPr>
      <w:r>
        <w:tab/>
        <w:t>•</w:t>
      </w:r>
      <w:r>
        <w:tab/>
        <w:t>Webseiten als Knoten, Hyperlinks als gerichtete Kanten.</w:t>
      </w:r>
    </w:p>
    <w:p w14:paraId="66E412D1" w14:textId="77777777" w:rsidR="003D4D2C" w:rsidRDefault="003D4D2C" w:rsidP="003D4D2C">
      <w:pPr>
        <w:pStyle w:val="ListingStandard"/>
      </w:pPr>
      <w:r>
        <w:tab/>
        <w:t>•</w:t>
      </w:r>
      <w:r>
        <w:tab/>
        <w:t>Beispiel: Suchmaschinen wie Google verwenden Graphen zur Berechnung des PageRanks.</w:t>
      </w:r>
    </w:p>
    <w:p w14:paraId="56B2D9A8" w14:textId="77777777" w:rsidR="003D4D2C" w:rsidRDefault="003D4D2C" w:rsidP="003D4D2C">
      <w:pPr>
        <w:pStyle w:val="ListingStandard"/>
      </w:pPr>
      <w:r>
        <w:lastRenderedPageBreak/>
        <w:tab/>
        <w:t>4.</w:t>
      </w:r>
      <w:r>
        <w:tab/>
        <w:t>Empfehlungssysteme</w:t>
      </w:r>
    </w:p>
    <w:p w14:paraId="2654D3EE" w14:textId="77777777" w:rsidR="003D4D2C" w:rsidRDefault="003D4D2C" w:rsidP="003D4D2C">
      <w:pPr>
        <w:pStyle w:val="ListingStandard"/>
      </w:pPr>
      <w:r>
        <w:tab/>
        <w:t>•</w:t>
      </w:r>
      <w:r>
        <w:tab/>
        <w:t>Nutzer und Produkte als Knoten, Bewertungen oder Interaktionen als Kanten.</w:t>
      </w:r>
    </w:p>
    <w:p w14:paraId="1F531965" w14:textId="77777777" w:rsidR="003D4D2C" w:rsidRDefault="003D4D2C" w:rsidP="003D4D2C">
      <w:pPr>
        <w:pStyle w:val="ListingStandard"/>
      </w:pPr>
      <w:r>
        <w:tab/>
        <w:t>•</w:t>
      </w:r>
      <w:r>
        <w:tab/>
        <w:t>Beispiel: Netflix-Empfehlungen basieren u.</w:t>
      </w:r>
      <w:r>
        <w:rPr>
          <w:rFonts w:ascii="Cambria Math" w:hAnsi="Cambria Math" w:cs="Cambria Math"/>
        </w:rPr>
        <w:t> </w:t>
      </w:r>
      <w:r>
        <w:t>a. auf Ähnlichkeiten in einem Graph.</w:t>
      </w:r>
    </w:p>
    <w:p w14:paraId="5201F98D" w14:textId="77777777" w:rsidR="003D4D2C" w:rsidRDefault="003D4D2C" w:rsidP="003D4D2C">
      <w:pPr>
        <w:pStyle w:val="ListingStandard"/>
      </w:pPr>
      <w:r>
        <w:tab/>
        <w:t>5.</w:t>
      </w:r>
      <w:r>
        <w:tab/>
        <w:t>Compilerbau / Abhängigkeitsanalyse</w:t>
      </w:r>
    </w:p>
    <w:p w14:paraId="30CF8977" w14:textId="77777777" w:rsidR="003D4D2C" w:rsidRDefault="003D4D2C" w:rsidP="003D4D2C">
      <w:pPr>
        <w:pStyle w:val="ListingStandard"/>
      </w:pPr>
      <w:r>
        <w:tab/>
        <w:t>•</w:t>
      </w:r>
      <w:r>
        <w:tab/>
        <w:t>Module oder Dateien als Knoten, Abhängigkeiten als gerichtete Kanten.</w:t>
      </w:r>
    </w:p>
    <w:p w14:paraId="24D95BA5" w14:textId="77777777" w:rsidR="003D4D2C" w:rsidRDefault="003D4D2C" w:rsidP="003D4D2C">
      <w:pPr>
        <w:pStyle w:val="ListingStandard"/>
      </w:pPr>
      <w:r>
        <w:tab/>
        <w:t>•</w:t>
      </w:r>
      <w:r>
        <w:tab/>
        <w:t>Beispiel: Makefile-Abhängigkeiten oder Paketmanager (z.</w:t>
      </w:r>
      <w:r>
        <w:rPr>
          <w:rFonts w:ascii="Cambria Math" w:hAnsi="Cambria Math" w:cs="Cambria Math"/>
        </w:rPr>
        <w:t> </w:t>
      </w:r>
      <w:r>
        <w:t>B. npm, pip).</w:t>
      </w:r>
    </w:p>
    <w:p w14:paraId="419D925F" w14:textId="77777777" w:rsidR="003D4D2C" w:rsidRDefault="003D4D2C" w:rsidP="003D4D2C">
      <w:pPr>
        <w:pStyle w:val="ListingStandard"/>
      </w:pPr>
      <w:r>
        <w:tab/>
        <w:t>6.</w:t>
      </w:r>
      <w:r>
        <w:tab/>
        <w:t>Netzwerkanalyse</w:t>
      </w:r>
    </w:p>
    <w:p w14:paraId="550520A6" w14:textId="77777777" w:rsidR="003D4D2C" w:rsidRDefault="003D4D2C" w:rsidP="003D4D2C">
      <w:pPr>
        <w:pStyle w:val="ListingStandard"/>
      </w:pPr>
      <w:r>
        <w:tab/>
        <w:t>•</w:t>
      </w:r>
      <w:r>
        <w:tab/>
        <w:t>Geräte oder Rechner als Knoten, Datenverbindungen als Kanten.</w:t>
      </w:r>
    </w:p>
    <w:p w14:paraId="40C26DDA" w14:textId="77777777" w:rsidR="003D4D2C" w:rsidRDefault="003D4D2C" w:rsidP="003D4D2C">
      <w:pPr>
        <w:pStyle w:val="ListingStandard"/>
      </w:pPr>
      <w:r>
        <w:tab/>
        <w:t>•</w:t>
      </w:r>
      <w:r>
        <w:tab/>
        <w:t>Beispiel: Topologie eines Computernetzwerks.</w:t>
      </w:r>
    </w:p>
    <w:p w14:paraId="7DFD0D19" w14:textId="77777777" w:rsidR="003D4D2C" w:rsidRDefault="003D4D2C" w:rsidP="003D4D2C">
      <w:pPr>
        <w:pStyle w:val="ListingStandard"/>
      </w:pPr>
      <w:r>
        <w:tab/>
        <w:t>7.</w:t>
      </w:r>
      <w:r>
        <w:tab/>
        <w:t>Künstliche Intelligenz / Wissensgraphen</w:t>
      </w:r>
    </w:p>
    <w:p w14:paraId="6FEC6E2B" w14:textId="77777777" w:rsidR="003D4D2C" w:rsidRDefault="003D4D2C" w:rsidP="003D4D2C">
      <w:pPr>
        <w:pStyle w:val="ListingStandard"/>
      </w:pPr>
      <w:r>
        <w:tab/>
        <w:t>•</w:t>
      </w:r>
      <w:r>
        <w:tab/>
        <w:t>Begriffe als Knoten, semantische Beziehungen als Kanten.</w:t>
      </w:r>
    </w:p>
    <w:p w14:paraId="5C4B4BA6" w14:textId="77777777" w:rsidR="003D4D2C" w:rsidRDefault="003D4D2C" w:rsidP="003D4D2C">
      <w:pPr>
        <w:pStyle w:val="ListingStandard"/>
      </w:pPr>
      <w:r>
        <w:tab/>
        <w:t>•</w:t>
      </w:r>
      <w:r>
        <w:tab/>
        <w:t>Beispiel: Google Knowledge Graph.</w:t>
      </w:r>
    </w:p>
    <w:p w14:paraId="4FA20C06" w14:textId="77777777" w:rsidR="003D4D2C" w:rsidRDefault="003D4D2C" w:rsidP="003D4D2C">
      <w:pPr>
        <w:pStyle w:val="ListingStandard"/>
      </w:pPr>
    </w:p>
    <w:p w14:paraId="16B43187" w14:textId="77777777" w:rsidR="003D4D2C" w:rsidRDefault="003D4D2C" w:rsidP="003D4D2C">
      <w:pPr>
        <w:pStyle w:val="ListingStandard"/>
      </w:pPr>
      <w:r>
        <w:t>⸻</w:t>
      </w:r>
    </w:p>
    <w:p w14:paraId="19DCB860" w14:textId="77777777" w:rsidR="003D4D2C" w:rsidRDefault="003D4D2C" w:rsidP="003D4D2C">
      <w:pPr>
        <w:pStyle w:val="ListingStandard"/>
      </w:pPr>
    </w:p>
    <w:p w14:paraId="7B08696D" w14:textId="4399F46C" w:rsidR="003D4D2C" w:rsidRDefault="003D4D2C" w:rsidP="003D4D2C">
      <w:pPr>
        <w:pStyle w:val="ListingStandard"/>
      </w:pPr>
      <w:r>
        <w:t>Wenn du magst, kann ich dir auch einen kleinen Beispielgraphen als Skizze oder in Python-Code zeigen. Sag einfach Bescheid!</w:t>
      </w:r>
    </w:p>
    <w:p w14:paraId="0A16A4AF" w14:textId="77777777" w:rsidR="003D4D2C" w:rsidRDefault="003D4D2C" w:rsidP="003D4D2C">
      <w:pPr>
        <w:pStyle w:val="ListingStandard"/>
      </w:pPr>
    </w:p>
    <w:p w14:paraId="410A4110" w14:textId="77777777" w:rsidR="003D4D2C" w:rsidRDefault="003D4D2C" w:rsidP="003D4D2C">
      <w:pPr>
        <w:pStyle w:val="ListingStandard"/>
      </w:pPr>
    </w:p>
    <w:p w14:paraId="56F04E4C" w14:textId="77777777" w:rsidR="008F7FB4" w:rsidRDefault="008F7FB4" w:rsidP="008F7FB4">
      <w:pPr>
        <w:rPr>
          <w:rStyle w:val="ListingZeichenFett"/>
        </w:rPr>
      </w:pPr>
      <w:r w:rsidRPr="00720060">
        <w:rPr>
          <w:rStyle w:val="ListingZeichenFett"/>
        </w:rPr>
        <w:t xml:space="preserve">Erstelle eine Übersicht der beliebtesten Heimcomputer </w:t>
      </w:r>
      <w:r>
        <w:rPr>
          <w:rStyle w:val="ListingZeichenFett"/>
        </w:rPr>
        <w:t>aus</w:t>
      </w:r>
      <w:r w:rsidRPr="00720060">
        <w:rPr>
          <w:rStyle w:val="ListingZeichenFett"/>
        </w:rPr>
        <w:t xml:space="preserve"> de</w:t>
      </w:r>
      <w:r>
        <w:rPr>
          <w:rStyle w:val="ListingZeichenFett"/>
        </w:rPr>
        <w:t>n</w:t>
      </w:r>
      <w:r w:rsidRPr="00720060">
        <w:rPr>
          <w:rStyle w:val="ListingZeichenFett"/>
        </w:rPr>
        <w:t xml:space="preserve"> 1980er Jahren in Deutschland als CSV-Datei. Die Datei soll drei Spalten enthalten:</w:t>
      </w:r>
    </w:p>
    <w:p w14:paraId="5A18660A" w14:textId="5BF89FCF" w:rsidR="008F7FB4" w:rsidRDefault="008F7FB4" w:rsidP="008F7FB4">
      <w:pPr>
        <w:pStyle w:val="ListingStandard"/>
        <w:rPr>
          <w:rStyle w:val="ListingZeichenFett"/>
        </w:rPr>
      </w:pPr>
      <w:r w:rsidRPr="00720060">
        <w:rPr>
          <w:rStyle w:val="ListingZeichenFett"/>
        </w:rPr>
        <w:t xml:space="preserve">Jahr # Name des </w:t>
      </w:r>
      <w:r>
        <w:rPr>
          <w:rStyle w:val="ListingZeichenFett"/>
        </w:rPr>
        <w:t xml:space="preserve">beliebtesten </w:t>
      </w:r>
      <w:r w:rsidRPr="00720060">
        <w:rPr>
          <w:rStyle w:val="ListingZeichenFett"/>
        </w:rPr>
        <w:t>Computers # Hersteller</w:t>
      </w:r>
    </w:p>
    <w:p w14:paraId="31E4A316" w14:textId="77777777" w:rsidR="008F7FB4" w:rsidRDefault="008F7FB4" w:rsidP="008F7FB4">
      <w:pPr>
        <w:pStyle w:val="ListingStandard"/>
        <w:rPr>
          <w:rStyle w:val="ListingZeichenFett"/>
        </w:rPr>
      </w:pPr>
    </w:p>
    <w:p w14:paraId="69CDDB49" w14:textId="77777777" w:rsidR="008F7FB4" w:rsidRDefault="008F7FB4" w:rsidP="008F7FB4">
      <w:pPr>
        <w:pStyle w:val="ListingStandard"/>
      </w:pPr>
    </w:p>
    <w:p w14:paraId="783A5E3E" w14:textId="77777777" w:rsidR="008F7FB4" w:rsidRPr="008F7FB4" w:rsidRDefault="008F7FB4" w:rsidP="008F7FB4">
      <w:pPr>
        <w:pStyle w:val="ListingStandard"/>
        <w:rPr>
          <w:rStyle w:val="ListingZeichenFett"/>
        </w:rPr>
      </w:pPr>
      <w:r w:rsidRPr="008F7FB4">
        <w:rPr>
          <w:rStyle w:val="ListingZeichenFett"/>
        </w:rPr>
        <w:t>Erstelle eine Übersicht der aktuellen Einwohnerzahlen aller deutschen Bundesländer als JSON-Datei. Die Datei soll vier Spalten enthalten:</w:t>
      </w:r>
    </w:p>
    <w:p w14:paraId="723E7358" w14:textId="77777777" w:rsidR="008F7FB4" w:rsidRPr="008F7FB4" w:rsidRDefault="008F7FB4" w:rsidP="008F7FB4">
      <w:pPr>
        <w:pStyle w:val="ListingStandard"/>
        <w:rPr>
          <w:rStyle w:val="ListingZeichenFett"/>
        </w:rPr>
      </w:pPr>
      <w:r w:rsidRPr="008F7FB4">
        <w:rPr>
          <w:rStyle w:val="ListingZeichenFett"/>
        </w:rPr>
        <w:t>Bundesland # Einwohnerzahl (in Millionen) # Fläche (km^2) # Fläche pro Einwohner (m^2)</w:t>
      </w:r>
    </w:p>
    <w:p w14:paraId="60DBFCB7" w14:textId="77777777" w:rsidR="008F7FB4" w:rsidRDefault="008F7FB4" w:rsidP="008F7FB4">
      <w:pPr>
        <w:pStyle w:val="ListingStandard"/>
      </w:pPr>
    </w:p>
    <w:p w14:paraId="441C3A48" w14:textId="77777777" w:rsidR="008F7FB4" w:rsidRDefault="008F7FB4" w:rsidP="008F7FB4">
      <w:pPr>
        <w:pStyle w:val="ListingStandard"/>
      </w:pPr>
      <w:r>
        <w:t>Hier ist eine Übersicht der aktuellen Einwohnerzahlen, Flächen und der berechneten Fläche pro Einwohner für alle deutschen Bundesländer im JSON-Format. Die Daten basieren auf den neuesten verfügbaren Zahlen des Statistischen Bundesamts (Stand: Ende 2023) und umfassen:</w:t>
      </w:r>
    </w:p>
    <w:p w14:paraId="09F4BF24" w14:textId="77777777" w:rsidR="008F7FB4" w:rsidRDefault="008F7FB4" w:rsidP="008F7FB4">
      <w:pPr>
        <w:pStyle w:val="ListingStandard"/>
      </w:pPr>
      <w:r>
        <w:tab/>
        <w:t>•</w:t>
      </w:r>
      <w:r>
        <w:tab/>
        <w:t>Einwohnerzahl (in Millionen)</w:t>
      </w:r>
    </w:p>
    <w:p w14:paraId="0D557989" w14:textId="77777777" w:rsidR="008F7FB4" w:rsidRDefault="008F7FB4" w:rsidP="008F7FB4">
      <w:pPr>
        <w:pStyle w:val="ListingStandard"/>
      </w:pPr>
      <w:r>
        <w:lastRenderedPageBreak/>
        <w:tab/>
        <w:t>•</w:t>
      </w:r>
      <w:r>
        <w:tab/>
        <w:t>Fläche (in Quadratkilometern)</w:t>
      </w:r>
    </w:p>
    <w:p w14:paraId="23242BC0" w14:textId="77777777" w:rsidR="008F7FB4" w:rsidRDefault="008F7FB4" w:rsidP="008F7FB4">
      <w:pPr>
        <w:pStyle w:val="ListingStandard"/>
      </w:pPr>
      <w:r>
        <w:tab/>
        <w:t>•</w:t>
      </w:r>
      <w:r>
        <w:tab/>
        <w:t>Fläche pro Einwohner (in Quadratmetern)</w:t>
      </w:r>
    </w:p>
    <w:p w14:paraId="3DAF3A52" w14:textId="77777777" w:rsidR="008F7FB4" w:rsidRDefault="008F7FB4" w:rsidP="008F7FB4">
      <w:pPr>
        <w:pStyle w:val="ListingStandard"/>
      </w:pPr>
    </w:p>
    <w:p w14:paraId="065D1FE7" w14:textId="77777777" w:rsidR="008F7FB4" w:rsidRDefault="008F7FB4" w:rsidP="008F7FB4">
      <w:pPr>
        <w:pStyle w:val="ListingStandard"/>
      </w:pPr>
      <w:r>
        <w:t>[</w:t>
      </w:r>
    </w:p>
    <w:p w14:paraId="3D9D98AA" w14:textId="77777777" w:rsidR="008F7FB4" w:rsidRDefault="008F7FB4" w:rsidP="008F7FB4">
      <w:pPr>
        <w:pStyle w:val="ListingStandard"/>
      </w:pPr>
      <w:r>
        <w:t xml:space="preserve">  {</w:t>
      </w:r>
    </w:p>
    <w:p w14:paraId="61F690FD" w14:textId="77777777" w:rsidR="008F7FB4" w:rsidRDefault="008F7FB4" w:rsidP="008F7FB4">
      <w:pPr>
        <w:pStyle w:val="ListingStandard"/>
      </w:pPr>
      <w:r>
        <w:t xml:space="preserve">    "Bundesland": "Baden-Württemberg",</w:t>
      </w:r>
    </w:p>
    <w:p w14:paraId="4B2534F1" w14:textId="77777777" w:rsidR="008F7FB4" w:rsidRDefault="008F7FB4" w:rsidP="008F7FB4">
      <w:pPr>
        <w:pStyle w:val="ListingStandard"/>
      </w:pPr>
      <w:r>
        <w:t xml:space="preserve">    "Einwohnerzahl_Mio": 11.339,</w:t>
      </w:r>
    </w:p>
    <w:p w14:paraId="6D6CE521" w14:textId="77777777" w:rsidR="008F7FB4" w:rsidRDefault="008F7FB4" w:rsidP="008F7FB4">
      <w:pPr>
        <w:pStyle w:val="ListingStandard"/>
      </w:pPr>
      <w:r>
        <w:t xml:space="preserve">    "Flaeche_km2": 35747.85,</w:t>
      </w:r>
    </w:p>
    <w:p w14:paraId="059F0C31" w14:textId="77777777" w:rsidR="008F7FB4" w:rsidRDefault="008F7FB4" w:rsidP="008F7FB4">
      <w:pPr>
        <w:pStyle w:val="ListingStandard"/>
      </w:pPr>
      <w:r>
        <w:t xml:space="preserve">    "Flaeche_pro_Einwohner_m2": 3151.6</w:t>
      </w:r>
    </w:p>
    <w:p w14:paraId="41A3682D" w14:textId="77777777" w:rsidR="008F7FB4" w:rsidRDefault="008F7FB4" w:rsidP="008F7FB4">
      <w:pPr>
        <w:pStyle w:val="ListingStandard"/>
      </w:pPr>
      <w:r>
        <w:t xml:space="preserve">  },</w:t>
      </w:r>
    </w:p>
    <w:p w14:paraId="34E05EEA" w14:textId="77777777" w:rsidR="008F7FB4" w:rsidRDefault="008F7FB4" w:rsidP="008F7FB4">
      <w:pPr>
        <w:pStyle w:val="ListingStandard"/>
      </w:pPr>
      <w:r>
        <w:t xml:space="preserve">  {</w:t>
      </w:r>
    </w:p>
    <w:p w14:paraId="1EA6054F" w14:textId="77777777" w:rsidR="008F7FB4" w:rsidRDefault="008F7FB4" w:rsidP="008F7FB4">
      <w:pPr>
        <w:pStyle w:val="ListingStandard"/>
      </w:pPr>
      <w:r>
        <w:t xml:space="preserve">    "Bundesland": "Bayern",</w:t>
      </w:r>
    </w:p>
    <w:p w14:paraId="62267A6B" w14:textId="77777777" w:rsidR="008F7FB4" w:rsidRDefault="008F7FB4" w:rsidP="008F7FB4">
      <w:pPr>
        <w:pStyle w:val="ListingStandard"/>
      </w:pPr>
      <w:r>
        <w:t xml:space="preserve">    "Einwohnerzahl_Mio": 13.435,</w:t>
      </w:r>
    </w:p>
    <w:p w14:paraId="79334916" w14:textId="77777777" w:rsidR="008F7FB4" w:rsidRDefault="008F7FB4" w:rsidP="008F7FB4">
      <w:pPr>
        <w:pStyle w:val="ListingStandard"/>
      </w:pPr>
      <w:r>
        <w:t xml:space="preserve">    "Flaeche_km2": 70541.58,</w:t>
      </w:r>
    </w:p>
    <w:p w14:paraId="3F87D89D" w14:textId="77777777" w:rsidR="008F7FB4" w:rsidRDefault="008F7FB4" w:rsidP="008F7FB4">
      <w:pPr>
        <w:pStyle w:val="ListingStandard"/>
      </w:pPr>
      <w:r>
        <w:t xml:space="preserve">    "Flaeche_pro_Einwohner_m2": 5249.9</w:t>
      </w:r>
    </w:p>
    <w:p w14:paraId="598DD008" w14:textId="77777777" w:rsidR="008F7FB4" w:rsidRDefault="008F7FB4" w:rsidP="008F7FB4">
      <w:pPr>
        <w:pStyle w:val="ListingStandard"/>
      </w:pPr>
      <w:r>
        <w:t xml:space="preserve">  },</w:t>
      </w:r>
    </w:p>
    <w:p w14:paraId="3072AA4F" w14:textId="77777777" w:rsidR="008F7FB4" w:rsidRDefault="008F7FB4" w:rsidP="008F7FB4">
      <w:pPr>
        <w:pStyle w:val="ListingStandard"/>
      </w:pPr>
      <w:r>
        <w:t xml:space="preserve">  {</w:t>
      </w:r>
    </w:p>
    <w:p w14:paraId="39FC65A7" w14:textId="77777777" w:rsidR="008F7FB4" w:rsidRDefault="008F7FB4" w:rsidP="008F7FB4">
      <w:pPr>
        <w:pStyle w:val="ListingStandard"/>
      </w:pPr>
      <w:r>
        <w:t xml:space="preserve">    "Bundesland": "Berlin",</w:t>
      </w:r>
    </w:p>
    <w:p w14:paraId="22D4800D" w14:textId="77777777" w:rsidR="008F7FB4" w:rsidRDefault="008F7FB4" w:rsidP="008F7FB4">
      <w:pPr>
        <w:pStyle w:val="ListingStandard"/>
      </w:pPr>
      <w:r>
        <w:t xml:space="preserve">    "Einwohnerzahl_Mio": 3.782,</w:t>
      </w:r>
    </w:p>
    <w:p w14:paraId="4D413808" w14:textId="77777777" w:rsidR="008F7FB4" w:rsidRDefault="008F7FB4" w:rsidP="008F7FB4">
      <w:pPr>
        <w:pStyle w:val="ListingStandard"/>
      </w:pPr>
      <w:r>
        <w:t xml:space="preserve">    "Flaeche_km2": 891.12,</w:t>
      </w:r>
    </w:p>
    <w:p w14:paraId="5A0F656B" w14:textId="77777777" w:rsidR="008F7FB4" w:rsidRDefault="008F7FB4" w:rsidP="008F7FB4">
      <w:pPr>
        <w:pStyle w:val="ListingStandard"/>
      </w:pPr>
      <w:r>
        <w:t xml:space="preserve">    "Flaeche_pro_Einwohner_m2": 235.7</w:t>
      </w:r>
    </w:p>
    <w:p w14:paraId="1BB2A3E6" w14:textId="77777777" w:rsidR="008F7FB4" w:rsidRDefault="008F7FB4" w:rsidP="008F7FB4">
      <w:pPr>
        <w:pStyle w:val="ListingStandard"/>
      </w:pPr>
      <w:r>
        <w:t xml:space="preserve">  },</w:t>
      </w:r>
    </w:p>
    <w:p w14:paraId="2F4662DB" w14:textId="77777777" w:rsidR="008F7FB4" w:rsidRDefault="008F7FB4" w:rsidP="008F7FB4">
      <w:pPr>
        <w:pStyle w:val="ListingStandard"/>
      </w:pPr>
      <w:r>
        <w:t xml:space="preserve">  {</w:t>
      </w:r>
    </w:p>
    <w:p w14:paraId="3A4B3D28" w14:textId="77777777" w:rsidR="008F7FB4" w:rsidRDefault="008F7FB4" w:rsidP="008F7FB4">
      <w:pPr>
        <w:pStyle w:val="ListingStandard"/>
      </w:pPr>
      <w:r>
        <w:t xml:space="preserve">    "Bundesland": "Brandenburg",</w:t>
      </w:r>
    </w:p>
    <w:p w14:paraId="7375F9F3" w14:textId="77777777" w:rsidR="008F7FB4" w:rsidRDefault="008F7FB4" w:rsidP="008F7FB4">
      <w:pPr>
        <w:pStyle w:val="ListingStandard"/>
      </w:pPr>
      <w:r>
        <w:t xml:space="preserve">    "Einwohnerzahl_Mio": 2.582,</w:t>
      </w:r>
    </w:p>
    <w:p w14:paraId="1002D7FD" w14:textId="77777777" w:rsidR="008F7FB4" w:rsidRDefault="008F7FB4" w:rsidP="008F7FB4">
      <w:pPr>
        <w:pStyle w:val="ListingStandard"/>
      </w:pPr>
      <w:r>
        <w:t xml:space="preserve">    "Flaeche_km2": 29654.38,</w:t>
      </w:r>
    </w:p>
    <w:p w14:paraId="5824D05D" w14:textId="77777777" w:rsidR="008F7FB4" w:rsidRDefault="008F7FB4" w:rsidP="008F7FB4">
      <w:pPr>
        <w:pStyle w:val="ListingStandard"/>
      </w:pPr>
      <w:r>
        <w:t xml:space="preserve">    "Flaeche_pro_Einwohner_m2": 11479.5</w:t>
      </w:r>
    </w:p>
    <w:p w14:paraId="175A5641" w14:textId="77777777" w:rsidR="008F7FB4" w:rsidRDefault="008F7FB4" w:rsidP="008F7FB4">
      <w:pPr>
        <w:pStyle w:val="ListingStandard"/>
      </w:pPr>
      <w:r>
        <w:t xml:space="preserve">  },</w:t>
      </w:r>
    </w:p>
    <w:p w14:paraId="7FABC69D" w14:textId="77777777" w:rsidR="008F7FB4" w:rsidRDefault="008F7FB4" w:rsidP="008F7FB4">
      <w:pPr>
        <w:pStyle w:val="ListingStandard"/>
      </w:pPr>
      <w:r>
        <w:t xml:space="preserve">  {</w:t>
      </w:r>
    </w:p>
    <w:p w14:paraId="7BEF6E6A" w14:textId="77777777" w:rsidR="008F7FB4" w:rsidRDefault="008F7FB4" w:rsidP="008F7FB4">
      <w:pPr>
        <w:pStyle w:val="ListingStandard"/>
      </w:pPr>
      <w:r>
        <w:t xml:space="preserve">    "Bundesland": "Bremen",</w:t>
      </w:r>
    </w:p>
    <w:p w14:paraId="2B6BE29A" w14:textId="77777777" w:rsidR="008F7FB4" w:rsidRDefault="008F7FB4" w:rsidP="008F7FB4">
      <w:pPr>
        <w:pStyle w:val="ListingStandard"/>
      </w:pPr>
      <w:r>
        <w:t xml:space="preserve">    "Einwohnerzahl_Mio": 0.692,</w:t>
      </w:r>
    </w:p>
    <w:p w14:paraId="64E0FECA" w14:textId="77777777" w:rsidR="008F7FB4" w:rsidRDefault="008F7FB4" w:rsidP="008F7FB4">
      <w:pPr>
        <w:pStyle w:val="ListingStandard"/>
      </w:pPr>
      <w:r>
        <w:t xml:space="preserve">    "Flaeche_km2": 419.61,</w:t>
      </w:r>
    </w:p>
    <w:p w14:paraId="269B8B36" w14:textId="77777777" w:rsidR="008F7FB4" w:rsidRDefault="008F7FB4" w:rsidP="008F7FB4">
      <w:pPr>
        <w:pStyle w:val="ListingStandard"/>
      </w:pPr>
      <w:r>
        <w:t xml:space="preserve">    "Flaeche_pro_Einwohner_m2": 606.3</w:t>
      </w:r>
    </w:p>
    <w:p w14:paraId="38386BD0" w14:textId="77777777" w:rsidR="008F7FB4" w:rsidRDefault="008F7FB4" w:rsidP="008F7FB4">
      <w:pPr>
        <w:pStyle w:val="ListingStandard"/>
      </w:pPr>
      <w:r>
        <w:t xml:space="preserve">  },</w:t>
      </w:r>
    </w:p>
    <w:p w14:paraId="678CD231" w14:textId="77777777" w:rsidR="008F7FB4" w:rsidRDefault="008F7FB4" w:rsidP="008F7FB4">
      <w:pPr>
        <w:pStyle w:val="ListingStandard"/>
      </w:pPr>
      <w:r>
        <w:t xml:space="preserve">  {</w:t>
      </w:r>
    </w:p>
    <w:p w14:paraId="20689485" w14:textId="77777777" w:rsidR="008F7FB4" w:rsidRDefault="008F7FB4" w:rsidP="008F7FB4">
      <w:pPr>
        <w:pStyle w:val="ListingStandard"/>
      </w:pPr>
      <w:r>
        <w:t xml:space="preserve">    "Bundesland": "Hamburg",</w:t>
      </w:r>
    </w:p>
    <w:p w14:paraId="67166950" w14:textId="77777777" w:rsidR="008F7FB4" w:rsidRDefault="008F7FB4" w:rsidP="008F7FB4">
      <w:pPr>
        <w:pStyle w:val="ListingStandard"/>
      </w:pPr>
      <w:r>
        <w:t xml:space="preserve">    "Einwohnerzahl_Mio": 1.910,</w:t>
      </w:r>
    </w:p>
    <w:p w14:paraId="61D30856" w14:textId="77777777" w:rsidR="008F7FB4" w:rsidRDefault="008F7FB4" w:rsidP="008F7FB4">
      <w:pPr>
        <w:pStyle w:val="ListingStandard"/>
      </w:pPr>
      <w:r>
        <w:t xml:space="preserve">    "Flaeche_km2": 755.09,</w:t>
      </w:r>
    </w:p>
    <w:p w14:paraId="77F3C91E" w14:textId="77777777" w:rsidR="008F7FB4" w:rsidRDefault="008F7FB4" w:rsidP="008F7FB4">
      <w:pPr>
        <w:pStyle w:val="ListingStandard"/>
      </w:pPr>
      <w:r>
        <w:lastRenderedPageBreak/>
        <w:t xml:space="preserve">    "Flaeche_pro_Einwohner_m2": 395.3</w:t>
      </w:r>
    </w:p>
    <w:p w14:paraId="5E778A18" w14:textId="77777777" w:rsidR="008F7FB4" w:rsidRDefault="008F7FB4" w:rsidP="008F7FB4">
      <w:pPr>
        <w:pStyle w:val="ListingStandard"/>
      </w:pPr>
      <w:r>
        <w:t xml:space="preserve">  },</w:t>
      </w:r>
    </w:p>
    <w:p w14:paraId="2AF9A0D9" w14:textId="77777777" w:rsidR="008F7FB4" w:rsidRDefault="008F7FB4" w:rsidP="008F7FB4">
      <w:pPr>
        <w:pStyle w:val="ListingStandard"/>
      </w:pPr>
      <w:r>
        <w:t xml:space="preserve">  {</w:t>
      </w:r>
    </w:p>
    <w:p w14:paraId="459C6E69" w14:textId="77777777" w:rsidR="008F7FB4" w:rsidRDefault="008F7FB4" w:rsidP="008F7FB4">
      <w:pPr>
        <w:pStyle w:val="ListingStandard"/>
      </w:pPr>
      <w:r>
        <w:t xml:space="preserve">    "Bundesland": "Hessen",</w:t>
      </w:r>
    </w:p>
    <w:p w14:paraId="1D449A39" w14:textId="77777777" w:rsidR="008F7FB4" w:rsidRDefault="008F7FB4" w:rsidP="008F7FB4">
      <w:pPr>
        <w:pStyle w:val="ListingStandard"/>
      </w:pPr>
      <w:r>
        <w:t xml:space="preserve">    "Einwohnerzahl_Mio": 6.421,</w:t>
      </w:r>
    </w:p>
    <w:p w14:paraId="6BDD3BA5" w14:textId="77777777" w:rsidR="008F7FB4" w:rsidRDefault="008F7FB4" w:rsidP="008F7FB4">
      <w:pPr>
        <w:pStyle w:val="ListingStandard"/>
      </w:pPr>
      <w:r>
        <w:t xml:space="preserve">    "Flaeche_km2": 21115.62,</w:t>
      </w:r>
    </w:p>
    <w:p w14:paraId="214618F6" w14:textId="77777777" w:rsidR="008F7FB4" w:rsidRDefault="008F7FB4" w:rsidP="008F7FB4">
      <w:pPr>
        <w:pStyle w:val="ListingStandard"/>
      </w:pPr>
      <w:r>
        <w:t xml:space="preserve">    "Flaeche_pro_Einwohner_m2": 3289.1</w:t>
      </w:r>
    </w:p>
    <w:p w14:paraId="19385E20" w14:textId="77777777" w:rsidR="008F7FB4" w:rsidRDefault="008F7FB4" w:rsidP="008F7FB4">
      <w:pPr>
        <w:pStyle w:val="ListingStandard"/>
      </w:pPr>
      <w:r>
        <w:t xml:space="preserve">  },</w:t>
      </w:r>
    </w:p>
    <w:p w14:paraId="227FB36A" w14:textId="77777777" w:rsidR="008F7FB4" w:rsidRDefault="008F7FB4" w:rsidP="008F7FB4">
      <w:pPr>
        <w:pStyle w:val="ListingStandard"/>
      </w:pPr>
      <w:r>
        <w:t xml:space="preserve">  {</w:t>
      </w:r>
    </w:p>
    <w:p w14:paraId="1812AF6B" w14:textId="77777777" w:rsidR="008F7FB4" w:rsidRDefault="008F7FB4" w:rsidP="008F7FB4">
      <w:pPr>
        <w:pStyle w:val="ListingStandard"/>
      </w:pPr>
      <w:r>
        <w:t xml:space="preserve">    "Bundesland": "Mecklenburg-Vorpommern",</w:t>
      </w:r>
    </w:p>
    <w:p w14:paraId="1FE06168" w14:textId="77777777" w:rsidR="008F7FB4" w:rsidRDefault="008F7FB4" w:rsidP="008F7FB4">
      <w:pPr>
        <w:pStyle w:val="ListingStandard"/>
      </w:pPr>
      <w:r>
        <w:t xml:space="preserve">    "Einwohnerzahl_Mio": 1.629,</w:t>
      </w:r>
    </w:p>
    <w:p w14:paraId="7E059BD5" w14:textId="77777777" w:rsidR="008F7FB4" w:rsidRDefault="008F7FB4" w:rsidP="008F7FB4">
      <w:pPr>
        <w:pStyle w:val="ListingStandard"/>
      </w:pPr>
      <w:r>
        <w:t xml:space="preserve">    "Flaeche_km2": 23294.90,</w:t>
      </w:r>
    </w:p>
    <w:p w14:paraId="38383E67" w14:textId="77777777" w:rsidR="008F7FB4" w:rsidRDefault="008F7FB4" w:rsidP="008F7FB4">
      <w:pPr>
        <w:pStyle w:val="ListingStandard"/>
      </w:pPr>
      <w:r>
        <w:t xml:space="preserve">    "Flaeche_pro_Einwohner_m2": 14299.0</w:t>
      </w:r>
    </w:p>
    <w:p w14:paraId="60BED134" w14:textId="77777777" w:rsidR="008F7FB4" w:rsidRDefault="008F7FB4" w:rsidP="008F7FB4">
      <w:pPr>
        <w:pStyle w:val="ListingStandard"/>
      </w:pPr>
      <w:r>
        <w:t xml:space="preserve">  },</w:t>
      </w:r>
    </w:p>
    <w:p w14:paraId="136CA54A" w14:textId="77777777" w:rsidR="008F7FB4" w:rsidRDefault="008F7FB4" w:rsidP="008F7FB4">
      <w:pPr>
        <w:pStyle w:val="ListingStandard"/>
      </w:pPr>
      <w:r>
        <w:t xml:space="preserve">  {</w:t>
      </w:r>
    </w:p>
    <w:p w14:paraId="4A0DC2DA" w14:textId="77777777" w:rsidR="008F7FB4" w:rsidRDefault="008F7FB4" w:rsidP="008F7FB4">
      <w:pPr>
        <w:pStyle w:val="ListingStandard"/>
      </w:pPr>
      <w:r>
        <w:t xml:space="preserve">    "Bundesland": "Niedersachsen",</w:t>
      </w:r>
    </w:p>
    <w:p w14:paraId="0CF8FD2A" w14:textId="77777777" w:rsidR="008F7FB4" w:rsidRDefault="008F7FB4" w:rsidP="008F7FB4">
      <w:pPr>
        <w:pStyle w:val="ListingStandard"/>
      </w:pPr>
      <w:r>
        <w:t xml:space="preserve">    "Einwohnerzahl_Mio": 8.162,</w:t>
      </w:r>
    </w:p>
    <w:p w14:paraId="4714F12D" w14:textId="77777777" w:rsidR="008F7FB4" w:rsidRDefault="008F7FB4" w:rsidP="008F7FB4">
      <w:pPr>
        <w:pStyle w:val="ListingStandard"/>
      </w:pPr>
      <w:r>
        <w:t xml:space="preserve">    "Flaeche_km2": 47709.90,</w:t>
      </w:r>
    </w:p>
    <w:p w14:paraId="097518AD" w14:textId="77777777" w:rsidR="008F7FB4" w:rsidRDefault="008F7FB4" w:rsidP="008F7FB4">
      <w:pPr>
        <w:pStyle w:val="ListingStandard"/>
      </w:pPr>
      <w:r>
        <w:t xml:space="preserve">    "Flaeche_pro_Einwohner_m2": 5848.6</w:t>
      </w:r>
    </w:p>
    <w:p w14:paraId="6C4069B4" w14:textId="77777777" w:rsidR="008F7FB4" w:rsidRDefault="008F7FB4" w:rsidP="008F7FB4">
      <w:pPr>
        <w:pStyle w:val="ListingStandard"/>
      </w:pPr>
      <w:r>
        <w:t xml:space="preserve">  },</w:t>
      </w:r>
    </w:p>
    <w:p w14:paraId="7E241BD1" w14:textId="77777777" w:rsidR="008F7FB4" w:rsidRDefault="008F7FB4" w:rsidP="008F7FB4">
      <w:pPr>
        <w:pStyle w:val="ListingStandard"/>
      </w:pPr>
      <w:r>
        <w:t xml:space="preserve">  {</w:t>
      </w:r>
    </w:p>
    <w:p w14:paraId="4A4C23AD" w14:textId="77777777" w:rsidR="008F7FB4" w:rsidRDefault="008F7FB4" w:rsidP="008F7FB4">
      <w:pPr>
        <w:pStyle w:val="ListingStandard"/>
      </w:pPr>
      <w:r>
        <w:t xml:space="preserve">    "Bundesland": "Nordrhein-Westfalen",</w:t>
      </w:r>
    </w:p>
    <w:p w14:paraId="66017C56" w14:textId="77777777" w:rsidR="008F7FB4" w:rsidRDefault="008F7FB4" w:rsidP="008F7FB4">
      <w:pPr>
        <w:pStyle w:val="ListingStandard"/>
      </w:pPr>
      <w:r>
        <w:t xml:space="preserve">    "Einwohnerzahl_Mio": 18.190,</w:t>
      </w:r>
    </w:p>
    <w:p w14:paraId="620BDCEF" w14:textId="77777777" w:rsidR="008F7FB4" w:rsidRDefault="008F7FB4" w:rsidP="008F7FB4">
      <w:pPr>
        <w:pStyle w:val="ListingStandard"/>
      </w:pPr>
      <w:r>
        <w:t xml:space="preserve">    "Flaeche_km2": 34112.72,</w:t>
      </w:r>
    </w:p>
    <w:p w14:paraId="7C27BA07" w14:textId="77777777" w:rsidR="008F7FB4" w:rsidRDefault="008F7FB4" w:rsidP="008F7FB4">
      <w:pPr>
        <w:pStyle w:val="ListingStandard"/>
      </w:pPr>
      <w:r>
        <w:t xml:space="preserve">    "Flaeche_pro_Einwohner_m2": 1874.6</w:t>
      </w:r>
    </w:p>
    <w:p w14:paraId="1B188C64" w14:textId="77777777" w:rsidR="008F7FB4" w:rsidRDefault="008F7FB4" w:rsidP="008F7FB4">
      <w:pPr>
        <w:pStyle w:val="ListingStandard"/>
      </w:pPr>
      <w:r>
        <w:t xml:space="preserve">  },</w:t>
      </w:r>
    </w:p>
    <w:p w14:paraId="17CE96BF" w14:textId="77777777" w:rsidR="008F7FB4" w:rsidRDefault="008F7FB4" w:rsidP="008F7FB4">
      <w:pPr>
        <w:pStyle w:val="ListingStandard"/>
      </w:pPr>
      <w:r>
        <w:t xml:space="preserve">  {</w:t>
      </w:r>
    </w:p>
    <w:p w14:paraId="6B79DCA0" w14:textId="77777777" w:rsidR="008F7FB4" w:rsidRDefault="008F7FB4" w:rsidP="008F7FB4">
      <w:pPr>
        <w:pStyle w:val="ListingStandard"/>
      </w:pPr>
      <w:r>
        <w:t xml:space="preserve">    "Bundesland": "Rheinland-Pfalz",</w:t>
      </w:r>
    </w:p>
    <w:p w14:paraId="3D11CBA7" w14:textId="77777777" w:rsidR="008F7FB4" w:rsidRDefault="008F7FB4" w:rsidP="008F7FB4">
      <w:pPr>
        <w:pStyle w:val="ListingStandard"/>
      </w:pPr>
      <w:r>
        <w:t xml:space="preserve">    "Einwohnerzahl_Mio": 4.174,</w:t>
      </w:r>
    </w:p>
    <w:p w14:paraId="6EBEA44D" w14:textId="77777777" w:rsidR="008F7FB4" w:rsidRDefault="008F7FB4" w:rsidP="008F7FB4">
      <w:pPr>
        <w:pStyle w:val="ListingStandard"/>
      </w:pPr>
      <w:r>
        <w:t xml:space="preserve">    "Flaeche_km2": 19857.97,</w:t>
      </w:r>
    </w:p>
    <w:p w14:paraId="22B207A0" w14:textId="77777777" w:rsidR="008F7FB4" w:rsidRDefault="008F7FB4" w:rsidP="008F7FB4">
      <w:pPr>
        <w:pStyle w:val="ListingStandard"/>
      </w:pPr>
      <w:r>
        <w:t xml:space="preserve">    "Flaeche_pro_Einwohner_m2": 4757.7</w:t>
      </w:r>
    </w:p>
    <w:p w14:paraId="22DB3CF3" w14:textId="77777777" w:rsidR="008F7FB4" w:rsidRDefault="008F7FB4" w:rsidP="008F7FB4">
      <w:pPr>
        <w:pStyle w:val="ListingStandard"/>
      </w:pPr>
      <w:r>
        <w:t xml:space="preserve">  },</w:t>
      </w:r>
    </w:p>
    <w:p w14:paraId="4FBDF61E" w14:textId="77777777" w:rsidR="008F7FB4" w:rsidRDefault="008F7FB4" w:rsidP="008F7FB4">
      <w:pPr>
        <w:pStyle w:val="ListingStandard"/>
      </w:pPr>
      <w:r>
        <w:t xml:space="preserve">  {</w:t>
      </w:r>
    </w:p>
    <w:p w14:paraId="4597AD72" w14:textId="77777777" w:rsidR="008F7FB4" w:rsidRDefault="008F7FB4" w:rsidP="008F7FB4">
      <w:pPr>
        <w:pStyle w:val="ListingStandard"/>
      </w:pPr>
      <w:r>
        <w:t xml:space="preserve">    "Bundesland": "Saarland",</w:t>
      </w:r>
    </w:p>
    <w:p w14:paraId="66E5D25E" w14:textId="77777777" w:rsidR="008F7FB4" w:rsidRDefault="008F7FB4" w:rsidP="008F7FB4">
      <w:pPr>
        <w:pStyle w:val="ListingStandard"/>
      </w:pPr>
      <w:r>
        <w:t xml:space="preserve">    "Einwohnerzahl_Mio": 0.994,</w:t>
      </w:r>
    </w:p>
    <w:p w14:paraId="19C445D4" w14:textId="77777777" w:rsidR="008F7FB4" w:rsidRDefault="008F7FB4" w:rsidP="008F7FB4">
      <w:pPr>
        <w:pStyle w:val="ListingStandard"/>
      </w:pPr>
      <w:r>
        <w:t xml:space="preserve">    "Flaeche_km2": 2571.52,</w:t>
      </w:r>
    </w:p>
    <w:p w14:paraId="19B79C27" w14:textId="77777777" w:rsidR="008F7FB4" w:rsidRDefault="008F7FB4" w:rsidP="008F7FB4">
      <w:pPr>
        <w:pStyle w:val="ListingStandard"/>
      </w:pPr>
      <w:r>
        <w:t xml:space="preserve">    "Flaeche_pro_Einwohner_m2": 2587.0</w:t>
      </w:r>
    </w:p>
    <w:p w14:paraId="33EE383F" w14:textId="77777777" w:rsidR="008F7FB4" w:rsidRDefault="008F7FB4" w:rsidP="008F7FB4">
      <w:pPr>
        <w:pStyle w:val="ListingStandard"/>
      </w:pPr>
      <w:r>
        <w:t xml:space="preserve">  },</w:t>
      </w:r>
    </w:p>
    <w:p w14:paraId="54F08594" w14:textId="77777777" w:rsidR="008F7FB4" w:rsidRDefault="008F7FB4" w:rsidP="008F7FB4">
      <w:pPr>
        <w:pStyle w:val="ListingStandard"/>
      </w:pPr>
      <w:r>
        <w:lastRenderedPageBreak/>
        <w:t xml:space="preserve">  {</w:t>
      </w:r>
    </w:p>
    <w:p w14:paraId="2A415D8D" w14:textId="77777777" w:rsidR="008F7FB4" w:rsidRDefault="008F7FB4" w:rsidP="008F7FB4">
      <w:pPr>
        <w:pStyle w:val="ListingStandard"/>
      </w:pPr>
      <w:r>
        <w:t xml:space="preserve">    "Bundesland": "Sachsen",</w:t>
      </w:r>
    </w:p>
    <w:p w14:paraId="28AEBB72" w14:textId="77777777" w:rsidR="008F7FB4" w:rsidRDefault="008F7FB4" w:rsidP="008F7FB4">
      <w:pPr>
        <w:pStyle w:val="ListingStandard"/>
      </w:pPr>
      <w:r>
        <w:t xml:space="preserve">    "Einwohnerzahl_Mio": 4.089,</w:t>
      </w:r>
    </w:p>
    <w:p w14:paraId="5259DA5B" w14:textId="77777777" w:rsidR="008F7FB4" w:rsidRDefault="008F7FB4" w:rsidP="008F7FB4">
      <w:pPr>
        <w:pStyle w:val="ListingStandard"/>
      </w:pPr>
      <w:r>
        <w:t xml:space="preserve">    "Flaeche_km2": 18449.86,</w:t>
      </w:r>
    </w:p>
    <w:p w14:paraId="5C1ABC02" w14:textId="77777777" w:rsidR="008F7FB4" w:rsidRDefault="008F7FB4" w:rsidP="008F7FB4">
      <w:pPr>
        <w:pStyle w:val="ListingStandard"/>
      </w:pPr>
      <w:r>
        <w:t xml:space="preserve">    "Flaeche_pro_Einwohner_m2": 4513.3</w:t>
      </w:r>
    </w:p>
    <w:p w14:paraId="08AB8899" w14:textId="77777777" w:rsidR="008F7FB4" w:rsidRDefault="008F7FB4" w:rsidP="008F7FB4">
      <w:pPr>
        <w:pStyle w:val="ListingStandard"/>
      </w:pPr>
      <w:r>
        <w:t xml:space="preserve">  },</w:t>
      </w:r>
    </w:p>
    <w:p w14:paraId="37A41054" w14:textId="77777777" w:rsidR="008F7FB4" w:rsidRDefault="008F7FB4" w:rsidP="008F7FB4">
      <w:pPr>
        <w:pStyle w:val="ListingStandard"/>
      </w:pPr>
      <w:r>
        <w:t xml:space="preserve">  {</w:t>
      </w:r>
    </w:p>
    <w:p w14:paraId="2C132994" w14:textId="77777777" w:rsidR="008F7FB4" w:rsidRDefault="008F7FB4" w:rsidP="008F7FB4">
      <w:pPr>
        <w:pStyle w:val="ListingStandard"/>
      </w:pPr>
      <w:r>
        <w:t xml:space="preserve">    "Bundesland": "Sachsen-Anhalt",</w:t>
      </w:r>
    </w:p>
    <w:p w14:paraId="762EDC0B" w14:textId="77777777" w:rsidR="008F7FB4" w:rsidRDefault="008F7FB4" w:rsidP="008F7FB4">
      <w:pPr>
        <w:pStyle w:val="ListingStandard"/>
      </w:pPr>
      <w:r>
        <w:t xml:space="preserve">    "Einwohnerzahl_Mio": 2.180,</w:t>
      </w:r>
    </w:p>
    <w:p w14:paraId="7EBC848F" w14:textId="77777777" w:rsidR="008F7FB4" w:rsidRDefault="008F7FB4" w:rsidP="008F7FB4">
      <w:pPr>
        <w:pStyle w:val="ListingStandard"/>
      </w:pPr>
      <w:r>
        <w:t xml:space="preserve">    "Flaeche_km2": 20467.20,</w:t>
      </w:r>
    </w:p>
    <w:p w14:paraId="213657D0" w14:textId="77777777" w:rsidR="008F7FB4" w:rsidRDefault="008F7FB4" w:rsidP="008F7FB4">
      <w:pPr>
        <w:pStyle w:val="ListingStandard"/>
      </w:pPr>
      <w:r>
        <w:t xml:space="preserve">    "Flaeche_pro_Einwohner_m2": 9392.8</w:t>
      </w:r>
    </w:p>
    <w:p w14:paraId="3CD395C3" w14:textId="77777777" w:rsidR="008F7FB4" w:rsidRDefault="008F7FB4" w:rsidP="008F7FB4">
      <w:pPr>
        <w:pStyle w:val="ListingStandard"/>
      </w:pPr>
      <w:r>
        <w:t xml:space="preserve">  },</w:t>
      </w:r>
    </w:p>
    <w:p w14:paraId="1C253375" w14:textId="77777777" w:rsidR="008F7FB4" w:rsidRDefault="008F7FB4" w:rsidP="008F7FB4">
      <w:pPr>
        <w:pStyle w:val="ListingStandard"/>
      </w:pPr>
      <w:r>
        <w:t xml:space="preserve">  {</w:t>
      </w:r>
    </w:p>
    <w:p w14:paraId="5A33CC45" w14:textId="77777777" w:rsidR="008F7FB4" w:rsidRDefault="008F7FB4" w:rsidP="008F7FB4">
      <w:pPr>
        <w:pStyle w:val="ListingStandard"/>
      </w:pPr>
      <w:r>
        <w:t xml:space="preserve">    "Bundesland": "Schleswig-Holstein",</w:t>
      </w:r>
    </w:p>
    <w:p w14:paraId="103058D3" w14:textId="77777777" w:rsidR="008F7FB4" w:rsidRDefault="008F7FB4" w:rsidP="008F7FB4">
      <w:pPr>
        <w:pStyle w:val="ListingStandard"/>
      </w:pPr>
      <w:r>
        <w:t xml:space="preserve">    "Einwohnerzahl_Mio": 2.966,</w:t>
      </w:r>
    </w:p>
    <w:p w14:paraId="29CC3D64" w14:textId="77777777" w:rsidR="008F7FB4" w:rsidRDefault="008F7FB4" w:rsidP="008F7FB4">
      <w:pPr>
        <w:pStyle w:val="ListingStandard"/>
      </w:pPr>
      <w:r>
        <w:t xml:space="preserve">    "Flaeche_km2": 15804.30,</w:t>
      </w:r>
    </w:p>
    <w:p w14:paraId="1B5BFBA6" w14:textId="77777777" w:rsidR="008F7FB4" w:rsidRDefault="008F7FB4" w:rsidP="008F7FB4">
      <w:pPr>
        <w:pStyle w:val="ListingStandard"/>
      </w:pPr>
      <w:r>
        <w:t xml:space="preserve">    "Flaeche_pro_Einwohner_m2": 5329.4</w:t>
      </w:r>
    </w:p>
    <w:p w14:paraId="32D1CC5F" w14:textId="77777777" w:rsidR="008F7FB4" w:rsidRDefault="008F7FB4" w:rsidP="008F7FB4">
      <w:pPr>
        <w:pStyle w:val="ListingStandard"/>
      </w:pPr>
      <w:r>
        <w:t xml:space="preserve">  },</w:t>
      </w:r>
    </w:p>
    <w:p w14:paraId="359A33C6" w14:textId="77777777" w:rsidR="008F7FB4" w:rsidRDefault="008F7FB4" w:rsidP="008F7FB4">
      <w:pPr>
        <w:pStyle w:val="ListingStandard"/>
      </w:pPr>
      <w:r>
        <w:t xml:space="preserve">  {</w:t>
      </w:r>
    </w:p>
    <w:p w14:paraId="77C115E8" w14:textId="77777777" w:rsidR="008F7FB4" w:rsidRDefault="008F7FB4" w:rsidP="008F7FB4">
      <w:pPr>
        <w:pStyle w:val="ListingStandard"/>
      </w:pPr>
      <w:r>
        <w:t xml:space="preserve">    "Bundesland": "Thüringen",</w:t>
      </w:r>
    </w:p>
    <w:p w14:paraId="45726376" w14:textId="77777777" w:rsidR="008F7FB4" w:rsidRDefault="008F7FB4" w:rsidP="008F7FB4">
      <w:pPr>
        <w:pStyle w:val="ListingStandard"/>
      </w:pPr>
      <w:r>
        <w:t xml:space="preserve">    "Einwohnerzahl_Mio": 2.122,</w:t>
      </w:r>
    </w:p>
    <w:p w14:paraId="505E7B36" w14:textId="77777777" w:rsidR="008F7FB4" w:rsidRDefault="008F7FB4" w:rsidP="008F7FB4">
      <w:pPr>
        <w:pStyle w:val="ListingStandard"/>
      </w:pPr>
      <w:r>
        <w:t xml:space="preserve">    "Flaeche_km2": 16202.37,</w:t>
      </w:r>
    </w:p>
    <w:p w14:paraId="53A99C2F" w14:textId="77777777" w:rsidR="008F7FB4" w:rsidRDefault="008F7FB4" w:rsidP="008F7FB4">
      <w:pPr>
        <w:pStyle w:val="ListingStandard"/>
      </w:pPr>
      <w:r>
        <w:t xml:space="preserve">    "Flaeche_pro_Einwohner_m2": 7633.4</w:t>
      </w:r>
    </w:p>
    <w:p w14:paraId="2CD9A18C" w14:textId="77777777" w:rsidR="008F7FB4" w:rsidRDefault="008F7FB4" w:rsidP="008F7FB4">
      <w:pPr>
        <w:pStyle w:val="ListingStandard"/>
      </w:pPr>
      <w:r>
        <w:t xml:space="preserve">  }</w:t>
      </w:r>
    </w:p>
    <w:p w14:paraId="341755F8" w14:textId="77777777" w:rsidR="008F7FB4" w:rsidRDefault="008F7FB4" w:rsidP="008F7FB4">
      <w:pPr>
        <w:pStyle w:val="ListingStandard"/>
      </w:pPr>
      <w:r>
        <w:t>]</w:t>
      </w:r>
    </w:p>
    <w:p w14:paraId="7E49EA53" w14:textId="77777777" w:rsidR="008F7FB4" w:rsidRDefault="008F7FB4" w:rsidP="008F7FB4">
      <w:pPr>
        <w:pStyle w:val="ListingStandard"/>
      </w:pPr>
    </w:p>
    <w:p w14:paraId="74AF6D2F" w14:textId="77777777" w:rsidR="008F7FB4" w:rsidRDefault="008F7FB4" w:rsidP="008F7FB4">
      <w:pPr>
        <w:pStyle w:val="ListingStandard"/>
      </w:pPr>
      <w:r>
        <w:t>Hinweise:</w:t>
      </w:r>
    </w:p>
    <w:p w14:paraId="08FC87A8" w14:textId="77777777" w:rsidR="008F7FB4" w:rsidRDefault="008F7FB4" w:rsidP="008F7FB4">
      <w:pPr>
        <w:pStyle w:val="ListingStandard"/>
      </w:pPr>
      <w:r>
        <w:tab/>
        <w:t>•</w:t>
      </w:r>
      <w:r>
        <w:tab/>
        <w:t>Die Einwohnerzahlen stammen aus den neuesten verfügbaren Daten des Statistischen Bundesamts (Stand: 31.12.2023) .</w:t>
      </w:r>
    </w:p>
    <w:p w14:paraId="5AECFAF1" w14:textId="77777777" w:rsidR="008F7FB4" w:rsidRDefault="008F7FB4" w:rsidP="008F7FB4">
      <w:pPr>
        <w:pStyle w:val="ListingStandard"/>
      </w:pPr>
      <w:r>
        <w:tab/>
        <w:t>•</w:t>
      </w:r>
      <w:r>
        <w:tab/>
        <w:t>Die Flächenangaben basieren auf den offiziellen Zahlen von 2022 .</w:t>
      </w:r>
    </w:p>
    <w:p w14:paraId="5063D142" w14:textId="77777777" w:rsidR="008F7FB4" w:rsidRDefault="008F7FB4" w:rsidP="008F7FB4">
      <w:pPr>
        <w:pStyle w:val="ListingStandard"/>
      </w:pPr>
      <w:r>
        <w:tab/>
        <w:t>•</w:t>
      </w:r>
      <w:r>
        <w:tab/>
        <w:t>Die Fläche pro Einwohner wurde berechnet, indem die Gesamtfläche des Bundeslands durch die Anzahl der Einwohner geteilt wurde, wobei 1 km² = 1.000.000 m² entspricht.</w:t>
      </w:r>
    </w:p>
    <w:p w14:paraId="205FA56C" w14:textId="77777777" w:rsidR="008F7FB4" w:rsidRDefault="008F7FB4" w:rsidP="008F7FB4">
      <w:pPr>
        <w:pStyle w:val="ListingStandard"/>
      </w:pPr>
    </w:p>
    <w:p w14:paraId="44A8C7A6" w14:textId="1059EEEA" w:rsidR="008F7FB4" w:rsidRDefault="008F7FB4" w:rsidP="008F7FB4">
      <w:pPr>
        <w:pStyle w:val="ListingStandard"/>
      </w:pPr>
      <w:r>
        <w:t>Wenn du möchtest, kann ich dir diese Daten auch als herunterladbare .json-Datei bereitstellen oder in ein anderes Format wie CSV oder Excel umwandeln. Lass es mich einfach wissen!</w:t>
      </w:r>
    </w:p>
    <w:p w14:paraId="5E4B4B15" w14:textId="77777777" w:rsidR="008F7FB4" w:rsidRDefault="008F7FB4" w:rsidP="008F7FB4">
      <w:pPr>
        <w:pStyle w:val="ListingStandard"/>
      </w:pPr>
    </w:p>
    <w:p w14:paraId="6D0008F8" w14:textId="77777777" w:rsidR="00AB394F" w:rsidRPr="002B5907" w:rsidRDefault="00AB394F" w:rsidP="00AB394F">
      <w:pPr>
        <w:rPr>
          <w:rStyle w:val="ListingZeichenFett"/>
        </w:rPr>
      </w:pPr>
      <w:r w:rsidRPr="002B5907">
        <w:rPr>
          <w:rStyle w:val="ListingZeichenFett"/>
        </w:rPr>
        <w:lastRenderedPageBreak/>
        <w:t>Ich benötige eine Excel-Datei, die den Aktienkurs des Autoherstellers Tesla über einen Zeitraum der letzten 5 Monate wiedergibt. Die Datei soll folgende Spalten enthalten:</w:t>
      </w:r>
    </w:p>
    <w:p w14:paraId="65A9C33A" w14:textId="3564FE71" w:rsidR="008F7FB4" w:rsidRDefault="00AB394F" w:rsidP="00AB394F">
      <w:pPr>
        <w:pStyle w:val="ListingStandard"/>
        <w:rPr>
          <w:rStyle w:val="ListingZeichenFett"/>
        </w:rPr>
      </w:pPr>
      <w:r w:rsidRPr="002B5907">
        <w:rPr>
          <w:rStyle w:val="ListingZeichenFett"/>
        </w:rPr>
        <w:t>Monat # Kurs am letzten Tag des Monats # Veränderung gegenüber dem Vormonat</w:t>
      </w:r>
    </w:p>
    <w:p w14:paraId="14C4AF67" w14:textId="77777777" w:rsidR="00AB394F" w:rsidRDefault="00AB394F" w:rsidP="00AB394F">
      <w:pPr>
        <w:pStyle w:val="ListingStandard"/>
        <w:rPr>
          <w:rStyle w:val="ListingZeichenFett"/>
        </w:rPr>
      </w:pPr>
    </w:p>
    <w:p w14:paraId="6DC36453" w14:textId="77777777" w:rsidR="00AB394F" w:rsidRPr="00424191" w:rsidRDefault="00AB394F" w:rsidP="00AB394F">
      <w:pPr>
        <w:rPr>
          <w:rStyle w:val="ListingZeichenFett"/>
        </w:rPr>
      </w:pPr>
      <w:r w:rsidRPr="00424191">
        <w:rPr>
          <w:rStyle w:val="ListingZeichenFett"/>
        </w:rPr>
        <w:t>Kannst du daraus direkt eine Excel-Datei erstellen?</w:t>
      </w:r>
    </w:p>
    <w:p w14:paraId="3544ED2D" w14:textId="77777777" w:rsidR="00AB394F" w:rsidRDefault="00AB394F" w:rsidP="00AB394F">
      <w:pPr>
        <w:pStyle w:val="ListingStandard"/>
      </w:pPr>
    </w:p>
    <w:p w14:paraId="3F420E0A" w14:textId="77777777" w:rsidR="00AB394F" w:rsidRDefault="00AB394F" w:rsidP="00AB394F">
      <w:pPr>
        <w:pStyle w:val="ListingStandard"/>
      </w:pPr>
    </w:p>
    <w:p w14:paraId="794BE76A" w14:textId="77777777" w:rsidR="00FA527A" w:rsidRPr="00FA527A" w:rsidRDefault="00FA527A" w:rsidP="00FA527A">
      <w:pPr>
        <w:rPr>
          <w:rStyle w:val="ListingZeichenFett"/>
        </w:rPr>
      </w:pPr>
      <w:r w:rsidRPr="00FA527A">
        <w:rPr>
          <w:rStyle w:val="ListingZeichenFett"/>
        </w:rPr>
        <w:t>Erstelle mir eine CSV-Datei, welche die Vokabeln für 10 Farben auf Deutsch und auf Englisch enthält. Die Tabelle enthält zwei Spalten. In der ersten Spalte steht die deutsche, in der zweiten Spalte die englische Vokabel.</w:t>
      </w:r>
    </w:p>
    <w:p w14:paraId="733115F1" w14:textId="77777777" w:rsidR="00AB394F" w:rsidRDefault="00AB394F" w:rsidP="00AB394F">
      <w:pPr>
        <w:pStyle w:val="ListingStandard"/>
      </w:pPr>
    </w:p>
    <w:p w14:paraId="3EEF1CBF" w14:textId="77777777" w:rsidR="00FA527A" w:rsidRDefault="00FA527A" w:rsidP="00AB394F">
      <w:pPr>
        <w:pStyle w:val="ListingStandard"/>
      </w:pPr>
    </w:p>
    <w:p w14:paraId="5ADD2D50" w14:textId="6D37379D" w:rsidR="00FA527A" w:rsidRPr="00FA527A" w:rsidRDefault="00FA527A" w:rsidP="00AB394F">
      <w:pPr>
        <w:pStyle w:val="ListingStandard"/>
        <w:rPr>
          <w:rStyle w:val="ListingZeichenFett"/>
        </w:rPr>
      </w:pPr>
      <w:r w:rsidRPr="00FA527A">
        <w:rPr>
          <w:rStyle w:val="ListingZeichenFett"/>
        </w:rPr>
        <w:t>Erstelle einen einfachen Vokabeltrainer in Python. Das Programm soll Vokabelpaare aus einer CSV-Datei namens farben_vokabeln.csv laden können. Der Benutzer wird nach 5 verschiedenen Vokabeln gefragt, die zufällig aus der CSV-Datei gewählt werden. Vor dem Test kann der Benutzer wählen, ob er auf Nachfrage die deutsche oder englische Version der Vokabel nennen soll. Bei 4 von 5 richtigen Vokabeln gilt der Test als bestanden.</w:t>
      </w:r>
    </w:p>
    <w:p w14:paraId="6DB0EE7B" w14:textId="77777777" w:rsidR="00FA527A" w:rsidRDefault="00FA527A" w:rsidP="00AB394F">
      <w:pPr>
        <w:pStyle w:val="ListingStandard"/>
      </w:pPr>
    </w:p>
    <w:p w14:paraId="6CA4EDDB" w14:textId="77777777" w:rsidR="00FA527A" w:rsidRDefault="00FA527A" w:rsidP="00FA527A">
      <w:pPr>
        <w:pStyle w:val="ListingStandard"/>
      </w:pPr>
      <w:r>
        <w:t>Das aktuelle Umfeld unterstützt keine Benutzereingaben über input(), aber ich kann dir den vollständigen Python-Code für den Vokabeltrainer geben, den du lokal auf deinem Rechner ausführen kannst.</w:t>
      </w:r>
    </w:p>
    <w:p w14:paraId="0E45D8C8" w14:textId="77777777" w:rsidR="00FA527A" w:rsidRDefault="00FA527A" w:rsidP="00FA527A">
      <w:pPr>
        <w:pStyle w:val="ListingStandard"/>
      </w:pPr>
    </w:p>
    <w:p w14:paraId="289A2BA0" w14:textId="77777777" w:rsidR="00FA527A" w:rsidRDefault="00FA527A" w:rsidP="00FA527A">
      <w:pPr>
        <w:pStyle w:val="ListingStandard"/>
      </w:pPr>
      <w:r>
        <w:t>Hier ist der komplette Code:</w:t>
      </w:r>
    </w:p>
    <w:p w14:paraId="3D887117" w14:textId="77777777" w:rsidR="00FA527A" w:rsidRDefault="00FA527A" w:rsidP="00FA527A">
      <w:pPr>
        <w:pStyle w:val="ListingStandard"/>
      </w:pPr>
    </w:p>
    <w:p w14:paraId="366762A3" w14:textId="77777777" w:rsidR="00FA527A" w:rsidRDefault="00FA527A" w:rsidP="00FA527A">
      <w:pPr>
        <w:pStyle w:val="ListingStandard"/>
      </w:pPr>
      <w:r>
        <w:t>import pandas as pd</w:t>
      </w:r>
    </w:p>
    <w:p w14:paraId="373FD48B" w14:textId="77777777" w:rsidR="00FA527A" w:rsidRDefault="00FA527A" w:rsidP="00FA527A">
      <w:pPr>
        <w:pStyle w:val="ListingStandard"/>
      </w:pPr>
      <w:r>
        <w:t>import random</w:t>
      </w:r>
    </w:p>
    <w:p w14:paraId="26C99D5B" w14:textId="77777777" w:rsidR="00FA527A" w:rsidRDefault="00FA527A" w:rsidP="00FA527A">
      <w:pPr>
        <w:pStyle w:val="ListingStandard"/>
      </w:pPr>
    </w:p>
    <w:p w14:paraId="1FA68321" w14:textId="77777777" w:rsidR="00FA527A" w:rsidRDefault="00FA527A" w:rsidP="00FA527A">
      <w:pPr>
        <w:pStyle w:val="ListingStandard"/>
      </w:pPr>
      <w:r>
        <w:t># CSV-Datei laden</w:t>
      </w:r>
    </w:p>
    <w:p w14:paraId="52013F03" w14:textId="77777777" w:rsidR="00FA527A" w:rsidRDefault="00FA527A" w:rsidP="00FA527A">
      <w:pPr>
        <w:pStyle w:val="ListingStandard"/>
      </w:pPr>
      <w:r>
        <w:t>vokabeln_df = pd.read_csv("farben_vokabeln.csv")</w:t>
      </w:r>
    </w:p>
    <w:p w14:paraId="14DB2E82" w14:textId="77777777" w:rsidR="00FA527A" w:rsidRDefault="00FA527A" w:rsidP="00FA527A">
      <w:pPr>
        <w:pStyle w:val="ListingStandard"/>
      </w:pPr>
    </w:p>
    <w:p w14:paraId="3793F197" w14:textId="77777777" w:rsidR="00FA527A" w:rsidRDefault="00FA527A" w:rsidP="00FA527A">
      <w:pPr>
        <w:pStyle w:val="ListingStandard"/>
      </w:pPr>
      <w:r>
        <w:t># Funktion für den Vokabeltrainer</w:t>
      </w:r>
    </w:p>
    <w:p w14:paraId="41A808D2" w14:textId="77777777" w:rsidR="00FA527A" w:rsidRDefault="00FA527A" w:rsidP="00FA527A">
      <w:pPr>
        <w:pStyle w:val="ListingStandard"/>
      </w:pPr>
      <w:r>
        <w:t>def vokabeltrainer():</w:t>
      </w:r>
    </w:p>
    <w:p w14:paraId="66672765" w14:textId="77777777" w:rsidR="00FA527A" w:rsidRDefault="00FA527A" w:rsidP="00FA527A">
      <w:pPr>
        <w:pStyle w:val="ListingStandard"/>
      </w:pPr>
      <w:r>
        <w:t xml:space="preserve">    # Benutzerwahl: Richtung der Abfrage</w:t>
      </w:r>
    </w:p>
    <w:p w14:paraId="1E5F35FE" w14:textId="77777777" w:rsidR="00FA527A" w:rsidRDefault="00FA527A" w:rsidP="00FA527A">
      <w:pPr>
        <w:pStyle w:val="ListingStandard"/>
      </w:pPr>
      <w:r>
        <w:t xml:space="preserve">    richtung = input("Willst du die deutsche oder englische Version nennen? (Tippe 'deutsch' oder 'englisch'): ").strip().lower()</w:t>
      </w:r>
    </w:p>
    <w:p w14:paraId="45A7251E" w14:textId="77777777" w:rsidR="00FA527A" w:rsidRDefault="00FA527A" w:rsidP="00FA527A">
      <w:pPr>
        <w:pStyle w:val="ListingStandard"/>
      </w:pPr>
      <w:r>
        <w:t xml:space="preserve">    </w:t>
      </w:r>
    </w:p>
    <w:p w14:paraId="3847D38E" w14:textId="77777777" w:rsidR="00FA527A" w:rsidRDefault="00FA527A" w:rsidP="00FA527A">
      <w:pPr>
        <w:pStyle w:val="ListingStandard"/>
      </w:pPr>
      <w:r>
        <w:t xml:space="preserve">    if richtung not in ['deutsch', 'englisch']:</w:t>
      </w:r>
    </w:p>
    <w:p w14:paraId="368BB864" w14:textId="77777777" w:rsidR="00FA527A" w:rsidRDefault="00FA527A" w:rsidP="00FA527A">
      <w:pPr>
        <w:pStyle w:val="ListingStandard"/>
      </w:pPr>
      <w:r>
        <w:lastRenderedPageBreak/>
        <w:t xml:space="preserve">        print("Ungültige Eingabe. Bitte 'deutsch' oder 'englisch' eingeben.")</w:t>
      </w:r>
    </w:p>
    <w:p w14:paraId="292DAAF2" w14:textId="77777777" w:rsidR="00FA527A" w:rsidRDefault="00FA527A" w:rsidP="00FA527A">
      <w:pPr>
        <w:pStyle w:val="ListingStandard"/>
      </w:pPr>
      <w:r>
        <w:t xml:space="preserve">        return</w:t>
      </w:r>
    </w:p>
    <w:p w14:paraId="5803DEDA" w14:textId="77777777" w:rsidR="00FA527A" w:rsidRDefault="00FA527A" w:rsidP="00FA527A">
      <w:pPr>
        <w:pStyle w:val="ListingStandard"/>
      </w:pPr>
      <w:r>
        <w:t xml:space="preserve">    </w:t>
      </w:r>
    </w:p>
    <w:p w14:paraId="27894257" w14:textId="77777777" w:rsidR="00FA527A" w:rsidRDefault="00FA527A" w:rsidP="00FA527A">
      <w:pPr>
        <w:pStyle w:val="ListingStandard"/>
      </w:pPr>
      <w:r>
        <w:t xml:space="preserve">    # 5 zufällige Vokabelpaare auswählen</w:t>
      </w:r>
    </w:p>
    <w:p w14:paraId="57C2C1B8" w14:textId="77777777" w:rsidR="00FA527A" w:rsidRDefault="00FA527A" w:rsidP="00FA527A">
      <w:pPr>
        <w:pStyle w:val="ListingStandard"/>
      </w:pPr>
      <w:r>
        <w:t xml:space="preserve">    vokabeln = vokabeln_df.sample(5).reset_index(drop=True)</w:t>
      </w:r>
    </w:p>
    <w:p w14:paraId="658E9FEF" w14:textId="77777777" w:rsidR="00FA527A" w:rsidRDefault="00FA527A" w:rsidP="00FA527A">
      <w:pPr>
        <w:pStyle w:val="ListingStandard"/>
      </w:pPr>
      <w:r>
        <w:t xml:space="preserve">    richtig = 0</w:t>
      </w:r>
    </w:p>
    <w:p w14:paraId="2B9A89D6" w14:textId="77777777" w:rsidR="00FA527A" w:rsidRDefault="00FA527A" w:rsidP="00FA527A">
      <w:pPr>
        <w:pStyle w:val="ListingStandard"/>
      </w:pPr>
    </w:p>
    <w:p w14:paraId="62A6B3CD" w14:textId="77777777" w:rsidR="00FA527A" w:rsidRDefault="00FA527A" w:rsidP="00FA527A">
      <w:pPr>
        <w:pStyle w:val="ListingStandard"/>
      </w:pPr>
      <w:r>
        <w:t xml:space="preserve">    for i in range(5):</w:t>
      </w:r>
    </w:p>
    <w:p w14:paraId="304CB03E" w14:textId="77777777" w:rsidR="00FA527A" w:rsidRDefault="00FA527A" w:rsidP="00FA527A">
      <w:pPr>
        <w:pStyle w:val="ListingStandard"/>
      </w:pPr>
      <w:r>
        <w:t xml:space="preserve">        if richtung == 'deutsch':</w:t>
      </w:r>
    </w:p>
    <w:p w14:paraId="0911FC2A" w14:textId="77777777" w:rsidR="00FA527A" w:rsidRDefault="00FA527A" w:rsidP="00FA527A">
      <w:pPr>
        <w:pStyle w:val="ListingStandard"/>
      </w:pPr>
      <w:r>
        <w:t xml:space="preserve">            frage = vokabeln.loc[i, 'Englisch']</w:t>
      </w:r>
    </w:p>
    <w:p w14:paraId="12038F3B" w14:textId="77777777" w:rsidR="00FA527A" w:rsidRDefault="00FA527A" w:rsidP="00FA527A">
      <w:pPr>
        <w:pStyle w:val="ListingStandard"/>
      </w:pPr>
      <w:r>
        <w:t xml:space="preserve">            richtige_antwort = vokabeln.loc[i, 'Deutsch']</w:t>
      </w:r>
    </w:p>
    <w:p w14:paraId="2D9A9836" w14:textId="77777777" w:rsidR="00FA527A" w:rsidRDefault="00FA527A" w:rsidP="00FA527A">
      <w:pPr>
        <w:pStyle w:val="ListingStandard"/>
      </w:pPr>
      <w:r>
        <w:t xml:space="preserve">            antwort = input(f"Was heißt '{frage}' auf Deutsch? ").strip()</w:t>
      </w:r>
    </w:p>
    <w:p w14:paraId="1ECE17ED" w14:textId="77777777" w:rsidR="00FA527A" w:rsidRDefault="00FA527A" w:rsidP="00FA527A">
      <w:pPr>
        <w:pStyle w:val="ListingStandard"/>
      </w:pPr>
      <w:r>
        <w:t xml:space="preserve">        else:</w:t>
      </w:r>
    </w:p>
    <w:p w14:paraId="63789D70" w14:textId="77777777" w:rsidR="00FA527A" w:rsidRDefault="00FA527A" w:rsidP="00FA527A">
      <w:pPr>
        <w:pStyle w:val="ListingStandard"/>
      </w:pPr>
      <w:r>
        <w:t xml:space="preserve">            frage = vokabeln.loc[i, 'Deutsch']</w:t>
      </w:r>
    </w:p>
    <w:p w14:paraId="253CB053" w14:textId="77777777" w:rsidR="00FA527A" w:rsidRDefault="00FA527A" w:rsidP="00FA527A">
      <w:pPr>
        <w:pStyle w:val="ListingStandard"/>
      </w:pPr>
      <w:r>
        <w:t xml:space="preserve">            richtige_antwort = vokabeln.loc[i, 'Englisch']</w:t>
      </w:r>
    </w:p>
    <w:p w14:paraId="24452371" w14:textId="77777777" w:rsidR="00FA527A" w:rsidRDefault="00FA527A" w:rsidP="00FA527A">
      <w:pPr>
        <w:pStyle w:val="ListingStandard"/>
      </w:pPr>
      <w:r>
        <w:t xml:space="preserve">            antwort = input(f"Was heißt '{frage}' auf Englisch? ").strip()</w:t>
      </w:r>
    </w:p>
    <w:p w14:paraId="0B6D5DE0" w14:textId="77777777" w:rsidR="00FA527A" w:rsidRDefault="00FA527A" w:rsidP="00FA527A">
      <w:pPr>
        <w:pStyle w:val="ListingStandard"/>
      </w:pPr>
      <w:r>
        <w:t xml:space="preserve">        </w:t>
      </w:r>
    </w:p>
    <w:p w14:paraId="7DB71A36" w14:textId="77777777" w:rsidR="00FA527A" w:rsidRDefault="00FA527A" w:rsidP="00FA527A">
      <w:pPr>
        <w:pStyle w:val="ListingStandard"/>
      </w:pPr>
      <w:r>
        <w:t xml:space="preserve">        if antwort.lower() == richtige_antwort.lower():</w:t>
      </w:r>
    </w:p>
    <w:p w14:paraId="74758087" w14:textId="77777777" w:rsidR="00FA527A" w:rsidRDefault="00FA527A" w:rsidP="00FA527A">
      <w:pPr>
        <w:pStyle w:val="ListingStandard"/>
      </w:pPr>
      <w:r>
        <w:t xml:space="preserve">            print("Richtig!")</w:t>
      </w:r>
    </w:p>
    <w:p w14:paraId="5AD09F12" w14:textId="77777777" w:rsidR="00FA527A" w:rsidRDefault="00FA527A" w:rsidP="00FA527A">
      <w:pPr>
        <w:pStyle w:val="ListingStandard"/>
      </w:pPr>
      <w:r>
        <w:t xml:space="preserve">            richtig += 1</w:t>
      </w:r>
    </w:p>
    <w:p w14:paraId="10736243" w14:textId="77777777" w:rsidR="00FA527A" w:rsidRDefault="00FA527A" w:rsidP="00FA527A">
      <w:pPr>
        <w:pStyle w:val="ListingStandard"/>
      </w:pPr>
      <w:r>
        <w:t xml:space="preserve">        else:</w:t>
      </w:r>
    </w:p>
    <w:p w14:paraId="358D6D52" w14:textId="77777777" w:rsidR="00FA527A" w:rsidRDefault="00FA527A" w:rsidP="00FA527A">
      <w:pPr>
        <w:pStyle w:val="ListingStandard"/>
      </w:pPr>
      <w:r>
        <w:t xml:space="preserve">            print(f"Falsch. Die richtige Antwort ist: {richtige_antwort}")</w:t>
      </w:r>
    </w:p>
    <w:p w14:paraId="0DA7B97C" w14:textId="77777777" w:rsidR="00FA527A" w:rsidRDefault="00FA527A" w:rsidP="00FA527A">
      <w:pPr>
        <w:pStyle w:val="ListingStandard"/>
      </w:pPr>
    </w:p>
    <w:p w14:paraId="76838397" w14:textId="77777777" w:rsidR="00FA527A" w:rsidRDefault="00FA527A" w:rsidP="00FA527A">
      <w:pPr>
        <w:pStyle w:val="ListingStandard"/>
      </w:pPr>
      <w:r>
        <w:t xml:space="preserve">    print(f"\nDu hast {richtig} von 5 richtig.")</w:t>
      </w:r>
    </w:p>
    <w:p w14:paraId="2E5C24E1" w14:textId="77777777" w:rsidR="00FA527A" w:rsidRDefault="00FA527A" w:rsidP="00FA527A">
      <w:pPr>
        <w:pStyle w:val="ListingStandard"/>
      </w:pPr>
      <w:r>
        <w:t xml:space="preserve">    if richtig &gt;= 4:</w:t>
      </w:r>
    </w:p>
    <w:p w14:paraId="1FFF8A4E" w14:textId="77777777" w:rsidR="00FA527A" w:rsidRDefault="00FA527A" w:rsidP="00FA527A">
      <w:pPr>
        <w:pStyle w:val="ListingStandard"/>
      </w:pPr>
      <w:r>
        <w:t xml:space="preserve">        print("Test bestanden! </w:t>
      </w:r>
      <w:r>
        <w:rPr>
          <w:rFonts w:ascii="Apple Color Emoji" w:hAnsi="Apple Color Emoji" w:cs="Apple Color Emoji"/>
        </w:rPr>
        <w:t>🎉</w:t>
      </w:r>
      <w:r>
        <w:t>")</w:t>
      </w:r>
    </w:p>
    <w:p w14:paraId="29699F84" w14:textId="77777777" w:rsidR="00FA527A" w:rsidRDefault="00FA527A" w:rsidP="00FA527A">
      <w:pPr>
        <w:pStyle w:val="ListingStandard"/>
      </w:pPr>
      <w:r>
        <w:t xml:space="preserve">    else:</w:t>
      </w:r>
    </w:p>
    <w:p w14:paraId="541941E0" w14:textId="77777777" w:rsidR="00FA527A" w:rsidRDefault="00FA527A" w:rsidP="00FA527A">
      <w:pPr>
        <w:pStyle w:val="ListingStandard"/>
      </w:pPr>
      <w:r>
        <w:t xml:space="preserve">        print("Leider nicht bestanden. Versuch es nochmal!")</w:t>
      </w:r>
    </w:p>
    <w:p w14:paraId="68010DAF" w14:textId="77777777" w:rsidR="00FA527A" w:rsidRDefault="00FA527A" w:rsidP="00FA527A">
      <w:pPr>
        <w:pStyle w:val="ListingStandard"/>
      </w:pPr>
    </w:p>
    <w:p w14:paraId="0B76CE37" w14:textId="77777777" w:rsidR="00FA527A" w:rsidRDefault="00FA527A" w:rsidP="00FA527A">
      <w:pPr>
        <w:pStyle w:val="ListingStandard"/>
      </w:pPr>
      <w:r>
        <w:t># Programm starten</w:t>
      </w:r>
    </w:p>
    <w:p w14:paraId="67D1CD13" w14:textId="77777777" w:rsidR="00FA527A" w:rsidRDefault="00FA527A" w:rsidP="00FA527A">
      <w:pPr>
        <w:pStyle w:val="ListingStandard"/>
      </w:pPr>
      <w:r>
        <w:t>vokabeltrainer()</w:t>
      </w:r>
    </w:p>
    <w:p w14:paraId="76B53B79" w14:textId="77777777" w:rsidR="00FA527A" w:rsidRDefault="00FA527A" w:rsidP="00FA527A">
      <w:pPr>
        <w:pStyle w:val="ListingStandard"/>
      </w:pPr>
    </w:p>
    <w:p w14:paraId="21B78E8A" w14:textId="77777777" w:rsidR="00FA527A" w:rsidRDefault="00FA527A" w:rsidP="00FA527A">
      <w:pPr>
        <w:pStyle w:val="ListingStandard"/>
      </w:pPr>
      <w:r>
        <w:t>So verwendest du den Code:</w:t>
      </w:r>
    </w:p>
    <w:p w14:paraId="19E40818" w14:textId="77777777" w:rsidR="00FA527A" w:rsidRDefault="00FA527A" w:rsidP="00FA527A">
      <w:pPr>
        <w:pStyle w:val="ListingStandard"/>
      </w:pPr>
      <w:r>
        <w:tab/>
        <w:t>1.</w:t>
      </w:r>
      <w:r>
        <w:tab/>
        <w:t>Speichere deine CSV-Datei als farben_vokabeln.csv im gleichen Ordner wie dieses Skript.</w:t>
      </w:r>
    </w:p>
    <w:p w14:paraId="5C1750E4" w14:textId="77777777" w:rsidR="00FA527A" w:rsidRDefault="00FA527A" w:rsidP="00FA527A">
      <w:pPr>
        <w:pStyle w:val="ListingStandard"/>
      </w:pPr>
      <w:r>
        <w:tab/>
        <w:t>2.</w:t>
      </w:r>
      <w:r>
        <w:tab/>
        <w:t>Führe das Skript mit Python (z.</w:t>
      </w:r>
      <w:r>
        <w:rPr>
          <w:rFonts w:ascii="Cambria Math" w:hAnsi="Cambria Math" w:cs="Cambria Math"/>
        </w:rPr>
        <w:t> </w:t>
      </w:r>
      <w:r>
        <w:t>B. python vokabeltrainer.py) auf deinem Rechner aus.</w:t>
      </w:r>
    </w:p>
    <w:p w14:paraId="0587224F" w14:textId="77777777" w:rsidR="00FA527A" w:rsidRDefault="00FA527A" w:rsidP="00FA527A">
      <w:pPr>
        <w:pStyle w:val="ListingStandard"/>
      </w:pPr>
    </w:p>
    <w:p w14:paraId="6E640EAE" w14:textId="2C3BDE42" w:rsidR="00FA527A" w:rsidRDefault="00FA527A" w:rsidP="00FA527A">
      <w:pPr>
        <w:pStyle w:val="ListingStandard"/>
      </w:pPr>
      <w:r>
        <w:lastRenderedPageBreak/>
        <w:t>Wenn du möchtest, kann ich dir auch eine fertige .py-Datei dafür bereitstellen. Sag einfach Bescheid!</w:t>
      </w:r>
    </w:p>
    <w:p w14:paraId="5F283FD8" w14:textId="77777777" w:rsidR="00FA527A" w:rsidRDefault="00FA527A" w:rsidP="00FA527A">
      <w:pPr>
        <w:pStyle w:val="ListingStandard"/>
      </w:pPr>
    </w:p>
    <w:p w14:paraId="1E853C4A" w14:textId="06AF7F7A" w:rsidR="00FA527A" w:rsidRPr="00214CB1" w:rsidRDefault="00214CB1" w:rsidP="00FA527A">
      <w:pPr>
        <w:pStyle w:val="ListingStandard"/>
        <w:rPr>
          <w:rStyle w:val="ListingZeichenFett"/>
        </w:rPr>
      </w:pPr>
      <w:r w:rsidRPr="00214CB1">
        <w:rPr>
          <w:rStyle w:val="ListingZeichenFett"/>
        </w:rPr>
        <w:t>Erläutere mir das Prinzip der Datenstruktur „Array“ an folgendem Beispiel: Ich möchte für einen Bereich auf der Landkarte, der durch Längen- und Breitengrade gekennzeichnet ist, punktuell Temperaturen abspeichern. Wie sieht eine geeignete Datenstruktur in Python aus?</w:t>
      </w:r>
    </w:p>
    <w:p w14:paraId="4474B507" w14:textId="77777777" w:rsidR="00214CB1" w:rsidRDefault="00214CB1" w:rsidP="00FA527A">
      <w:pPr>
        <w:pStyle w:val="ListingStandard"/>
      </w:pPr>
    </w:p>
    <w:p w14:paraId="3BBD5603" w14:textId="77777777" w:rsidR="00214CB1" w:rsidRDefault="00214CB1" w:rsidP="00214CB1">
      <w:pPr>
        <w:pStyle w:val="ListingStandard"/>
      </w:pPr>
      <w:r>
        <w:t>Das Prinzip eines Arrays (oder genauer gesagt einer Liste in Python) besteht darin, Daten in einer geordneten Abfolge zu speichern, sodass man über Indizes auf die einzelnen Elemente zugreifen kann. Bei geografischen Daten wie Temperaturmessungen auf einer Landkarte (nach Längen- und Breitengrad) kommt häufig ein zweidimensionales Array zum Einsatz.</w:t>
      </w:r>
    </w:p>
    <w:p w14:paraId="69998E86" w14:textId="77777777" w:rsidR="00214CB1" w:rsidRDefault="00214CB1" w:rsidP="00214CB1">
      <w:pPr>
        <w:pStyle w:val="ListingStandard"/>
      </w:pPr>
    </w:p>
    <w:p w14:paraId="42FD97ED" w14:textId="77777777" w:rsidR="00214CB1" w:rsidRDefault="00214CB1" w:rsidP="00214CB1">
      <w:pPr>
        <w:pStyle w:val="ListingStandard"/>
      </w:pPr>
      <w:r>
        <w:t>⸻</w:t>
      </w:r>
    </w:p>
    <w:p w14:paraId="15BA327F" w14:textId="77777777" w:rsidR="00214CB1" w:rsidRDefault="00214CB1" w:rsidP="00214CB1">
      <w:pPr>
        <w:pStyle w:val="ListingStandard"/>
      </w:pPr>
    </w:p>
    <w:p w14:paraId="232FEBFC" w14:textId="77777777" w:rsidR="00214CB1" w:rsidRDefault="00214CB1" w:rsidP="00214CB1">
      <w:pPr>
        <w:pStyle w:val="ListingStandard"/>
      </w:pPr>
      <w:r>
        <w:rPr>
          <w:rFonts w:ascii="Apple Color Emoji" w:hAnsi="Apple Color Emoji" w:cs="Apple Color Emoji"/>
        </w:rPr>
        <w:t>🧭</w:t>
      </w:r>
      <w:r>
        <w:t xml:space="preserve"> Beispiel: Temperaturwerte nach Längen- und Breitengrad speichern</w:t>
      </w:r>
    </w:p>
    <w:p w14:paraId="007CDEB8" w14:textId="77777777" w:rsidR="00214CB1" w:rsidRDefault="00214CB1" w:rsidP="00214CB1">
      <w:pPr>
        <w:pStyle w:val="ListingStandard"/>
      </w:pPr>
    </w:p>
    <w:p w14:paraId="5178E6D9" w14:textId="77777777" w:rsidR="00214CB1" w:rsidRDefault="00214CB1" w:rsidP="00214CB1">
      <w:pPr>
        <w:pStyle w:val="ListingStandard"/>
      </w:pPr>
      <w:r>
        <w:rPr>
          <w:rFonts w:ascii="Apple Color Emoji" w:hAnsi="Apple Color Emoji" w:cs="Apple Color Emoji"/>
        </w:rPr>
        <w:t>📌</w:t>
      </w:r>
      <w:r>
        <w:t xml:space="preserve"> Szenario:</w:t>
      </w:r>
    </w:p>
    <w:p w14:paraId="263D00E8" w14:textId="77777777" w:rsidR="00214CB1" w:rsidRDefault="00214CB1" w:rsidP="00214CB1">
      <w:pPr>
        <w:pStyle w:val="ListingStandard"/>
      </w:pPr>
    </w:p>
    <w:p w14:paraId="0D587CB5" w14:textId="77777777" w:rsidR="00214CB1" w:rsidRDefault="00214CB1" w:rsidP="00214CB1">
      <w:pPr>
        <w:pStyle w:val="ListingStandard"/>
      </w:pPr>
      <w:r>
        <w:t>Du möchtest für einen bestimmten Bereich auf der Landkarte (z.</w:t>
      </w:r>
      <w:r>
        <w:rPr>
          <w:rFonts w:ascii="Cambria Math" w:hAnsi="Cambria Math" w:cs="Cambria Math"/>
        </w:rPr>
        <w:t> </w:t>
      </w:r>
      <w:r>
        <w:t>B. Europa) punktuell Temperaturwerte speichern. Jeder Punkt ist durch einen bestimmten Längen- und Breitengrad definiert.</w:t>
      </w:r>
    </w:p>
    <w:p w14:paraId="16B4D69E" w14:textId="77777777" w:rsidR="00214CB1" w:rsidRDefault="00214CB1" w:rsidP="00214CB1">
      <w:pPr>
        <w:pStyle w:val="ListingStandard"/>
      </w:pPr>
    </w:p>
    <w:p w14:paraId="329A1AFB" w14:textId="77777777" w:rsidR="00214CB1" w:rsidRDefault="00214CB1" w:rsidP="00214CB1">
      <w:pPr>
        <w:pStyle w:val="ListingStandard"/>
      </w:pPr>
      <w:r>
        <w:rPr>
          <w:rFonts w:ascii="Apple Color Emoji" w:hAnsi="Apple Color Emoji" w:cs="Apple Color Emoji"/>
        </w:rPr>
        <w:t>👨</w:t>
      </w:r>
      <w:r>
        <w:t>‍</w:t>
      </w:r>
      <w:r>
        <w:rPr>
          <w:rFonts w:ascii="Apple Color Emoji" w:hAnsi="Apple Color Emoji" w:cs="Apple Color Emoji"/>
        </w:rPr>
        <w:t>💻</w:t>
      </w:r>
      <w:r>
        <w:t xml:space="preserve"> Lösungsidee in Python:</w:t>
      </w:r>
    </w:p>
    <w:p w14:paraId="5D09CFC5" w14:textId="77777777" w:rsidR="00214CB1" w:rsidRDefault="00214CB1" w:rsidP="00214CB1">
      <w:pPr>
        <w:pStyle w:val="ListingStandard"/>
      </w:pPr>
    </w:p>
    <w:p w14:paraId="5C74A86F" w14:textId="77777777" w:rsidR="00214CB1" w:rsidRDefault="00214CB1" w:rsidP="00214CB1">
      <w:pPr>
        <w:pStyle w:val="ListingStandard"/>
      </w:pPr>
      <w:r>
        <w:t>Ein zweidimensionales Array (Liste von Listen) eignet sich gut, wenn du regelmäßig Abstände (z.</w:t>
      </w:r>
      <w:r>
        <w:rPr>
          <w:rFonts w:ascii="Cambria Math" w:hAnsi="Cambria Math" w:cs="Cambria Math"/>
        </w:rPr>
        <w:t> </w:t>
      </w:r>
      <w:r>
        <w:t>B. 1°) zwischen den Koordinatenpunkten hast.</w:t>
      </w:r>
    </w:p>
    <w:p w14:paraId="026E8B6F" w14:textId="77777777" w:rsidR="00214CB1" w:rsidRDefault="00214CB1" w:rsidP="00214CB1">
      <w:pPr>
        <w:pStyle w:val="ListingStandard"/>
      </w:pPr>
    </w:p>
    <w:p w14:paraId="65E7E462" w14:textId="77777777" w:rsidR="00214CB1" w:rsidRDefault="00214CB1" w:rsidP="00214CB1">
      <w:pPr>
        <w:pStyle w:val="ListingStandard"/>
      </w:pPr>
      <w:r>
        <w:t>⸻</w:t>
      </w:r>
    </w:p>
    <w:p w14:paraId="0C317340" w14:textId="77777777" w:rsidR="00214CB1" w:rsidRDefault="00214CB1" w:rsidP="00214CB1">
      <w:pPr>
        <w:pStyle w:val="ListingStandard"/>
      </w:pPr>
    </w:p>
    <w:p w14:paraId="601F1B17" w14:textId="77777777" w:rsidR="00214CB1" w:rsidRDefault="00214CB1" w:rsidP="00214CB1">
      <w:pPr>
        <w:pStyle w:val="ListingStandard"/>
      </w:pPr>
      <w:r>
        <w:rPr>
          <w:rFonts w:ascii="Apple Color Emoji" w:hAnsi="Apple Color Emoji" w:cs="Apple Color Emoji"/>
        </w:rPr>
        <w:t>🔸</w:t>
      </w:r>
      <w:r>
        <w:t xml:space="preserve"> Beispielcode:</w:t>
      </w:r>
    </w:p>
    <w:p w14:paraId="245F2E14" w14:textId="77777777" w:rsidR="00214CB1" w:rsidRDefault="00214CB1" w:rsidP="00214CB1">
      <w:pPr>
        <w:pStyle w:val="ListingStandard"/>
      </w:pPr>
    </w:p>
    <w:p w14:paraId="72777E3E" w14:textId="77777777" w:rsidR="00214CB1" w:rsidRDefault="00214CB1" w:rsidP="00214CB1">
      <w:pPr>
        <w:pStyle w:val="ListingStandard"/>
      </w:pPr>
      <w:r>
        <w:t># Temperaturgitter: 2D-Array</w:t>
      </w:r>
    </w:p>
    <w:p w14:paraId="6D330D94" w14:textId="77777777" w:rsidR="00214CB1" w:rsidRDefault="00214CB1" w:rsidP="00214CB1">
      <w:pPr>
        <w:pStyle w:val="ListingStandard"/>
      </w:pPr>
      <w:r>
        <w:t># Bereich: Breitengrad 45-47, Längengrad 10-12 (also 3x3 Raster bei ganzzahligen Koordinaten)</w:t>
      </w:r>
    </w:p>
    <w:p w14:paraId="5A9CC6BF" w14:textId="77777777" w:rsidR="00214CB1" w:rsidRDefault="00214CB1" w:rsidP="00214CB1">
      <w:pPr>
        <w:pStyle w:val="ListingStandard"/>
      </w:pPr>
    </w:p>
    <w:p w14:paraId="4B818173" w14:textId="77777777" w:rsidR="00214CB1" w:rsidRDefault="00214CB1" w:rsidP="00214CB1">
      <w:pPr>
        <w:pStyle w:val="ListingStandard"/>
      </w:pPr>
      <w:r>
        <w:t>temperatur_grid = [</w:t>
      </w:r>
    </w:p>
    <w:p w14:paraId="4250007A" w14:textId="77777777" w:rsidR="00214CB1" w:rsidRDefault="00214CB1" w:rsidP="00214CB1">
      <w:pPr>
        <w:pStyle w:val="ListingStandard"/>
      </w:pPr>
      <w:r>
        <w:lastRenderedPageBreak/>
        <w:t xml:space="preserve">    [15.2, 16.0, 14.8],  # Breitengrad 45, Längengrad 10, 11, 12</w:t>
      </w:r>
    </w:p>
    <w:p w14:paraId="122F3126" w14:textId="77777777" w:rsidR="00214CB1" w:rsidRDefault="00214CB1" w:rsidP="00214CB1">
      <w:pPr>
        <w:pStyle w:val="ListingStandard"/>
      </w:pPr>
      <w:r>
        <w:t xml:space="preserve">    [17.1, 18.5, 17.0],  # Breitengrad 46</w:t>
      </w:r>
    </w:p>
    <w:p w14:paraId="377D36B4" w14:textId="77777777" w:rsidR="00214CB1" w:rsidRDefault="00214CB1" w:rsidP="00214CB1">
      <w:pPr>
        <w:pStyle w:val="ListingStandard"/>
      </w:pPr>
      <w:r>
        <w:t xml:space="preserve">    [19.0, 20.2, 18.9]   # Breitengrad 47</w:t>
      </w:r>
    </w:p>
    <w:p w14:paraId="59A85E32" w14:textId="77777777" w:rsidR="00214CB1" w:rsidRDefault="00214CB1" w:rsidP="00214CB1">
      <w:pPr>
        <w:pStyle w:val="ListingStandard"/>
      </w:pPr>
      <w:r>
        <w:t>]</w:t>
      </w:r>
    </w:p>
    <w:p w14:paraId="2B3296F5" w14:textId="77777777" w:rsidR="00214CB1" w:rsidRDefault="00214CB1" w:rsidP="00214CB1">
      <w:pPr>
        <w:pStyle w:val="ListingStandard"/>
      </w:pPr>
    </w:p>
    <w:p w14:paraId="4ED5F2F8" w14:textId="77777777" w:rsidR="00214CB1" w:rsidRDefault="00214CB1" w:rsidP="00214CB1">
      <w:pPr>
        <w:pStyle w:val="ListingStandard"/>
      </w:pPr>
      <w:r>
        <w:t># Zugriff: Temperatur bei Breitengrad 46 und Längengrad 11</w:t>
      </w:r>
    </w:p>
    <w:p w14:paraId="00D6F641" w14:textId="77777777" w:rsidR="00214CB1" w:rsidRDefault="00214CB1" w:rsidP="00214CB1">
      <w:pPr>
        <w:pStyle w:val="ListingStandard"/>
      </w:pPr>
      <w:r>
        <w:t># Index: 46 - 45 = 1 (Zeile), 11 - 10 = 1 (Spalte)</w:t>
      </w:r>
    </w:p>
    <w:p w14:paraId="51B1CD24" w14:textId="77777777" w:rsidR="00214CB1" w:rsidRDefault="00214CB1" w:rsidP="00214CB1">
      <w:pPr>
        <w:pStyle w:val="ListingStandard"/>
      </w:pPr>
      <w:r>
        <w:t>temperatur = temperatur_grid[1][1]</w:t>
      </w:r>
    </w:p>
    <w:p w14:paraId="2D17BA64" w14:textId="77777777" w:rsidR="00214CB1" w:rsidRDefault="00214CB1" w:rsidP="00214CB1">
      <w:pPr>
        <w:pStyle w:val="ListingStandard"/>
      </w:pPr>
      <w:r>
        <w:t>print(f"Temperatur bei 46°N, 11°E: {temperatur}°C")</w:t>
      </w:r>
    </w:p>
    <w:p w14:paraId="02566B3E" w14:textId="77777777" w:rsidR="00214CB1" w:rsidRDefault="00214CB1" w:rsidP="00214CB1">
      <w:pPr>
        <w:pStyle w:val="ListingStandard"/>
      </w:pPr>
    </w:p>
    <w:p w14:paraId="485CE5FE" w14:textId="77777777" w:rsidR="00214CB1" w:rsidRDefault="00214CB1" w:rsidP="00214CB1">
      <w:pPr>
        <w:pStyle w:val="ListingStandard"/>
      </w:pPr>
    </w:p>
    <w:p w14:paraId="2EF00B28" w14:textId="77777777" w:rsidR="00214CB1" w:rsidRDefault="00214CB1" w:rsidP="00214CB1">
      <w:pPr>
        <w:pStyle w:val="ListingStandard"/>
      </w:pPr>
    </w:p>
    <w:p w14:paraId="49E8CBC2" w14:textId="77777777" w:rsidR="00214CB1" w:rsidRDefault="00214CB1" w:rsidP="00214CB1">
      <w:pPr>
        <w:pStyle w:val="ListingStandard"/>
      </w:pPr>
      <w:r>
        <w:t>⸻</w:t>
      </w:r>
    </w:p>
    <w:p w14:paraId="02DD9D3C" w14:textId="77777777" w:rsidR="00214CB1" w:rsidRDefault="00214CB1" w:rsidP="00214CB1">
      <w:pPr>
        <w:pStyle w:val="ListingStandard"/>
      </w:pPr>
    </w:p>
    <w:p w14:paraId="0AE5AC6A" w14:textId="77777777" w:rsidR="00214CB1" w:rsidRDefault="00214CB1" w:rsidP="00214CB1">
      <w:pPr>
        <w:pStyle w:val="ListingStandard"/>
      </w:pPr>
      <w:r>
        <w:rPr>
          <w:rFonts w:ascii="Apple Color Emoji" w:hAnsi="Apple Color Emoji" w:cs="Apple Color Emoji"/>
        </w:rPr>
        <w:t>🗺</w:t>
      </w:r>
      <w:r>
        <w:t xml:space="preserve"> Erklärung:</w:t>
      </w:r>
    </w:p>
    <w:p w14:paraId="28141908" w14:textId="77777777" w:rsidR="00214CB1" w:rsidRDefault="00214CB1" w:rsidP="00214CB1">
      <w:pPr>
        <w:pStyle w:val="ListingStandard"/>
      </w:pPr>
      <w:r>
        <w:tab/>
        <w:t>•</w:t>
      </w:r>
      <w:r>
        <w:tab/>
        <w:t>Das äußere Array (Liste) repräsentiert die Breitengrade (Nord-Süd).</w:t>
      </w:r>
    </w:p>
    <w:p w14:paraId="26110D0F" w14:textId="77777777" w:rsidR="00214CB1" w:rsidRDefault="00214CB1" w:rsidP="00214CB1">
      <w:pPr>
        <w:pStyle w:val="ListingStandard"/>
      </w:pPr>
      <w:r>
        <w:tab/>
        <w:t>•</w:t>
      </w:r>
      <w:r>
        <w:tab/>
        <w:t>Das innere Array (Liste) repräsentiert die Längengrade (Ost-West).</w:t>
      </w:r>
    </w:p>
    <w:p w14:paraId="772EB5C6" w14:textId="77777777" w:rsidR="00214CB1" w:rsidRDefault="00214CB1" w:rsidP="00214CB1">
      <w:pPr>
        <w:pStyle w:val="ListingStandard"/>
      </w:pPr>
      <w:r>
        <w:tab/>
        <w:t>•</w:t>
      </w:r>
      <w:r>
        <w:tab/>
        <w:t>Jeder Eintrag speichert einen Temperaturwert.</w:t>
      </w:r>
    </w:p>
    <w:p w14:paraId="560073C3" w14:textId="77777777" w:rsidR="00214CB1" w:rsidRDefault="00214CB1" w:rsidP="00214CB1">
      <w:pPr>
        <w:pStyle w:val="ListingStandard"/>
      </w:pPr>
    </w:p>
    <w:p w14:paraId="6A65E79D" w14:textId="77777777" w:rsidR="00214CB1" w:rsidRDefault="00214CB1" w:rsidP="00214CB1">
      <w:pPr>
        <w:pStyle w:val="ListingStandard"/>
      </w:pPr>
      <w:r>
        <w:t>⸻</w:t>
      </w:r>
    </w:p>
    <w:p w14:paraId="627361D4" w14:textId="77777777" w:rsidR="00214CB1" w:rsidRDefault="00214CB1" w:rsidP="00214CB1">
      <w:pPr>
        <w:pStyle w:val="ListingStandard"/>
      </w:pPr>
    </w:p>
    <w:p w14:paraId="7F7CDC27" w14:textId="77777777" w:rsidR="00214CB1" w:rsidRDefault="00214CB1" w:rsidP="00214CB1">
      <w:pPr>
        <w:pStyle w:val="ListingStandard"/>
      </w:pPr>
      <w:r>
        <w:rPr>
          <w:rFonts w:ascii="Apple Color Emoji" w:hAnsi="Apple Color Emoji" w:cs="Apple Color Emoji"/>
        </w:rPr>
        <w:t>✅</w:t>
      </w:r>
      <w:r>
        <w:t xml:space="preserve"> Vorteile:</w:t>
      </w:r>
    </w:p>
    <w:p w14:paraId="7416B1B6" w14:textId="77777777" w:rsidR="00214CB1" w:rsidRDefault="00214CB1" w:rsidP="00214CB1">
      <w:pPr>
        <w:pStyle w:val="ListingStandard"/>
      </w:pPr>
      <w:r>
        <w:tab/>
        <w:t>•</w:t>
      </w:r>
      <w:r>
        <w:tab/>
        <w:t>Schneller Zugriff über Index (z.</w:t>
      </w:r>
      <w:r>
        <w:rPr>
          <w:rFonts w:ascii="Cambria Math" w:hAnsi="Cambria Math" w:cs="Cambria Math"/>
        </w:rPr>
        <w:t> </w:t>
      </w:r>
      <w:r>
        <w:t>B. temperatur_grid[2][1])</w:t>
      </w:r>
    </w:p>
    <w:p w14:paraId="25AC8263" w14:textId="77777777" w:rsidR="00214CB1" w:rsidRDefault="00214CB1" w:rsidP="00214CB1">
      <w:pPr>
        <w:pStyle w:val="ListingStandard"/>
      </w:pPr>
      <w:r>
        <w:tab/>
        <w:t>•</w:t>
      </w:r>
      <w:r>
        <w:tab/>
        <w:t>Einfach zu erstellen und zu verwalten bei regelmäßigen Rasterpunkten</w:t>
      </w:r>
    </w:p>
    <w:p w14:paraId="6612DFC3" w14:textId="77777777" w:rsidR="00214CB1" w:rsidRDefault="00214CB1" w:rsidP="00214CB1">
      <w:pPr>
        <w:pStyle w:val="ListingStandard"/>
      </w:pPr>
    </w:p>
    <w:p w14:paraId="7D1F26D6" w14:textId="77777777" w:rsidR="00214CB1" w:rsidRDefault="00214CB1" w:rsidP="00214CB1">
      <w:pPr>
        <w:pStyle w:val="ListingStandard"/>
      </w:pPr>
      <w:r>
        <w:t>⸻</w:t>
      </w:r>
    </w:p>
    <w:p w14:paraId="2F21C845" w14:textId="77777777" w:rsidR="00214CB1" w:rsidRDefault="00214CB1" w:rsidP="00214CB1">
      <w:pPr>
        <w:pStyle w:val="ListingStandard"/>
      </w:pPr>
    </w:p>
    <w:p w14:paraId="3E0CC187" w14:textId="77777777" w:rsidR="00214CB1" w:rsidRDefault="00214CB1" w:rsidP="00214CB1">
      <w:pPr>
        <w:pStyle w:val="ListingStandard"/>
      </w:pPr>
      <w:r>
        <w:rPr>
          <w:rFonts w:ascii="Apple Color Emoji" w:hAnsi="Apple Color Emoji" w:cs="Apple Color Emoji"/>
        </w:rPr>
        <w:t>🧠</w:t>
      </w:r>
      <w:r>
        <w:t xml:space="preserve"> Hinweis:</w:t>
      </w:r>
    </w:p>
    <w:p w14:paraId="0A69364E" w14:textId="77777777" w:rsidR="00214CB1" w:rsidRDefault="00214CB1" w:rsidP="00214CB1">
      <w:pPr>
        <w:pStyle w:val="ListingStandard"/>
      </w:pPr>
    </w:p>
    <w:p w14:paraId="01551526" w14:textId="77777777" w:rsidR="00214CB1" w:rsidRDefault="00214CB1" w:rsidP="00214CB1">
      <w:pPr>
        <w:pStyle w:val="ListingStandard"/>
      </w:pPr>
      <w:r>
        <w:t>Wenn die Punkte nicht regelmäßig verteilt sind oder du genaue Koordinaten wie 45.3° oder 10.7° brauchst, wäre eine Liste von Dictionaries oder ein Dictionary mit Koordinatentupeln besser geeignet:</w:t>
      </w:r>
    </w:p>
    <w:p w14:paraId="3818F8DE" w14:textId="77777777" w:rsidR="00214CB1" w:rsidRDefault="00214CB1" w:rsidP="00214CB1">
      <w:pPr>
        <w:pStyle w:val="ListingStandard"/>
      </w:pPr>
    </w:p>
    <w:p w14:paraId="311040FB" w14:textId="77777777" w:rsidR="00214CB1" w:rsidRDefault="00214CB1" w:rsidP="00214CB1">
      <w:pPr>
        <w:pStyle w:val="ListingStandard"/>
      </w:pPr>
      <w:r>
        <w:t># Alternativ für flexible Koordinaten:</w:t>
      </w:r>
    </w:p>
    <w:p w14:paraId="5799A470" w14:textId="77777777" w:rsidR="00214CB1" w:rsidRDefault="00214CB1" w:rsidP="00214CB1">
      <w:pPr>
        <w:pStyle w:val="ListingStandard"/>
      </w:pPr>
      <w:r>
        <w:t>temperaturen = {</w:t>
      </w:r>
    </w:p>
    <w:p w14:paraId="3C4652ED" w14:textId="77777777" w:rsidR="00214CB1" w:rsidRDefault="00214CB1" w:rsidP="00214CB1">
      <w:pPr>
        <w:pStyle w:val="ListingStandard"/>
      </w:pPr>
      <w:r>
        <w:t xml:space="preserve">    (45.0, 10.0): 15.2,</w:t>
      </w:r>
    </w:p>
    <w:p w14:paraId="70E819B3" w14:textId="77777777" w:rsidR="00214CB1" w:rsidRDefault="00214CB1" w:rsidP="00214CB1">
      <w:pPr>
        <w:pStyle w:val="ListingStandard"/>
      </w:pPr>
      <w:r>
        <w:t xml:space="preserve">    (46.0, 11.0): 18.5,</w:t>
      </w:r>
    </w:p>
    <w:p w14:paraId="132ECC6F" w14:textId="77777777" w:rsidR="00214CB1" w:rsidRDefault="00214CB1" w:rsidP="00214CB1">
      <w:pPr>
        <w:pStyle w:val="ListingStandard"/>
      </w:pPr>
      <w:r>
        <w:lastRenderedPageBreak/>
        <w:t xml:space="preserve">    (47.0, 12.0): 18.9,</w:t>
      </w:r>
    </w:p>
    <w:p w14:paraId="05658117" w14:textId="77777777" w:rsidR="00214CB1" w:rsidRDefault="00214CB1" w:rsidP="00214CB1">
      <w:pPr>
        <w:pStyle w:val="ListingStandard"/>
      </w:pPr>
      <w:r>
        <w:t xml:space="preserve">    # ...</w:t>
      </w:r>
    </w:p>
    <w:p w14:paraId="2215FCC4" w14:textId="77777777" w:rsidR="00214CB1" w:rsidRDefault="00214CB1" w:rsidP="00214CB1">
      <w:pPr>
        <w:pStyle w:val="ListingStandard"/>
      </w:pPr>
      <w:r>
        <w:t>}</w:t>
      </w:r>
    </w:p>
    <w:p w14:paraId="408EA187" w14:textId="77777777" w:rsidR="00214CB1" w:rsidRDefault="00214CB1" w:rsidP="00214CB1">
      <w:pPr>
        <w:pStyle w:val="ListingStandard"/>
      </w:pPr>
    </w:p>
    <w:p w14:paraId="3AD785F8" w14:textId="77777777" w:rsidR="00214CB1" w:rsidRDefault="00214CB1" w:rsidP="00214CB1">
      <w:pPr>
        <w:pStyle w:val="ListingStandard"/>
      </w:pPr>
    </w:p>
    <w:p w14:paraId="793B5155" w14:textId="77777777" w:rsidR="00214CB1" w:rsidRDefault="00214CB1" w:rsidP="00214CB1">
      <w:pPr>
        <w:pStyle w:val="ListingStandard"/>
      </w:pPr>
    </w:p>
    <w:p w14:paraId="73AC2CB3" w14:textId="77777777" w:rsidR="00214CB1" w:rsidRDefault="00214CB1" w:rsidP="00214CB1">
      <w:pPr>
        <w:pStyle w:val="ListingStandard"/>
      </w:pPr>
      <w:r>
        <w:t>⸻</w:t>
      </w:r>
    </w:p>
    <w:p w14:paraId="2F3BD4C7" w14:textId="77777777" w:rsidR="00214CB1" w:rsidRDefault="00214CB1" w:rsidP="00214CB1">
      <w:pPr>
        <w:pStyle w:val="ListingStandard"/>
      </w:pPr>
    </w:p>
    <w:p w14:paraId="20C083D6" w14:textId="255E929D" w:rsidR="00214CB1" w:rsidRDefault="00214CB1" w:rsidP="00214CB1">
      <w:pPr>
        <w:pStyle w:val="ListingStandard"/>
      </w:pPr>
      <w:r>
        <w:t>Möchtest du lieber ein regelmäßiges Raster (z.</w:t>
      </w:r>
      <w:r>
        <w:rPr>
          <w:rFonts w:ascii="Cambria Math" w:hAnsi="Cambria Math" w:cs="Cambria Math"/>
        </w:rPr>
        <w:t> </w:t>
      </w:r>
      <w:r>
        <w:t>B. alle 1°) oder flexible Punkte speichern? Dann kann ich dir die optimale Struktur konkret zeigen.</w:t>
      </w:r>
    </w:p>
    <w:p w14:paraId="7034F8A5" w14:textId="77777777" w:rsidR="00214CB1" w:rsidRDefault="00214CB1" w:rsidP="00214CB1">
      <w:pPr>
        <w:pStyle w:val="ListingStandard"/>
      </w:pPr>
    </w:p>
    <w:p w14:paraId="4D345112" w14:textId="77777777" w:rsidR="00214CB1" w:rsidRDefault="00214CB1" w:rsidP="00214CB1">
      <w:pPr>
        <w:pStyle w:val="ListingStandard"/>
      </w:pPr>
    </w:p>
    <w:p w14:paraId="1C235B59" w14:textId="13742852" w:rsidR="00214CB1" w:rsidRDefault="00214CB1" w:rsidP="00214CB1">
      <w:pPr>
        <w:pStyle w:val="ListingStandard"/>
        <w:rPr>
          <w:rStyle w:val="ListingZeichenFett"/>
        </w:rPr>
      </w:pPr>
      <w:r w:rsidRPr="00001E58">
        <w:rPr>
          <w:rStyle w:val="ListingZeichenFett"/>
        </w:rPr>
        <w:t>Wie kann ich die Datenstruktur mit Matrizen realisieren? Gibt es eine Python Bibliothek, die mir Matrix-Operationen bietet?</w:t>
      </w:r>
    </w:p>
    <w:p w14:paraId="3D8611EB" w14:textId="77777777" w:rsidR="00214CB1" w:rsidRDefault="00214CB1" w:rsidP="00214CB1">
      <w:pPr>
        <w:pStyle w:val="ListingStandard"/>
        <w:rPr>
          <w:rStyle w:val="ListingZeichenFett"/>
        </w:rPr>
      </w:pPr>
    </w:p>
    <w:p w14:paraId="5C3CD02F" w14:textId="77777777" w:rsidR="00214CB1" w:rsidRDefault="00214CB1" w:rsidP="00214CB1">
      <w:pPr>
        <w:pStyle w:val="ListingStandard"/>
      </w:pPr>
      <w:r>
        <w:t>Ja, definitiv! In Python ist die Matrixdarstellung von Daten sehr gut durch die Bibliothek NumPy möglich. NumPy bietet leistungsstarke Arrays (eigentlich sogenannte ndarrays), mit denen du effizient rechnen und Matrix-Operationen durchführen kannst – also genau das, was du brauchst, wenn du mit Temperaturwerten in einem regelmäßigen geografischen Raster arbeitest.</w:t>
      </w:r>
    </w:p>
    <w:p w14:paraId="240B8433" w14:textId="77777777" w:rsidR="00214CB1" w:rsidRDefault="00214CB1" w:rsidP="00214CB1">
      <w:pPr>
        <w:pStyle w:val="ListingStandard"/>
      </w:pPr>
    </w:p>
    <w:p w14:paraId="68DB6C4C" w14:textId="77777777" w:rsidR="00214CB1" w:rsidRDefault="00214CB1" w:rsidP="00214CB1">
      <w:pPr>
        <w:pStyle w:val="ListingStandard"/>
      </w:pPr>
      <w:r>
        <w:t>⸻</w:t>
      </w:r>
    </w:p>
    <w:p w14:paraId="44D67C4C" w14:textId="77777777" w:rsidR="00214CB1" w:rsidRDefault="00214CB1" w:rsidP="00214CB1">
      <w:pPr>
        <w:pStyle w:val="ListingStandard"/>
      </w:pPr>
    </w:p>
    <w:p w14:paraId="736B3D88" w14:textId="77777777" w:rsidR="00214CB1" w:rsidRDefault="00214CB1" w:rsidP="00214CB1">
      <w:pPr>
        <w:pStyle w:val="ListingStandard"/>
      </w:pPr>
      <w:r>
        <w:rPr>
          <w:rFonts w:ascii="Apple Color Emoji" w:hAnsi="Apple Color Emoji" w:cs="Apple Color Emoji"/>
        </w:rPr>
        <w:t>✅</w:t>
      </w:r>
      <w:r>
        <w:t xml:space="preserve"> Vorteile von NumPy-Matrizen:</w:t>
      </w:r>
    </w:p>
    <w:p w14:paraId="74248702" w14:textId="77777777" w:rsidR="00214CB1" w:rsidRDefault="00214CB1" w:rsidP="00214CB1">
      <w:pPr>
        <w:pStyle w:val="ListingStandard"/>
      </w:pPr>
      <w:r>
        <w:tab/>
        <w:t>•</w:t>
      </w:r>
      <w:r>
        <w:tab/>
        <w:t>Sehr effizient in Speicherung und Verarbeitung</w:t>
      </w:r>
    </w:p>
    <w:p w14:paraId="385C5AA1" w14:textId="77777777" w:rsidR="00214CB1" w:rsidRDefault="00214CB1" w:rsidP="00214CB1">
      <w:pPr>
        <w:pStyle w:val="ListingStandard"/>
      </w:pPr>
      <w:r>
        <w:tab/>
        <w:t>•</w:t>
      </w:r>
      <w:r>
        <w:tab/>
        <w:t>Unterstützt viele mathematische Operationen</w:t>
      </w:r>
    </w:p>
    <w:p w14:paraId="4A0D928D" w14:textId="77777777" w:rsidR="00214CB1" w:rsidRDefault="00214CB1" w:rsidP="00214CB1">
      <w:pPr>
        <w:pStyle w:val="ListingStandard"/>
      </w:pPr>
      <w:r>
        <w:tab/>
        <w:t>•</w:t>
      </w:r>
      <w:r>
        <w:tab/>
        <w:t>Ideal für Rasterdaten wie dein Temperaturgitter</w:t>
      </w:r>
    </w:p>
    <w:p w14:paraId="05BC10AE" w14:textId="77777777" w:rsidR="00214CB1" w:rsidRDefault="00214CB1" w:rsidP="00214CB1">
      <w:pPr>
        <w:pStyle w:val="ListingStandard"/>
      </w:pPr>
    </w:p>
    <w:p w14:paraId="1AD89471" w14:textId="77777777" w:rsidR="00214CB1" w:rsidRDefault="00214CB1" w:rsidP="00214CB1">
      <w:pPr>
        <w:pStyle w:val="ListingStandard"/>
      </w:pPr>
      <w:r>
        <w:t>⸻</w:t>
      </w:r>
    </w:p>
    <w:p w14:paraId="01C3737E" w14:textId="77777777" w:rsidR="00214CB1" w:rsidRDefault="00214CB1" w:rsidP="00214CB1">
      <w:pPr>
        <w:pStyle w:val="ListingStandard"/>
      </w:pPr>
    </w:p>
    <w:p w14:paraId="42326457" w14:textId="77777777" w:rsidR="00214CB1" w:rsidRDefault="00214CB1" w:rsidP="00214CB1">
      <w:pPr>
        <w:pStyle w:val="ListingStandard"/>
      </w:pPr>
      <w:r>
        <w:rPr>
          <w:rFonts w:ascii="Apple Color Emoji" w:hAnsi="Apple Color Emoji" w:cs="Apple Color Emoji"/>
        </w:rPr>
        <w:t>🔧</w:t>
      </w:r>
      <w:r>
        <w:t xml:space="preserve"> Beispiel: Temperatur-Matrix mit NumPy</w:t>
      </w:r>
    </w:p>
    <w:p w14:paraId="224046F6" w14:textId="77777777" w:rsidR="00214CB1" w:rsidRDefault="00214CB1" w:rsidP="00214CB1">
      <w:pPr>
        <w:pStyle w:val="ListingStandard"/>
      </w:pPr>
    </w:p>
    <w:p w14:paraId="16EEFE52" w14:textId="77777777" w:rsidR="00214CB1" w:rsidRDefault="00214CB1" w:rsidP="00214CB1">
      <w:pPr>
        <w:pStyle w:val="ListingStandard"/>
      </w:pPr>
      <w:r>
        <w:rPr>
          <w:rFonts w:ascii="Apple Color Emoji" w:hAnsi="Apple Color Emoji" w:cs="Apple Color Emoji"/>
        </w:rPr>
        <w:t>🧭</w:t>
      </w:r>
      <w:r>
        <w:t xml:space="preserve"> Szenario:</w:t>
      </w:r>
    </w:p>
    <w:p w14:paraId="699F570B" w14:textId="77777777" w:rsidR="00214CB1" w:rsidRDefault="00214CB1" w:rsidP="00214CB1">
      <w:pPr>
        <w:pStyle w:val="ListingStandard"/>
      </w:pPr>
    </w:p>
    <w:p w14:paraId="20DB373C" w14:textId="77777777" w:rsidR="00214CB1" w:rsidRDefault="00214CB1" w:rsidP="00214CB1">
      <w:pPr>
        <w:pStyle w:val="ListingStandard"/>
      </w:pPr>
      <w:r>
        <w:t>Wir speichern Temperaturen in einem 3×3-Gitter:</w:t>
      </w:r>
    </w:p>
    <w:p w14:paraId="14E2C467" w14:textId="77777777" w:rsidR="00214CB1" w:rsidRDefault="00214CB1" w:rsidP="00214CB1">
      <w:pPr>
        <w:pStyle w:val="ListingStandard"/>
      </w:pPr>
      <w:r>
        <w:tab/>
        <w:t>•</w:t>
      </w:r>
      <w:r>
        <w:tab/>
        <w:t>Breitengrad: 45, 46, 47</w:t>
      </w:r>
    </w:p>
    <w:p w14:paraId="5A956175" w14:textId="77777777" w:rsidR="00214CB1" w:rsidRDefault="00214CB1" w:rsidP="00214CB1">
      <w:pPr>
        <w:pStyle w:val="ListingStandard"/>
      </w:pPr>
      <w:r>
        <w:tab/>
        <w:t>•</w:t>
      </w:r>
      <w:r>
        <w:tab/>
        <w:t>Längengrad: 10, 11, 12</w:t>
      </w:r>
    </w:p>
    <w:p w14:paraId="2FC8AEA1" w14:textId="77777777" w:rsidR="00214CB1" w:rsidRDefault="00214CB1" w:rsidP="00214CB1">
      <w:pPr>
        <w:pStyle w:val="ListingStandard"/>
      </w:pPr>
    </w:p>
    <w:p w14:paraId="40E02A42" w14:textId="77777777" w:rsidR="00214CB1" w:rsidRDefault="00214CB1" w:rsidP="00214CB1">
      <w:pPr>
        <w:pStyle w:val="ListingStandard"/>
      </w:pPr>
      <w:r>
        <w:lastRenderedPageBreak/>
        <w:t>import numpy as np</w:t>
      </w:r>
    </w:p>
    <w:p w14:paraId="72C202A9" w14:textId="77777777" w:rsidR="00214CB1" w:rsidRDefault="00214CB1" w:rsidP="00214CB1">
      <w:pPr>
        <w:pStyle w:val="ListingStandard"/>
      </w:pPr>
    </w:p>
    <w:p w14:paraId="17ED01B0" w14:textId="77777777" w:rsidR="00214CB1" w:rsidRDefault="00214CB1" w:rsidP="00214CB1">
      <w:pPr>
        <w:pStyle w:val="ListingStandard"/>
      </w:pPr>
      <w:r>
        <w:t># Temperaturmatrix (3x3) für Breiten 45-47, Längen 10-12</w:t>
      </w:r>
    </w:p>
    <w:p w14:paraId="7A666CD0" w14:textId="77777777" w:rsidR="00214CB1" w:rsidRDefault="00214CB1" w:rsidP="00214CB1">
      <w:pPr>
        <w:pStyle w:val="ListingStandard"/>
      </w:pPr>
      <w:r>
        <w:t>temperatur_matrix = np.array([</w:t>
      </w:r>
    </w:p>
    <w:p w14:paraId="46696A63" w14:textId="77777777" w:rsidR="00214CB1" w:rsidRDefault="00214CB1" w:rsidP="00214CB1">
      <w:pPr>
        <w:pStyle w:val="ListingStandard"/>
      </w:pPr>
      <w:r>
        <w:t xml:space="preserve">    [15.2, 16.0, 14.8],  # Breitengrad 45</w:t>
      </w:r>
    </w:p>
    <w:p w14:paraId="55233759" w14:textId="77777777" w:rsidR="00214CB1" w:rsidRDefault="00214CB1" w:rsidP="00214CB1">
      <w:pPr>
        <w:pStyle w:val="ListingStandard"/>
      </w:pPr>
      <w:r>
        <w:t xml:space="preserve">    [17.1, 18.5, 17.0],  # Breitengrad 46</w:t>
      </w:r>
    </w:p>
    <w:p w14:paraId="430F33F0" w14:textId="77777777" w:rsidR="00214CB1" w:rsidRDefault="00214CB1" w:rsidP="00214CB1">
      <w:pPr>
        <w:pStyle w:val="ListingStandard"/>
      </w:pPr>
      <w:r>
        <w:t xml:space="preserve">    [19.0, 20.2, 18.9]   # Breitengrad 47</w:t>
      </w:r>
    </w:p>
    <w:p w14:paraId="39485987" w14:textId="77777777" w:rsidR="00214CB1" w:rsidRDefault="00214CB1" w:rsidP="00214CB1">
      <w:pPr>
        <w:pStyle w:val="ListingStandard"/>
      </w:pPr>
      <w:r>
        <w:t>])</w:t>
      </w:r>
    </w:p>
    <w:p w14:paraId="279F53A1" w14:textId="77777777" w:rsidR="00214CB1" w:rsidRDefault="00214CB1" w:rsidP="00214CB1">
      <w:pPr>
        <w:pStyle w:val="ListingStandard"/>
      </w:pPr>
    </w:p>
    <w:p w14:paraId="26581B2F" w14:textId="77777777" w:rsidR="00214CB1" w:rsidRDefault="00214CB1" w:rsidP="00214CB1">
      <w:pPr>
        <w:pStyle w:val="ListingStandard"/>
      </w:pPr>
      <w:r>
        <w:t># Zugriff auf Temperatur bei 46°N, 11°E</w:t>
      </w:r>
    </w:p>
    <w:p w14:paraId="1D17AFCB" w14:textId="77777777" w:rsidR="00214CB1" w:rsidRDefault="00214CB1" w:rsidP="00214CB1">
      <w:pPr>
        <w:pStyle w:val="ListingStandard"/>
      </w:pPr>
      <w:r>
        <w:t># Indexrechnung: 46 - 45 = 1, 11 - 10 = 1</w:t>
      </w:r>
    </w:p>
    <w:p w14:paraId="30BFD0CB" w14:textId="77777777" w:rsidR="00214CB1" w:rsidRDefault="00214CB1" w:rsidP="00214CB1">
      <w:pPr>
        <w:pStyle w:val="ListingStandard"/>
      </w:pPr>
      <w:r>
        <w:t>temperatur = temperatur_matrix[1, 1]</w:t>
      </w:r>
    </w:p>
    <w:p w14:paraId="49B9D19D" w14:textId="77777777" w:rsidR="00214CB1" w:rsidRDefault="00214CB1" w:rsidP="00214CB1">
      <w:pPr>
        <w:pStyle w:val="ListingStandard"/>
      </w:pPr>
      <w:r>
        <w:t>print(f"Temperatur bei 46°N, 11°E: {temperatur}°C")</w:t>
      </w:r>
    </w:p>
    <w:p w14:paraId="78AB5404" w14:textId="77777777" w:rsidR="00214CB1" w:rsidRDefault="00214CB1" w:rsidP="00214CB1">
      <w:pPr>
        <w:pStyle w:val="ListingStandard"/>
      </w:pPr>
    </w:p>
    <w:p w14:paraId="5FC31171" w14:textId="77777777" w:rsidR="00214CB1" w:rsidRDefault="00214CB1" w:rsidP="00214CB1">
      <w:pPr>
        <w:pStyle w:val="ListingStandard"/>
      </w:pPr>
    </w:p>
    <w:p w14:paraId="5980FCC8" w14:textId="77777777" w:rsidR="00214CB1" w:rsidRDefault="00214CB1" w:rsidP="00214CB1">
      <w:pPr>
        <w:pStyle w:val="ListingStandard"/>
      </w:pPr>
    </w:p>
    <w:p w14:paraId="446E719A" w14:textId="77777777" w:rsidR="00214CB1" w:rsidRDefault="00214CB1" w:rsidP="00214CB1">
      <w:pPr>
        <w:pStyle w:val="ListingStandard"/>
      </w:pPr>
      <w:r>
        <w:t>⸻</w:t>
      </w:r>
    </w:p>
    <w:p w14:paraId="5C08FED4" w14:textId="77777777" w:rsidR="00214CB1" w:rsidRDefault="00214CB1" w:rsidP="00214CB1">
      <w:pPr>
        <w:pStyle w:val="ListingStandard"/>
      </w:pPr>
    </w:p>
    <w:p w14:paraId="6024FBB5" w14:textId="77777777" w:rsidR="00214CB1" w:rsidRDefault="00214CB1" w:rsidP="00214CB1">
      <w:pPr>
        <w:pStyle w:val="ListingStandard"/>
      </w:pPr>
      <w:r>
        <w:rPr>
          <w:rFonts w:ascii="Apple Color Emoji" w:hAnsi="Apple Color Emoji" w:cs="Apple Color Emoji"/>
        </w:rPr>
        <w:t>🧮</w:t>
      </w:r>
      <w:r>
        <w:t xml:space="preserve"> Matrixoperationen, die du mit NumPy machen kannst:</w:t>
      </w:r>
    </w:p>
    <w:p w14:paraId="05D92FCA" w14:textId="77777777" w:rsidR="00214CB1" w:rsidRDefault="00214CB1" w:rsidP="00214CB1">
      <w:pPr>
        <w:pStyle w:val="ListingStandard"/>
      </w:pPr>
      <w:r>
        <w:tab/>
        <w:t>•</w:t>
      </w:r>
      <w:r>
        <w:tab/>
        <w:t>Durchschnittliche Temperatur:</w:t>
      </w:r>
    </w:p>
    <w:p w14:paraId="780B1479" w14:textId="77777777" w:rsidR="00214CB1" w:rsidRDefault="00214CB1" w:rsidP="00214CB1">
      <w:pPr>
        <w:pStyle w:val="ListingStandard"/>
      </w:pPr>
    </w:p>
    <w:p w14:paraId="5C1D59B8" w14:textId="77777777" w:rsidR="00214CB1" w:rsidRDefault="00214CB1" w:rsidP="00214CB1">
      <w:pPr>
        <w:pStyle w:val="ListingStandard"/>
      </w:pPr>
      <w:r>
        <w:t>durchschnitt = np.mean(temperatur_matrix)</w:t>
      </w:r>
    </w:p>
    <w:p w14:paraId="6D07DA1B" w14:textId="77777777" w:rsidR="00214CB1" w:rsidRDefault="00214CB1" w:rsidP="00214CB1">
      <w:pPr>
        <w:pStyle w:val="ListingStandard"/>
      </w:pPr>
    </w:p>
    <w:p w14:paraId="61473E16" w14:textId="77777777" w:rsidR="00214CB1" w:rsidRDefault="00214CB1" w:rsidP="00214CB1">
      <w:pPr>
        <w:pStyle w:val="ListingStandard"/>
      </w:pPr>
    </w:p>
    <w:p w14:paraId="0525AAA3" w14:textId="77777777" w:rsidR="00214CB1" w:rsidRDefault="00214CB1" w:rsidP="00214CB1">
      <w:pPr>
        <w:pStyle w:val="ListingStandard"/>
      </w:pPr>
      <w:r>
        <w:tab/>
        <w:t>•</w:t>
      </w:r>
      <w:r>
        <w:tab/>
        <w:t>Maximum / Minimum:</w:t>
      </w:r>
    </w:p>
    <w:p w14:paraId="110FDE20" w14:textId="77777777" w:rsidR="00214CB1" w:rsidRDefault="00214CB1" w:rsidP="00214CB1">
      <w:pPr>
        <w:pStyle w:val="ListingStandard"/>
      </w:pPr>
    </w:p>
    <w:p w14:paraId="28C919DD" w14:textId="77777777" w:rsidR="00214CB1" w:rsidRDefault="00214CB1" w:rsidP="00214CB1">
      <w:pPr>
        <w:pStyle w:val="ListingStandard"/>
      </w:pPr>
      <w:r>
        <w:t>max_temp = np.max(temperatur_matrix)</w:t>
      </w:r>
    </w:p>
    <w:p w14:paraId="45F1FB84" w14:textId="77777777" w:rsidR="00214CB1" w:rsidRDefault="00214CB1" w:rsidP="00214CB1">
      <w:pPr>
        <w:pStyle w:val="ListingStandard"/>
      </w:pPr>
      <w:r>
        <w:t>min_temp = np.min(temperatur_matrix)</w:t>
      </w:r>
    </w:p>
    <w:p w14:paraId="6F4AD4B0" w14:textId="77777777" w:rsidR="00214CB1" w:rsidRDefault="00214CB1" w:rsidP="00214CB1">
      <w:pPr>
        <w:pStyle w:val="ListingStandard"/>
      </w:pPr>
    </w:p>
    <w:p w14:paraId="24CE46B2" w14:textId="77777777" w:rsidR="00214CB1" w:rsidRDefault="00214CB1" w:rsidP="00214CB1">
      <w:pPr>
        <w:pStyle w:val="ListingStandard"/>
      </w:pPr>
    </w:p>
    <w:p w14:paraId="187ADD94" w14:textId="77777777" w:rsidR="00214CB1" w:rsidRDefault="00214CB1" w:rsidP="00214CB1">
      <w:pPr>
        <w:pStyle w:val="ListingStandard"/>
      </w:pPr>
      <w:r>
        <w:tab/>
        <w:t>•</w:t>
      </w:r>
      <w:r>
        <w:tab/>
        <w:t>Differenzmatrix (z.</w:t>
      </w:r>
      <w:r>
        <w:rPr>
          <w:rFonts w:ascii="Cambria Math" w:hAnsi="Cambria Math" w:cs="Cambria Math"/>
        </w:rPr>
        <w:t> </w:t>
      </w:r>
      <w:r>
        <w:t>B. für Veränderung):</w:t>
      </w:r>
    </w:p>
    <w:p w14:paraId="3C93321C" w14:textId="77777777" w:rsidR="00214CB1" w:rsidRDefault="00214CB1" w:rsidP="00214CB1">
      <w:pPr>
        <w:pStyle w:val="ListingStandard"/>
      </w:pPr>
    </w:p>
    <w:p w14:paraId="75F6309D" w14:textId="77777777" w:rsidR="00214CB1" w:rsidRDefault="00214CB1" w:rsidP="00214CB1">
      <w:pPr>
        <w:pStyle w:val="ListingStandard"/>
      </w:pPr>
      <w:r>
        <w:t>differenz = temperatur_matrix - 273.15  # Umrechnung in °C</w:t>
      </w:r>
    </w:p>
    <w:p w14:paraId="00B3EC14" w14:textId="77777777" w:rsidR="00214CB1" w:rsidRDefault="00214CB1" w:rsidP="00214CB1">
      <w:pPr>
        <w:pStyle w:val="ListingStandard"/>
      </w:pPr>
    </w:p>
    <w:p w14:paraId="1174641B" w14:textId="77777777" w:rsidR="00214CB1" w:rsidRDefault="00214CB1" w:rsidP="00214CB1">
      <w:pPr>
        <w:pStyle w:val="ListingStandard"/>
      </w:pPr>
    </w:p>
    <w:p w14:paraId="39311310" w14:textId="77777777" w:rsidR="00214CB1" w:rsidRDefault="00214CB1" w:rsidP="00214CB1">
      <w:pPr>
        <w:pStyle w:val="ListingStandard"/>
      </w:pPr>
      <w:r>
        <w:tab/>
        <w:t>•</w:t>
      </w:r>
      <w:r>
        <w:tab/>
        <w:t>Interpolation / Glättung / Filterung:</w:t>
      </w:r>
    </w:p>
    <w:p w14:paraId="2AB51515" w14:textId="77777777" w:rsidR="00214CB1" w:rsidRDefault="00214CB1" w:rsidP="00214CB1">
      <w:pPr>
        <w:pStyle w:val="ListingStandard"/>
      </w:pPr>
      <w:r>
        <w:t>Dafür kombiniert man NumPy oft mit SciPy oder OpenCV.</w:t>
      </w:r>
    </w:p>
    <w:p w14:paraId="7FF694B3" w14:textId="77777777" w:rsidR="00214CB1" w:rsidRDefault="00214CB1" w:rsidP="00214CB1">
      <w:pPr>
        <w:pStyle w:val="ListingStandard"/>
      </w:pPr>
    </w:p>
    <w:p w14:paraId="31B3A192" w14:textId="77777777" w:rsidR="00214CB1" w:rsidRDefault="00214CB1" w:rsidP="00214CB1">
      <w:pPr>
        <w:pStyle w:val="ListingStandard"/>
      </w:pPr>
      <w:r>
        <w:lastRenderedPageBreak/>
        <w:t>⸻</w:t>
      </w:r>
    </w:p>
    <w:p w14:paraId="534A3255" w14:textId="77777777" w:rsidR="00214CB1" w:rsidRDefault="00214CB1" w:rsidP="00214CB1">
      <w:pPr>
        <w:pStyle w:val="ListingStandard"/>
      </w:pPr>
    </w:p>
    <w:p w14:paraId="6079CDFB" w14:textId="77777777" w:rsidR="00214CB1" w:rsidRDefault="00214CB1" w:rsidP="00214CB1">
      <w:pPr>
        <w:pStyle w:val="ListingStandard"/>
      </w:pPr>
      <w:r>
        <w:rPr>
          <w:rFonts w:ascii="Apple Color Emoji" w:hAnsi="Apple Color Emoji" w:cs="Apple Color Emoji"/>
        </w:rPr>
        <w:t>📦</w:t>
      </w:r>
      <w:r>
        <w:t xml:space="preserve"> Installation von NumPy (falls noch nicht installiert):</w:t>
      </w:r>
    </w:p>
    <w:p w14:paraId="3BDFEDA0" w14:textId="77777777" w:rsidR="00214CB1" w:rsidRDefault="00214CB1" w:rsidP="00214CB1">
      <w:pPr>
        <w:pStyle w:val="ListingStandard"/>
      </w:pPr>
    </w:p>
    <w:p w14:paraId="18ABEBFE" w14:textId="77777777" w:rsidR="00214CB1" w:rsidRDefault="00214CB1" w:rsidP="00214CB1">
      <w:pPr>
        <w:pStyle w:val="ListingStandard"/>
      </w:pPr>
      <w:r>
        <w:t>pip install numpy</w:t>
      </w:r>
    </w:p>
    <w:p w14:paraId="16893316" w14:textId="77777777" w:rsidR="00214CB1" w:rsidRDefault="00214CB1" w:rsidP="00214CB1">
      <w:pPr>
        <w:pStyle w:val="ListingStandard"/>
      </w:pPr>
    </w:p>
    <w:p w14:paraId="2879953B" w14:textId="77777777" w:rsidR="00214CB1" w:rsidRDefault="00214CB1" w:rsidP="00214CB1">
      <w:pPr>
        <w:pStyle w:val="ListingStandard"/>
      </w:pPr>
    </w:p>
    <w:p w14:paraId="5B5EC1C9" w14:textId="77777777" w:rsidR="00214CB1" w:rsidRDefault="00214CB1" w:rsidP="00214CB1">
      <w:pPr>
        <w:pStyle w:val="ListingStandard"/>
      </w:pPr>
    </w:p>
    <w:p w14:paraId="5D3D358D" w14:textId="77777777" w:rsidR="00214CB1" w:rsidRDefault="00214CB1" w:rsidP="00214CB1">
      <w:pPr>
        <w:pStyle w:val="ListingStandard"/>
      </w:pPr>
      <w:r>
        <w:t>⸻</w:t>
      </w:r>
    </w:p>
    <w:p w14:paraId="103C53E4" w14:textId="77777777" w:rsidR="00214CB1" w:rsidRDefault="00214CB1" w:rsidP="00214CB1">
      <w:pPr>
        <w:pStyle w:val="ListingStandard"/>
      </w:pPr>
    </w:p>
    <w:p w14:paraId="13B99F20" w14:textId="756B1A5B" w:rsidR="00214CB1" w:rsidRDefault="00214CB1" w:rsidP="00214CB1">
      <w:pPr>
        <w:pStyle w:val="ListingStandard"/>
      </w:pPr>
      <w:r>
        <w:t>Wenn du magst, kann ich dir auch zeigen, wie man die Matrix visualisiert (z.</w:t>
      </w:r>
      <w:r>
        <w:rPr>
          <w:rFonts w:ascii="Cambria Math" w:hAnsi="Cambria Math" w:cs="Cambria Math"/>
        </w:rPr>
        <w:t> </w:t>
      </w:r>
      <w:r>
        <w:t>B. als Heatmap mit Matplotlib). Willst du in die Richtung weitergehen?</w:t>
      </w:r>
    </w:p>
    <w:p w14:paraId="10428878" w14:textId="77777777" w:rsidR="00214CB1" w:rsidRDefault="00214CB1" w:rsidP="00214CB1">
      <w:pPr>
        <w:pStyle w:val="ListingStandard"/>
      </w:pPr>
    </w:p>
    <w:p w14:paraId="6168D5F4" w14:textId="77777777" w:rsidR="00214CB1" w:rsidRDefault="00214CB1" w:rsidP="00214CB1">
      <w:pPr>
        <w:pStyle w:val="ListingStandard"/>
      </w:pPr>
    </w:p>
    <w:p w14:paraId="12B365A8" w14:textId="331ECF7E" w:rsidR="00B2239A" w:rsidRPr="00B2239A" w:rsidRDefault="00B2239A" w:rsidP="00214CB1">
      <w:pPr>
        <w:pStyle w:val="ListingStandard"/>
        <w:rPr>
          <w:rStyle w:val="ListingZeichenFett"/>
        </w:rPr>
      </w:pPr>
      <w:r w:rsidRPr="00B2239A">
        <w:rPr>
          <w:rStyle w:val="ListingZeichenFett"/>
        </w:rPr>
        <w:t>Ich möchte ein Tic-Tac-Toe-Spiel als Python-Konsolenanwendung programmieren. Das soll folgende Eigenschaften haben: Das Spielbrett soll aus einer einfachen 3x3 Matrix bestehen. Die Spalten sind mit den Buchstaben a, b und c markiert, die Zeilen mit den Zahlen 1,2 und 3. Wenn ich mein Symbol setze, sage ich z. B. „a3“. Dann erstellst du ein X auf dem entsprechenden Feld des Spielbretts. Mein Gegner ist ein Bot, der sein Zeichen O zufällig auf das Spielfeld setzt. Voraussetzung ist, dass sich auf dem Feld noch kein Zeichen von mir befindet. Gewonnen hat, wer drei Zeichen horizontal, vertikal oder diagonal in eine Reihe bekommt. Nach jedem Zug wird das Spielfeld neu aufgebaut.</w:t>
      </w:r>
    </w:p>
    <w:p w14:paraId="7EE3C988" w14:textId="77777777" w:rsidR="00B2239A" w:rsidRDefault="00B2239A" w:rsidP="00214CB1">
      <w:pPr>
        <w:pStyle w:val="ListingStandard"/>
      </w:pPr>
    </w:p>
    <w:p w14:paraId="2EF30BA4" w14:textId="77777777" w:rsidR="00B2239A" w:rsidRDefault="00B2239A" w:rsidP="00B2239A">
      <w:pPr>
        <w:pStyle w:val="ListingStandard"/>
      </w:pPr>
      <w:r>
        <w:t>Klingt nach einem coolen kleinen Projekt! Hier ist ein Python-Skript für dein gewünschtes Tic-Tac-Toe-Spiel als Konsolenanwendung mit:</w:t>
      </w:r>
    </w:p>
    <w:p w14:paraId="3D126753" w14:textId="77777777" w:rsidR="00B2239A" w:rsidRDefault="00B2239A" w:rsidP="00B2239A">
      <w:pPr>
        <w:pStyle w:val="ListingStandard"/>
      </w:pPr>
      <w:r>
        <w:tab/>
        <w:t>•</w:t>
      </w:r>
      <w:r>
        <w:tab/>
        <w:t>Spielfeld in der Form einer 3x3-Matrix (a, b, c für Spalten und 1, 2, 3 für Zeilen)</w:t>
      </w:r>
    </w:p>
    <w:p w14:paraId="06129F57" w14:textId="77777777" w:rsidR="00B2239A" w:rsidRDefault="00B2239A" w:rsidP="00B2239A">
      <w:pPr>
        <w:pStyle w:val="ListingStandard"/>
      </w:pPr>
      <w:r>
        <w:tab/>
        <w:t>•</w:t>
      </w:r>
      <w:r>
        <w:tab/>
        <w:t>Spieler-Input in Form von z.</w:t>
      </w:r>
      <w:r>
        <w:rPr>
          <w:rFonts w:ascii="Cambria Math" w:hAnsi="Cambria Math" w:cs="Cambria Math"/>
        </w:rPr>
        <w:t> </w:t>
      </w:r>
      <w:r>
        <w:t>B. "a3"</w:t>
      </w:r>
    </w:p>
    <w:p w14:paraId="13778B53" w14:textId="77777777" w:rsidR="00B2239A" w:rsidRDefault="00B2239A" w:rsidP="00B2239A">
      <w:pPr>
        <w:pStyle w:val="ListingStandard"/>
      </w:pPr>
      <w:r>
        <w:tab/>
        <w:t>•</w:t>
      </w:r>
      <w:r>
        <w:tab/>
        <w:t>Bot, der zufällig auf freie Felder O setzt</w:t>
      </w:r>
    </w:p>
    <w:p w14:paraId="6C28A3E6" w14:textId="77777777" w:rsidR="00B2239A" w:rsidRDefault="00B2239A" w:rsidP="00B2239A">
      <w:pPr>
        <w:pStyle w:val="ListingStandard"/>
      </w:pPr>
      <w:r>
        <w:tab/>
        <w:t>•</w:t>
      </w:r>
      <w:r>
        <w:tab/>
        <w:t>Gewinnüberprüfung nach jedem Zug</w:t>
      </w:r>
    </w:p>
    <w:p w14:paraId="6E24A9F6" w14:textId="77777777" w:rsidR="00B2239A" w:rsidRDefault="00B2239A" w:rsidP="00B2239A">
      <w:pPr>
        <w:pStyle w:val="ListingStandard"/>
      </w:pPr>
      <w:r>
        <w:tab/>
        <w:t>•</w:t>
      </w:r>
      <w:r>
        <w:tab/>
        <w:t>Automatischer Spielfeld-Neuaufbau nach jedem Zug</w:t>
      </w:r>
    </w:p>
    <w:p w14:paraId="0F992281" w14:textId="77777777" w:rsidR="00B2239A" w:rsidRDefault="00B2239A" w:rsidP="00B2239A">
      <w:pPr>
        <w:pStyle w:val="ListingStandard"/>
      </w:pPr>
    </w:p>
    <w:p w14:paraId="00CD6424" w14:textId="77777777" w:rsidR="00B2239A" w:rsidRDefault="00B2239A" w:rsidP="00B2239A">
      <w:pPr>
        <w:pStyle w:val="ListingStandard"/>
      </w:pPr>
      <w:r>
        <w:t>Hier ist der Code:</w:t>
      </w:r>
    </w:p>
    <w:p w14:paraId="6287722C" w14:textId="77777777" w:rsidR="00B2239A" w:rsidRDefault="00B2239A" w:rsidP="00B2239A">
      <w:pPr>
        <w:pStyle w:val="ListingStandard"/>
      </w:pPr>
    </w:p>
    <w:p w14:paraId="0133EB90" w14:textId="77777777" w:rsidR="00B2239A" w:rsidRDefault="00B2239A" w:rsidP="00B2239A">
      <w:pPr>
        <w:pStyle w:val="ListingStandard"/>
      </w:pPr>
      <w:r>
        <w:t>import random</w:t>
      </w:r>
    </w:p>
    <w:p w14:paraId="3FE0AFA1" w14:textId="77777777" w:rsidR="00B2239A" w:rsidRDefault="00B2239A" w:rsidP="00B2239A">
      <w:pPr>
        <w:pStyle w:val="ListingStandard"/>
      </w:pPr>
    </w:p>
    <w:p w14:paraId="29BE95CC" w14:textId="77777777" w:rsidR="00B2239A" w:rsidRDefault="00B2239A" w:rsidP="00B2239A">
      <w:pPr>
        <w:pStyle w:val="ListingStandard"/>
      </w:pPr>
      <w:r>
        <w:lastRenderedPageBreak/>
        <w:t># Initialisiere das leere Spielfeld</w:t>
      </w:r>
    </w:p>
    <w:p w14:paraId="0F857E0A" w14:textId="77777777" w:rsidR="00B2239A" w:rsidRDefault="00B2239A" w:rsidP="00B2239A">
      <w:pPr>
        <w:pStyle w:val="ListingStandard"/>
      </w:pPr>
      <w:r>
        <w:t>board = {</w:t>
      </w:r>
    </w:p>
    <w:p w14:paraId="0F4111B0" w14:textId="77777777" w:rsidR="00B2239A" w:rsidRDefault="00B2239A" w:rsidP="00B2239A">
      <w:pPr>
        <w:pStyle w:val="ListingStandard"/>
      </w:pPr>
      <w:r>
        <w:t xml:space="preserve">    'a1': ' ', 'b1': ' ', 'c1': ' ',</w:t>
      </w:r>
    </w:p>
    <w:p w14:paraId="4E504E6D" w14:textId="77777777" w:rsidR="00B2239A" w:rsidRDefault="00B2239A" w:rsidP="00B2239A">
      <w:pPr>
        <w:pStyle w:val="ListingStandard"/>
      </w:pPr>
      <w:r>
        <w:t xml:space="preserve">    'a2': ' ', 'b2': ' ', 'c2': ' ',</w:t>
      </w:r>
    </w:p>
    <w:p w14:paraId="79DD7BFE" w14:textId="77777777" w:rsidR="00B2239A" w:rsidRDefault="00B2239A" w:rsidP="00B2239A">
      <w:pPr>
        <w:pStyle w:val="ListingStandard"/>
      </w:pPr>
      <w:r>
        <w:t xml:space="preserve">    'a3': ' ', 'b3': ' ', 'c3': ' '</w:t>
      </w:r>
    </w:p>
    <w:p w14:paraId="40EABBA8" w14:textId="77777777" w:rsidR="00B2239A" w:rsidRDefault="00B2239A" w:rsidP="00B2239A">
      <w:pPr>
        <w:pStyle w:val="ListingStandard"/>
      </w:pPr>
      <w:r>
        <w:t>}</w:t>
      </w:r>
    </w:p>
    <w:p w14:paraId="082DE397" w14:textId="77777777" w:rsidR="00B2239A" w:rsidRDefault="00B2239A" w:rsidP="00B2239A">
      <w:pPr>
        <w:pStyle w:val="ListingStandard"/>
      </w:pPr>
    </w:p>
    <w:p w14:paraId="6380DD3D" w14:textId="77777777" w:rsidR="00B2239A" w:rsidRDefault="00B2239A" w:rsidP="00B2239A">
      <w:pPr>
        <w:pStyle w:val="ListingStandard"/>
      </w:pPr>
      <w:r>
        <w:t>def print_board():</w:t>
      </w:r>
    </w:p>
    <w:p w14:paraId="61B44EA4" w14:textId="77777777" w:rsidR="00B2239A" w:rsidRDefault="00B2239A" w:rsidP="00B2239A">
      <w:pPr>
        <w:pStyle w:val="ListingStandard"/>
      </w:pPr>
      <w:r>
        <w:t xml:space="preserve">    print("   a   b   c")</w:t>
      </w:r>
    </w:p>
    <w:p w14:paraId="5D39CF7B" w14:textId="77777777" w:rsidR="00B2239A" w:rsidRDefault="00B2239A" w:rsidP="00B2239A">
      <w:pPr>
        <w:pStyle w:val="ListingStandard"/>
      </w:pPr>
      <w:r>
        <w:t xml:space="preserve">    for row in ['1', '2', '3']:</w:t>
      </w:r>
    </w:p>
    <w:p w14:paraId="0DD97CBA" w14:textId="77777777" w:rsidR="00B2239A" w:rsidRDefault="00B2239A" w:rsidP="00B2239A">
      <w:pPr>
        <w:pStyle w:val="ListingStandard"/>
      </w:pPr>
      <w:r>
        <w:t xml:space="preserve">        print(f"{row}  {board['a'+row]} | {board['b'+row]} | {board['c'+row]}")</w:t>
      </w:r>
    </w:p>
    <w:p w14:paraId="6B929348" w14:textId="77777777" w:rsidR="00B2239A" w:rsidRDefault="00B2239A" w:rsidP="00B2239A">
      <w:pPr>
        <w:pStyle w:val="ListingStandard"/>
      </w:pPr>
      <w:r>
        <w:t xml:space="preserve">        if row != '3':</w:t>
      </w:r>
    </w:p>
    <w:p w14:paraId="71291555" w14:textId="77777777" w:rsidR="00B2239A" w:rsidRDefault="00B2239A" w:rsidP="00B2239A">
      <w:pPr>
        <w:pStyle w:val="ListingStandard"/>
      </w:pPr>
      <w:r>
        <w:t xml:space="preserve">            print("  ---+---+---")</w:t>
      </w:r>
    </w:p>
    <w:p w14:paraId="50245889" w14:textId="77777777" w:rsidR="00B2239A" w:rsidRDefault="00B2239A" w:rsidP="00B2239A">
      <w:pPr>
        <w:pStyle w:val="ListingStandard"/>
      </w:pPr>
    </w:p>
    <w:p w14:paraId="1D6566F3" w14:textId="77777777" w:rsidR="00B2239A" w:rsidRDefault="00B2239A" w:rsidP="00B2239A">
      <w:pPr>
        <w:pStyle w:val="ListingStandard"/>
      </w:pPr>
      <w:r>
        <w:t>def check_win(symbol):</w:t>
      </w:r>
    </w:p>
    <w:p w14:paraId="562B3053" w14:textId="77777777" w:rsidR="00B2239A" w:rsidRDefault="00B2239A" w:rsidP="00B2239A">
      <w:pPr>
        <w:pStyle w:val="ListingStandard"/>
      </w:pPr>
      <w:r>
        <w:t xml:space="preserve">    wins = [</w:t>
      </w:r>
    </w:p>
    <w:p w14:paraId="51E9B4E5" w14:textId="77777777" w:rsidR="00B2239A" w:rsidRDefault="00B2239A" w:rsidP="00B2239A">
      <w:pPr>
        <w:pStyle w:val="ListingStandard"/>
      </w:pPr>
      <w:r>
        <w:t xml:space="preserve">        # Reihen</w:t>
      </w:r>
    </w:p>
    <w:p w14:paraId="0DCD9FBE" w14:textId="77777777" w:rsidR="00B2239A" w:rsidRDefault="00B2239A" w:rsidP="00B2239A">
      <w:pPr>
        <w:pStyle w:val="ListingStandard"/>
      </w:pPr>
      <w:r>
        <w:t xml:space="preserve">        ['a1', 'b1', 'c1'],</w:t>
      </w:r>
    </w:p>
    <w:p w14:paraId="2475FABE" w14:textId="77777777" w:rsidR="00B2239A" w:rsidRDefault="00B2239A" w:rsidP="00B2239A">
      <w:pPr>
        <w:pStyle w:val="ListingStandard"/>
      </w:pPr>
      <w:r>
        <w:t xml:space="preserve">        ['a2', 'b2', 'c2'],</w:t>
      </w:r>
    </w:p>
    <w:p w14:paraId="5D20FFC6" w14:textId="77777777" w:rsidR="00B2239A" w:rsidRDefault="00B2239A" w:rsidP="00B2239A">
      <w:pPr>
        <w:pStyle w:val="ListingStandard"/>
      </w:pPr>
      <w:r>
        <w:t xml:space="preserve">        ['a3', 'b3', 'c3'],</w:t>
      </w:r>
    </w:p>
    <w:p w14:paraId="560123F9" w14:textId="77777777" w:rsidR="00B2239A" w:rsidRDefault="00B2239A" w:rsidP="00B2239A">
      <w:pPr>
        <w:pStyle w:val="ListingStandard"/>
      </w:pPr>
      <w:r>
        <w:t xml:space="preserve">        # Spalten</w:t>
      </w:r>
    </w:p>
    <w:p w14:paraId="04CDE785" w14:textId="77777777" w:rsidR="00B2239A" w:rsidRDefault="00B2239A" w:rsidP="00B2239A">
      <w:pPr>
        <w:pStyle w:val="ListingStandard"/>
      </w:pPr>
      <w:r>
        <w:t xml:space="preserve">        ['a1', 'a2', 'a3'],</w:t>
      </w:r>
    </w:p>
    <w:p w14:paraId="6A37878B" w14:textId="77777777" w:rsidR="00B2239A" w:rsidRDefault="00B2239A" w:rsidP="00B2239A">
      <w:pPr>
        <w:pStyle w:val="ListingStandard"/>
      </w:pPr>
      <w:r>
        <w:t xml:space="preserve">        ['b1', 'b2', 'b3'],</w:t>
      </w:r>
    </w:p>
    <w:p w14:paraId="6F57E278" w14:textId="77777777" w:rsidR="00B2239A" w:rsidRDefault="00B2239A" w:rsidP="00B2239A">
      <w:pPr>
        <w:pStyle w:val="ListingStandard"/>
      </w:pPr>
      <w:r>
        <w:t xml:space="preserve">        ['c1', 'c2', 'c3'],</w:t>
      </w:r>
    </w:p>
    <w:p w14:paraId="199802EB" w14:textId="77777777" w:rsidR="00B2239A" w:rsidRDefault="00B2239A" w:rsidP="00B2239A">
      <w:pPr>
        <w:pStyle w:val="ListingStandard"/>
      </w:pPr>
      <w:r>
        <w:t xml:space="preserve">        # Diagonalen</w:t>
      </w:r>
    </w:p>
    <w:p w14:paraId="77B4A571" w14:textId="77777777" w:rsidR="00B2239A" w:rsidRDefault="00B2239A" w:rsidP="00B2239A">
      <w:pPr>
        <w:pStyle w:val="ListingStandard"/>
      </w:pPr>
      <w:r>
        <w:t xml:space="preserve">        ['a1', 'b2', 'c3'],</w:t>
      </w:r>
    </w:p>
    <w:p w14:paraId="683BE978" w14:textId="77777777" w:rsidR="00B2239A" w:rsidRDefault="00B2239A" w:rsidP="00B2239A">
      <w:pPr>
        <w:pStyle w:val="ListingStandard"/>
      </w:pPr>
      <w:r>
        <w:t xml:space="preserve">        ['a3', 'b2', 'c1']</w:t>
      </w:r>
    </w:p>
    <w:p w14:paraId="5D787F60" w14:textId="77777777" w:rsidR="00B2239A" w:rsidRDefault="00B2239A" w:rsidP="00B2239A">
      <w:pPr>
        <w:pStyle w:val="ListingStandard"/>
      </w:pPr>
      <w:r>
        <w:t xml:space="preserve">    ]</w:t>
      </w:r>
    </w:p>
    <w:p w14:paraId="72BB7D75" w14:textId="77777777" w:rsidR="00B2239A" w:rsidRDefault="00B2239A" w:rsidP="00B2239A">
      <w:pPr>
        <w:pStyle w:val="ListingStandard"/>
      </w:pPr>
      <w:r>
        <w:t xml:space="preserve">    for combo in wins:</w:t>
      </w:r>
    </w:p>
    <w:p w14:paraId="1DC8EDD0" w14:textId="77777777" w:rsidR="00B2239A" w:rsidRDefault="00B2239A" w:rsidP="00B2239A">
      <w:pPr>
        <w:pStyle w:val="ListingStandard"/>
      </w:pPr>
      <w:r>
        <w:t xml:space="preserve">        if all(board[pos] == symbol for pos in combo):</w:t>
      </w:r>
    </w:p>
    <w:p w14:paraId="4058053A" w14:textId="77777777" w:rsidR="00B2239A" w:rsidRDefault="00B2239A" w:rsidP="00B2239A">
      <w:pPr>
        <w:pStyle w:val="ListingStandard"/>
      </w:pPr>
      <w:r>
        <w:t xml:space="preserve">            return True</w:t>
      </w:r>
    </w:p>
    <w:p w14:paraId="0BCD528C" w14:textId="77777777" w:rsidR="00B2239A" w:rsidRDefault="00B2239A" w:rsidP="00B2239A">
      <w:pPr>
        <w:pStyle w:val="ListingStandard"/>
      </w:pPr>
      <w:r>
        <w:t xml:space="preserve">    return False</w:t>
      </w:r>
    </w:p>
    <w:p w14:paraId="5EE47B7B" w14:textId="77777777" w:rsidR="00B2239A" w:rsidRDefault="00B2239A" w:rsidP="00B2239A">
      <w:pPr>
        <w:pStyle w:val="ListingStandard"/>
      </w:pPr>
    </w:p>
    <w:p w14:paraId="7E62077B" w14:textId="77777777" w:rsidR="00B2239A" w:rsidRDefault="00B2239A" w:rsidP="00B2239A">
      <w:pPr>
        <w:pStyle w:val="ListingStandard"/>
      </w:pPr>
      <w:r>
        <w:t>def player_move():</w:t>
      </w:r>
    </w:p>
    <w:p w14:paraId="11C5E5CF" w14:textId="77777777" w:rsidR="00B2239A" w:rsidRDefault="00B2239A" w:rsidP="00B2239A">
      <w:pPr>
        <w:pStyle w:val="ListingStandard"/>
      </w:pPr>
      <w:r>
        <w:t xml:space="preserve">    while True:</w:t>
      </w:r>
    </w:p>
    <w:p w14:paraId="700DEDDE" w14:textId="77777777" w:rsidR="00B2239A" w:rsidRDefault="00B2239A" w:rsidP="00B2239A">
      <w:pPr>
        <w:pStyle w:val="ListingStandard"/>
      </w:pPr>
      <w:r>
        <w:t xml:space="preserve">        move = input("Dein Zug (z.</w:t>
      </w:r>
      <w:r>
        <w:rPr>
          <w:rFonts w:ascii="Cambria Math" w:hAnsi="Cambria Math" w:cs="Cambria Math"/>
        </w:rPr>
        <w:t> </w:t>
      </w:r>
      <w:r>
        <w:t>B. a3): ").lower()</w:t>
      </w:r>
    </w:p>
    <w:p w14:paraId="616B5C47" w14:textId="77777777" w:rsidR="00B2239A" w:rsidRDefault="00B2239A" w:rsidP="00B2239A">
      <w:pPr>
        <w:pStyle w:val="ListingStandard"/>
      </w:pPr>
      <w:r>
        <w:t xml:space="preserve">        if move in board and board[move] == ' ':</w:t>
      </w:r>
    </w:p>
    <w:p w14:paraId="6EBFE895" w14:textId="77777777" w:rsidR="00B2239A" w:rsidRDefault="00B2239A" w:rsidP="00B2239A">
      <w:pPr>
        <w:pStyle w:val="ListingStandard"/>
      </w:pPr>
      <w:r>
        <w:t xml:space="preserve">            board[move] = 'X'</w:t>
      </w:r>
    </w:p>
    <w:p w14:paraId="534A7F55" w14:textId="77777777" w:rsidR="00B2239A" w:rsidRDefault="00B2239A" w:rsidP="00B2239A">
      <w:pPr>
        <w:pStyle w:val="ListingStandard"/>
      </w:pPr>
      <w:r>
        <w:lastRenderedPageBreak/>
        <w:t xml:space="preserve">            break</w:t>
      </w:r>
    </w:p>
    <w:p w14:paraId="6C03CC99" w14:textId="77777777" w:rsidR="00B2239A" w:rsidRDefault="00B2239A" w:rsidP="00B2239A">
      <w:pPr>
        <w:pStyle w:val="ListingStandard"/>
      </w:pPr>
      <w:r>
        <w:t xml:space="preserve">        else:</w:t>
      </w:r>
    </w:p>
    <w:p w14:paraId="68CCF8EC" w14:textId="77777777" w:rsidR="00B2239A" w:rsidRDefault="00B2239A" w:rsidP="00B2239A">
      <w:pPr>
        <w:pStyle w:val="ListingStandard"/>
      </w:pPr>
      <w:r>
        <w:t xml:space="preserve">            print("Ungültiger Zug. Bitte versuche es erneut.")</w:t>
      </w:r>
    </w:p>
    <w:p w14:paraId="1A7672CB" w14:textId="77777777" w:rsidR="00B2239A" w:rsidRDefault="00B2239A" w:rsidP="00B2239A">
      <w:pPr>
        <w:pStyle w:val="ListingStandard"/>
      </w:pPr>
    </w:p>
    <w:p w14:paraId="4D1E8F4A" w14:textId="77777777" w:rsidR="00B2239A" w:rsidRDefault="00B2239A" w:rsidP="00B2239A">
      <w:pPr>
        <w:pStyle w:val="ListingStandard"/>
      </w:pPr>
      <w:r>
        <w:t>def bot_move():</w:t>
      </w:r>
    </w:p>
    <w:p w14:paraId="286BF6E8" w14:textId="77777777" w:rsidR="00B2239A" w:rsidRDefault="00B2239A" w:rsidP="00B2239A">
      <w:pPr>
        <w:pStyle w:val="ListingStandard"/>
      </w:pPr>
      <w:r>
        <w:t xml:space="preserve">    free_positions = [pos for pos, val in board.items() if val == ' ']</w:t>
      </w:r>
    </w:p>
    <w:p w14:paraId="50EBE0C5" w14:textId="77777777" w:rsidR="00B2239A" w:rsidRDefault="00B2239A" w:rsidP="00B2239A">
      <w:pPr>
        <w:pStyle w:val="ListingStandard"/>
      </w:pPr>
      <w:r>
        <w:t xml:space="preserve">    if free_positions:</w:t>
      </w:r>
    </w:p>
    <w:p w14:paraId="041AD224" w14:textId="77777777" w:rsidR="00B2239A" w:rsidRDefault="00B2239A" w:rsidP="00B2239A">
      <w:pPr>
        <w:pStyle w:val="ListingStandard"/>
      </w:pPr>
      <w:r>
        <w:t xml:space="preserve">        move = random.choice(free_positions)</w:t>
      </w:r>
    </w:p>
    <w:p w14:paraId="13FC6A20" w14:textId="77777777" w:rsidR="00B2239A" w:rsidRDefault="00B2239A" w:rsidP="00B2239A">
      <w:pPr>
        <w:pStyle w:val="ListingStandard"/>
      </w:pPr>
      <w:r>
        <w:t xml:space="preserve">        board[move] = 'O'</w:t>
      </w:r>
    </w:p>
    <w:p w14:paraId="55800632" w14:textId="77777777" w:rsidR="00B2239A" w:rsidRDefault="00B2239A" w:rsidP="00B2239A">
      <w:pPr>
        <w:pStyle w:val="ListingStandard"/>
      </w:pPr>
      <w:r>
        <w:t xml:space="preserve">        print(f"Bot setzt auf: {move}")</w:t>
      </w:r>
    </w:p>
    <w:p w14:paraId="2B7A8B53" w14:textId="77777777" w:rsidR="00B2239A" w:rsidRDefault="00B2239A" w:rsidP="00B2239A">
      <w:pPr>
        <w:pStyle w:val="ListingStandard"/>
      </w:pPr>
    </w:p>
    <w:p w14:paraId="173FBCDB" w14:textId="77777777" w:rsidR="00B2239A" w:rsidRDefault="00B2239A" w:rsidP="00B2239A">
      <w:pPr>
        <w:pStyle w:val="ListingStandard"/>
      </w:pPr>
      <w:r>
        <w:t>def game():</w:t>
      </w:r>
    </w:p>
    <w:p w14:paraId="033CDEE6" w14:textId="77777777" w:rsidR="00B2239A" w:rsidRDefault="00B2239A" w:rsidP="00B2239A">
      <w:pPr>
        <w:pStyle w:val="ListingStandard"/>
      </w:pPr>
      <w:r>
        <w:t xml:space="preserve">    print("Willkommen zu Tic-Tac-Toe!")</w:t>
      </w:r>
    </w:p>
    <w:p w14:paraId="513FE004" w14:textId="77777777" w:rsidR="00B2239A" w:rsidRDefault="00B2239A" w:rsidP="00B2239A">
      <w:pPr>
        <w:pStyle w:val="ListingStandard"/>
      </w:pPr>
      <w:r>
        <w:t xml:space="preserve">    print_board()</w:t>
      </w:r>
    </w:p>
    <w:p w14:paraId="1A81D7B8" w14:textId="77777777" w:rsidR="00B2239A" w:rsidRDefault="00B2239A" w:rsidP="00B2239A">
      <w:pPr>
        <w:pStyle w:val="ListingStandard"/>
      </w:pPr>
      <w:r>
        <w:t xml:space="preserve">    for turn in range(9):</w:t>
      </w:r>
    </w:p>
    <w:p w14:paraId="023D654B" w14:textId="77777777" w:rsidR="00B2239A" w:rsidRDefault="00B2239A" w:rsidP="00B2239A">
      <w:pPr>
        <w:pStyle w:val="ListingStandard"/>
      </w:pPr>
      <w:r>
        <w:t xml:space="preserve">        if turn % 2 == 0:</w:t>
      </w:r>
    </w:p>
    <w:p w14:paraId="0863B19C" w14:textId="77777777" w:rsidR="00B2239A" w:rsidRDefault="00B2239A" w:rsidP="00B2239A">
      <w:pPr>
        <w:pStyle w:val="ListingStandard"/>
      </w:pPr>
      <w:r>
        <w:t xml:space="preserve">            player_move()</w:t>
      </w:r>
    </w:p>
    <w:p w14:paraId="73A16C76" w14:textId="77777777" w:rsidR="00B2239A" w:rsidRDefault="00B2239A" w:rsidP="00B2239A">
      <w:pPr>
        <w:pStyle w:val="ListingStandard"/>
      </w:pPr>
      <w:r>
        <w:t xml:space="preserve">        else:</w:t>
      </w:r>
    </w:p>
    <w:p w14:paraId="12CAE3F2" w14:textId="77777777" w:rsidR="00B2239A" w:rsidRDefault="00B2239A" w:rsidP="00B2239A">
      <w:pPr>
        <w:pStyle w:val="ListingStandard"/>
      </w:pPr>
      <w:r>
        <w:t xml:space="preserve">            bot_move()</w:t>
      </w:r>
    </w:p>
    <w:p w14:paraId="0C97737D" w14:textId="77777777" w:rsidR="00B2239A" w:rsidRDefault="00B2239A" w:rsidP="00B2239A">
      <w:pPr>
        <w:pStyle w:val="ListingStandard"/>
      </w:pPr>
      <w:r>
        <w:t xml:space="preserve">        print_board()</w:t>
      </w:r>
    </w:p>
    <w:p w14:paraId="29363B35" w14:textId="77777777" w:rsidR="00B2239A" w:rsidRDefault="00B2239A" w:rsidP="00B2239A">
      <w:pPr>
        <w:pStyle w:val="ListingStandard"/>
      </w:pPr>
      <w:r>
        <w:t xml:space="preserve">        if check_win('X'):</w:t>
      </w:r>
    </w:p>
    <w:p w14:paraId="208A2DF5" w14:textId="77777777" w:rsidR="00B2239A" w:rsidRDefault="00B2239A" w:rsidP="00B2239A">
      <w:pPr>
        <w:pStyle w:val="ListingStandard"/>
      </w:pPr>
      <w:r>
        <w:t xml:space="preserve">            print("Du hast gewonnen! </w:t>
      </w:r>
      <w:r>
        <w:rPr>
          <w:rFonts w:ascii="Apple Color Emoji" w:hAnsi="Apple Color Emoji" w:cs="Apple Color Emoji"/>
        </w:rPr>
        <w:t>🎉</w:t>
      </w:r>
      <w:r>
        <w:t>")</w:t>
      </w:r>
    </w:p>
    <w:p w14:paraId="7011D157" w14:textId="77777777" w:rsidR="00B2239A" w:rsidRDefault="00B2239A" w:rsidP="00B2239A">
      <w:pPr>
        <w:pStyle w:val="ListingStandard"/>
      </w:pPr>
      <w:r>
        <w:t xml:space="preserve">            return</w:t>
      </w:r>
    </w:p>
    <w:p w14:paraId="7698DF6D" w14:textId="77777777" w:rsidR="00B2239A" w:rsidRDefault="00B2239A" w:rsidP="00B2239A">
      <w:pPr>
        <w:pStyle w:val="ListingStandard"/>
      </w:pPr>
      <w:r>
        <w:t xml:space="preserve">        elif check_win('O'):</w:t>
      </w:r>
    </w:p>
    <w:p w14:paraId="61C05D4B" w14:textId="77777777" w:rsidR="00B2239A" w:rsidRDefault="00B2239A" w:rsidP="00B2239A">
      <w:pPr>
        <w:pStyle w:val="ListingStandard"/>
      </w:pPr>
      <w:r>
        <w:t xml:space="preserve">            print("Der Bot hat gewonnen! </w:t>
      </w:r>
      <w:r>
        <w:rPr>
          <w:rFonts w:ascii="Apple Color Emoji" w:hAnsi="Apple Color Emoji" w:cs="Apple Color Emoji"/>
        </w:rPr>
        <w:t>🤖</w:t>
      </w:r>
      <w:r>
        <w:t>")</w:t>
      </w:r>
    </w:p>
    <w:p w14:paraId="2BC7FA76" w14:textId="77777777" w:rsidR="00B2239A" w:rsidRDefault="00B2239A" w:rsidP="00B2239A">
      <w:pPr>
        <w:pStyle w:val="ListingStandard"/>
      </w:pPr>
      <w:r>
        <w:t xml:space="preserve">            return</w:t>
      </w:r>
    </w:p>
    <w:p w14:paraId="31E05024" w14:textId="77777777" w:rsidR="00B2239A" w:rsidRDefault="00B2239A" w:rsidP="00B2239A">
      <w:pPr>
        <w:pStyle w:val="ListingStandard"/>
      </w:pPr>
      <w:r>
        <w:t xml:space="preserve">    print("Unentschieden!")</w:t>
      </w:r>
    </w:p>
    <w:p w14:paraId="056F55AA" w14:textId="77777777" w:rsidR="00B2239A" w:rsidRDefault="00B2239A" w:rsidP="00B2239A">
      <w:pPr>
        <w:pStyle w:val="ListingStandard"/>
      </w:pPr>
    </w:p>
    <w:p w14:paraId="1B361368" w14:textId="77777777" w:rsidR="00B2239A" w:rsidRDefault="00B2239A" w:rsidP="00B2239A">
      <w:pPr>
        <w:pStyle w:val="ListingStandard"/>
      </w:pPr>
      <w:r>
        <w:t># Spiel starten</w:t>
      </w:r>
    </w:p>
    <w:p w14:paraId="04933C8D" w14:textId="77777777" w:rsidR="00B2239A" w:rsidRDefault="00B2239A" w:rsidP="00B2239A">
      <w:pPr>
        <w:pStyle w:val="ListingStandard"/>
      </w:pPr>
      <w:r>
        <w:t>if __name__ == "__main__":</w:t>
      </w:r>
    </w:p>
    <w:p w14:paraId="1F869071" w14:textId="77777777" w:rsidR="00B2239A" w:rsidRDefault="00B2239A" w:rsidP="00B2239A">
      <w:pPr>
        <w:pStyle w:val="ListingStandard"/>
      </w:pPr>
      <w:r>
        <w:t xml:space="preserve">    game()</w:t>
      </w:r>
    </w:p>
    <w:p w14:paraId="086000C4" w14:textId="77777777" w:rsidR="00B2239A" w:rsidRDefault="00B2239A" w:rsidP="00B2239A">
      <w:pPr>
        <w:pStyle w:val="ListingStandard"/>
      </w:pPr>
    </w:p>
    <w:p w14:paraId="660A1E24" w14:textId="77777777" w:rsidR="00B2239A" w:rsidRDefault="00B2239A" w:rsidP="00B2239A">
      <w:pPr>
        <w:pStyle w:val="ListingStandard"/>
      </w:pPr>
      <w:r>
        <w:t>So funktioniert’s:</w:t>
      </w:r>
    </w:p>
    <w:p w14:paraId="2D333B19" w14:textId="77777777" w:rsidR="00B2239A" w:rsidRDefault="00B2239A" w:rsidP="00B2239A">
      <w:pPr>
        <w:pStyle w:val="ListingStandard"/>
      </w:pPr>
      <w:r>
        <w:tab/>
        <w:t>•</w:t>
      </w:r>
      <w:r>
        <w:tab/>
        <w:t>Du gibst z.</w:t>
      </w:r>
      <w:r>
        <w:rPr>
          <w:rFonts w:ascii="Cambria Math" w:hAnsi="Cambria Math" w:cs="Cambria Math"/>
        </w:rPr>
        <w:t> </w:t>
      </w:r>
      <w:r>
        <w:t>B. "a3" ein, um dein X zu setzen.</w:t>
      </w:r>
    </w:p>
    <w:p w14:paraId="216EF6C4" w14:textId="77777777" w:rsidR="00B2239A" w:rsidRDefault="00B2239A" w:rsidP="00B2239A">
      <w:pPr>
        <w:pStyle w:val="ListingStandard"/>
      </w:pPr>
      <w:r>
        <w:tab/>
        <w:t>•</w:t>
      </w:r>
      <w:r>
        <w:tab/>
        <w:t>Der Bot antwortet mit einem zufälligen O.</w:t>
      </w:r>
    </w:p>
    <w:p w14:paraId="38FD7806" w14:textId="77777777" w:rsidR="00B2239A" w:rsidRDefault="00B2239A" w:rsidP="00B2239A">
      <w:pPr>
        <w:pStyle w:val="ListingStandard"/>
      </w:pPr>
      <w:r>
        <w:tab/>
        <w:t>•</w:t>
      </w:r>
      <w:r>
        <w:tab/>
        <w:t>Nach jedem Zug wird überprüft, ob jemand gewonnen hat.</w:t>
      </w:r>
    </w:p>
    <w:p w14:paraId="6EF24835" w14:textId="77777777" w:rsidR="00B2239A" w:rsidRDefault="00B2239A" w:rsidP="00B2239A">
      <w:pPr>
        <w:pStyle w:val="ListingStandard"/>
      </w:pPr>
      <w:r>
        <w:tab/>
        <w:t>•</w:t>
      </w:r>
      <w:r>
        <w:tab/>
        <w:t>Das Spiel endet bei einem Sieg oder Unentschieden.</w:t>
      </w:r>
    </w:p>
    <w:p w14:paraId="5FC904C6" w14:textId="77777777" w:rsidR="00B2239A" w:rsidRDefault="00B2239A" w:rsidP="00B2239A">
      <w:pPr>
        <w:pStyle w:val="ListingStandard"/>
      </w:pPr>
    </w:p>
    <w:p w14:paraId="3DC912F2" w14:textId="77777777" w:rsidR="00B2239A" w:rsidRDefault="00B2239A" w:rsidP="00B2239A">
      <w:pPr>
        <w:pStyle w:val="ListingStandard"/>
      </w:pPr>
      <w:r>
        <w:lastRenderedPageBreak/>
        <w:t>Wenn du magst, kann ich das Spiel noch erweitern mit Features wie:</w:t>
      </w:r>
    </w:p>
    <w:p w14:paraId="65E8A0C8" w14:textId="77777777" w:rsidR="00B2239A" w:rsidRDefault="00B2239A" w:rsidP="00B2239A">
      <w:pPr>
        <w:pStyle w:val="ListingStandard"/>
      </w:pPr>
      <w:r>
        <w:tab/>
        <w:t>•</w:t>
      </w:r>
      <w:r>
        <w:tab/>
        <w:t>Schwierigkeitsstufe für den Bot</w:t>
      </w:r>
    </w:p>
    <w:p w14:paraId="286D14D0" w14:textId="77777777" w:rsidR="00B2239A" w:rsidRDefault="00B2239A" w:rsidP="00B2239A">
      <w:pPr>
        <w:pStyle w:val="ListingStandard"/>
      </w:pPr>
      <w:r>
        <w:tab/>
        <w:t>•</w:t>
      </w:r>
      <w:r>
        <w:tab/>
        <w:t>Möglichkeit zum Neustarten</w:t>
      </w:r>
    </w:p>
    <w:p w14:paraId="7BC44893" w14:textId="77777777" w:rsidR="00B2239A" w:rsidRDefault="00B2239A" w:rsidP="00B2239A">
      <w:pPr>
        <w:pStyle w:val="ListingStandard"/>
      </w:pPr>
      <w:r>
        <w:tab/>
        <w:t>•</w:t>
      </w:r>
      <w:r>
        <w:tab/>
        <w:t>Farbliche Darstellung (z.</w:t>
      </w:r>
      <w:r>
        <w:rPr>
          <w:rFonts w:ascii="Cambria Math" w:hAnsi="Cambria Math" w:cs="Cambria Math"/>
        </w:rPr>
        <w:t> </w:t>
      </w:r>
      <w:r>
        <w:t>B. mit colorama)</w:t>
      </w:r>
    </w:p>
    <w:p w14:paraId="34212783" w14:textId="77777777" w:rsidR="00B2239A" w:rsidRDefault="00B2239A" w:rsidP="00B2239A">
      <w:pPr>
        <w:pStyle w:val="ListingStandard"/>
      </w:pPr>
    </w:p>
    <w:p w14:paraId="2C2214DB" w14:textId="76F5AD05" w:rsidR="00B2239A" w:rsidRDefault="00B2239A" w:rsidP="00B2239A">
      <w:pPr>
        <w:pStyle w:val="ListingStandard"/>
      </w:pPr>
      <w:r>
        <w:t>Lust auf eine Erweiterung?</w:t>
      </w:r>
    </w:p>
    <w:p w14:paraId="78AD067F" w14:textId="77777777" w:rsidR="00B2239A" w:rsidRDefault="00B2239A" w:rsidP="00214CB1">
      <w:pPr>
        <w:pStyle w:val="ListingStandard"/>
      </w:pPr>
    </w:p>
    <w:p w14:paraId="52D9D59E" w14:textId="77777777" w:rsidR="00B2239A" w:rsidRDefault="00B2239A" w:rsidP="00214CB1">
      <w:pPr>
        <w:pStyle w:val="ListingStandard"/>
      </w:pPr>
    </w:p>
    <w:p w14:paraId="30E178FA" w14:textId="36716788" w:rsidR="00B2239A" w:rsidRDefault="009872A3" w:rsidP="00214CB1">
      <w:pPr>
        <w:pStyle w:val="ListingStandard"/>
        <w:rPr>
          <w:rStyle w:val="ListingZeichenFett"/>
        </w:rPr>
      </w:pPr>
      <w:r w:rsidRPr="00254643">
        <w:rPr>
          <w:rStyle w:val="ListingZeichenFett"/>
        </w:rPr>
        <w:t>Was ist eine Funktion in Python und wie definiere ich eine einfache Funktion?</w:t>
      </w:r>
    </w:p>
    <w:p w14:paraId="0EDE12DA" w14:textId="77777777" w:rsidR="009872A3" w:rsidRDefault="009872A3" w:rsidP="00214CB1">
      <w:pPr>
        <w:pStyle w:val="ListingStandard"/>
        <w:rPr>
          <w:rStyle w:val="ListingZeichenFett"/>
        </w:rPr>
      </w:pPr>
    </w:p>
    <w:p w14:paraId="46FF0058" w14:textId="77777777" w:rsidR="009872A3" w:rsidRDefault="009872A3" w:rsidP="00214CB1">
      <w:pPr>
        <w:pStyle w:val="ListingStandard"/>
      </w:pPr>
    </w:p>
    <w:p w14:paraId="6EB0B9D1" w14:textId="0CD5833C" w:rsidR="003E12C9" w:rsidRDefault="003E12C9" w:rsidP="00214CB1">
      <w:pPr>
        <w:pStyle w:val="ListingStandard"/>
        <w:rPr>
          <w:rStyle w:val="ListingZeichenFett"/>
        </w:rPr>
      </w:pPr>
      <w:r w:rsidRPr="006D637E">
        <w:rPr>
          <w:rStyle w:val="ListingZeichenFett"/>
        </w:rPr>
        <w:t xml:space="preserve">Erstelle einen Fragenkatalog mit 100 Multiple-Choice-Fragen zum Thema „Star Wars“. Jede Frage soll vier Antwortmöglichkeiten haben, von denen nur eine richtig ist. </w:t>
      </w:r>
      <w:r>
        <w:rPr>
          <w:rStyle w:val="ListingZeichenFett"/>
        </w:rPr>
        <w:t>Achte darauf, dass keine Frage doppelt vorkommt. S</w:t>
      </w:r>
      <w:r w:rsidRPr="006D637E">
        <w:rPr>
          <w:rStyle w:val="ListingZeichenFett"/>
        </w:rPr>
        <w:t>telle mir den Fragenkatalog als JSON-Datei zum Download zur Verfügung.</w:t>
      </w:r>
    </w:p>
    <w:p w14:paraId="779A0863" w14:textId="77777777" w:rsidR="003E12C9" w:rsidRDefault="003E12C9" w:rsidP="00214CB1">
      <w:pPr>
        <w:pStyle w:val="ListingStandard"/>
        <w:rPr>
          <w:rStyle w:val="ListingZeichenFett"/>
        </w:rPr>
      </w:pPr>
    </w:p>
    <w:p w14:paraId="2A5F90BD" w14:textId="77777777" w:rsidR="003E12C9" w:rsidRDefault="003E12C9" w:rsidP="00214CB1">
      <w:pPr>
        <w:pStyle w:val="ListingStandard"/>
      </w:pPr>
    </w:p>
    <w:p w14:paraId="160E85CD" w14:textId="77777777" w:rsidR="003E12C9" w:rsidRDefault="003E12C9" w:rsidP="003E12C9">
      <w:pPr>
        <w:pStyle w:val="ListingStandard"/>
        <w:rPr>
          <w:rStyle w:val="ListingZeichenFett"/>
        </w:rPr>
      </w:pPr>
      <w:r w:rsidRPr="00A706F8">
        <w:rPr>
          <w:rStyle w:val="ListingZeichenFett"/>
        </w:rPr>
        <w:t xml:space="preserve">Du sollst ein Star Wars Multiplayer Quiz mit folgenden Eigenschaften als </w:t>
      </w:r>
      <w:r>
        <w:rPr>
          <w:rStyle w:val="ListingZeichenFett"/>
        </w:rPr>
        <w:t>Python-Konsolenanwendung</w:t>
      </w:r>
      <w:r w:rsidRPr="00A706F8">
        <w:rPr>
          <w:rStyle w:val="ListingZeichenFett"/>
        </w:rPr>
        <w:t xml:space="preserve"> programmieren: Bis zu 4 Spieler*innen sollen im Quiz gegeneinander antreten können. Es werden insgesamt 3 Runden gespielt. Eine Spieler*in darf in jeder Runde so lange weitermachen, bis eine Frage falsch beantwortet wurde. Dann ist die nächste Person an der Reihe. Die Fragen sind Multiple-Choice-Fragen mit vier Antwortmöglichkeiten, von denen nur eine richtig ist. Der Fragenkatalog zu Star Wars steht als JSON-Datei star_wars_fragenkatalog.json zur Verfügung. Erstelle das Programm so, dass das eigentliche Hauptprogramm klar strukturiert und sinnvoll in Unterfunktionen aufgeteilt ist.</w:t>
      </w:r>
    </w:p>
    <w:p w14:paraId="46506A65" w14:textId="77777777" w:rsidR="003E12C9" w:rsidRDefault="003E12C9" w:rsidP="00214CB1">
      <w:pPr>
        <w:pStyle w:val="ListingStandard"/>
      </w:pPr>
    </w:p>
    <w:p w14:paraId="1A74ED3F" w14:textId="3C465A21" w:rsidR="003E12C9" w:rsidRPr="00052644" w:rsidRDefault="00052644" w:rsidP="00214CB1">
      <w:pPr>
        <w:pStyle w:val="ListingStandard"/>
        <w:rPr>
          <w:rStyle w:val="ListingZeichenFett"/>
        </w:rPr>
      </w:pPr>
      <w:r w:rsidRPr="00B40AC7">
        <w:rPr>
          <w:rStyle w:val="ListingZeichenFett"/>
        </w:rPr>
        <w:t>Ich möchte eine Wikipedia-Seite, z. B. über die Programmiersprache Python, mithilfe eines Python-Skripts auslesen. Wie muss ich dazu vorgehen?</w:t>
      </w:r>
    </w:p>
    <w:p w14:paraId="2787077C" w14:textId="77777777" w:rsidR="003E12C9" w:rsidRDefault="003E12C9" w:rsidP="00214CB1">
      <w:pPr>
        <w:pStyle w:val="ListingStandard"/>
      </w:pPr>
    </w:p>
    <w:p w14:paraId="3AD91598" w14:textId="77777777" w:rsidR="00052644" w:rsidRDefault="00052644" w:rsidP="00052644">
      <w:pPr>
        <w:pStyle w:val="ListingStandard"/>
      </w:pPr>
      <w:r>
        <w:t>Klar! Wenn du eine Wikipedia-Seite wie die zur Programmiersprache Python scrapen möchtest, kannst du das ganz einfach mit Python und ein paar hilfreichen Bibliotheken machen. Ich zeige dir Schritt für Schritt, wie du das anstellst.</w:t>
      </w:r>
    </w:p>
    <w:p w14:paraId="351E4C2D" w14:textId="77777777" w:rsidR="00052644" w:rsidRDefault="00052644" w:rsidP="00052644">
      <w:pPr>
        <w:pStyle w:val="ListingStandard"/>
      </w:pPr>
    </w:p>
    <w:p w14:paraId="665D19A9" w14:textId="77777777" w:rsidR="00052644" w:rsidRDefault="00052644" w:rsidP="00052644">
      <w:pPr>
        <w:pStyle w:val="ListingStandard"/>
      </w:pPr>
      <w:r>
        <w:t>⸻</w:t>
      </w:r>
    </w:p>
    <w:p w14:paraId="1CAE54E5" w14:textId="77777777" w:rsidR="00052644" w:rsidRDefault="00052644" w:rsidP="00052644">
      <w:pPr>
        <w:pStyle w:val="ListingStandard"/>
      </w:pPr>
    </w:p>
    <w:p w14:paraId="66FB8944" w14:textId="77777777" w:rsidR="00052644" w:rsidRDefault="00052644" w:rsidP="00052644">
      <w:pPr>
        <w:pStyle w:val="ListingStandard"/>
      </w:pPr>
      <w:r>
        <w:rPr>
          <w:rFonts w:ascii="Apple Color Emoji" w:hAnsi="Apple Color Emoji" w:cs="Apple Color Emoji"/>
        </w:rPr>
        <w:lastRenderedPageBreak/>
        <w:t>🔧</w:t>
      </w:r>
      <w:r>
        <w:t xml:space="preserve"> Voraussetzungen</w:t>
      </w:r>
    </w:p>
    <w:p w14:paraId="5ACDD8C2" w14:textId="77777777" w:rsidR="00052644" w:rsidRDefault="00052644" w:rsidP="00052644">
      <w:pPr>
        <w:pStyle w:val="ListingStandard"/>
      </w:pPr>
    </w:p>
    <w:p w14:paraId="26016943" w14:textId="77777777" w:rsidR="00052644" w:rsidRDefault="00052644" w:rsidP="00052644">
      <w:pPr>
        <w:pStyle w:val="ListingStandard"/>
      </w:pPr>
      <w:r>
        <w:t>Installiere zunächst die nötigen Pakete, falls du sie noch nicht hast:</w:t>
      </w:r>
    </w:p>
    <w:p w14:paraId="1F300090" w14:textId="77777777" w:rsidR="00052644" w:rsidRDefault="00052644" w:rsidP="00052644">
      <w:pPr>
        <w:pStyle w:val="ListingStandard"/>
      </w:pPr>
    </w:p>
    <w:p w14:paraId="0F926A42" w14:textId="77777777" w:rsidR="00052644" w:rsidRDefault="00052644" w:rsidP="00052644">
      <w:pPr>
        <w:pStyle w:val="ListingStandard"/>
      </w:pPr>
      <w:r>
        <w:t>pip install requests beautifulsoup4</w:t>
      </w:r>
    </w:p>
    <w:p w14:paraId="7F032690" w14:textId="77777777" w:rsidR="00052644" w:rsidRDefault="00052644" w:rsidP="00052644">
      <w:pPr>
        <w:pStyle w:val="ListingStandard"/>
      </w:pPr>
    </w:p>
    <w:p w14:paraId="7BF7C239" w14:textId="77777777" w:rsidR="00052644" w:rsidRDefault="00052644" w:rsidP="00052644">
      <w:pPr>
        <w:pStyle w:val="ListingStandard"/>
      </w:pPr>
      <w:r>
        <w:rPr>
          <w:rFonts w:ascii="Apple Color Emoji" w:hAnsi="Apple Color Emoji" w:cs="Apple Color Emoji"/>
        </w:rPr>
        <w:t>🐍</w:t>
      </w:r>
      <w:r>
        <w:t xml:space="preserve"> Beispiel: Wikipedia-Seite zu Python (Programmiersprache) scrapen</w:t>
      </w:r>
    </w:p>
    <w:p w14:paraId="6AE2F6F8" w14:textId="77777777" w:rsidR="00052644" w:rsidRDefault="00052644" w:rsidP="00052644">
      <w:pPr>
        <w:pStyle w:val="ListingStandard"/>
      </w:pPr>
    </w:p>
    <w:p w14:paraId="20298873" w14:textId="77777777" w:rsidR="00052644" w:rsidRDefault="00052644" w:rsidP="00052644">
      <w:pPr>
        <w:pStyle w:val="ListingStandard"/>
      </w:pPr>
      <w:r>
        <w:t>Hier ein einfaches Beispielskript:</w:t>
      </w:r>
    </w:p>
    <w:p w14:paraId="74645D18" w14:textId="77777777" w:rsidR="00052644" w:rsidRDefault="00052644" w:rsidP="00052644">
      <w:pPr>
        <w:pStyle w:val="ListingStandard"/>
      </w:pPr>
    </w:p>
    <w:p w14:paraId="49546033" w14:textId="77777777" w:rsidR="00052644" w:rsidRDefault="00052644" w:rsidP="00052644">
      <w:pPr>
        <w:pStyle w:val="ListingStandard"/>
      </w:pPr>
      <w:r>
        <w:t>import requests</w:t>
      </w:r>
    </w:p>
    <w:p w14:paraId="44FB4F61" w14:textId="77777777" w:rsidR="00052644" w:rsidRDefault="00052644" w:rsidP="00052644">
      <w:pPr>
        <w:pStyle w:val="ListingStandard"/>
      </w:pPr>
      <w:r>
        <w:t>from bs4 import BeautifulSoup</w:t>
      </w:r>
    </w:p>
    <w:p w14:paraId="782127AF" w14:textId="77777777" w:rsidR="00052644" w:rsidRDefault="00052644" w:rsidP="00052644">
      <w:pPr>
        <w:pStyle w:val="ListingStandard"/>
      </w:pPr>
    </w:p>
    <w:p w14:paraId="2AFC508C" w14:textId="77777777" w:rsidR="00052644" w:rsidRDefault="00052644" w:rsidP="00052644">
      <w:pPr>
        <w:pStyle w:val="ListingStandard"/>
      </w:pPr>
      <w:r>
        <w:t># URL der Wikipedia-Seite</w:t>
      </w:r>
    </w:p>
    <w:p w14:paraId="2CAADAF6" w14:textId="77777777" w:rsidR="00052644" w:rsidRDefault="00052644" w:rsidP="00052644">
      <w:pPr>
        <w:pStyle w:val="ListingStandard"/>
      </w:pPr>
      <w:r>
        <w:t>url = "https://de.wikipedia.org/wiki/Python_(Programmiersprache)"</w:t>
      </w:r>
    </w:p>
    <w:p w14:paraId="319EC983" w14:textId="77777777" w:rsidR="00052644" w:rsidRDefault="00052644" w:rsidP="00052644">
      <w:pPr>
        <w:pStyle w:val="ListingStandard"/>
      </w:pPr>
    </w:p>
    <w:p w14:paraId="33A57EA2" w14:textId="77777777" w:rsidR="00052644" w:rsidRDefault="00052644" w:rsidP="00052644">
      <w:pPr>
        <w:pStyle w:val="ListingStandard"/>
      </w:pPr>
      <w:r>
        <w:t># HTTP-Anfrage senden</w:t>
      </w:r>
    </w:p>
    <w:p w14:paraId="6EF7D0BC" w14:textId="77777777" w:rsidR="00052644" w:rsidRDefault="00052644" w:rsidP="00052644">
      <w:pPr>
        <w:pStyle w:val="ListingStandard"/>
      </w:pPr>
      <w:r>
        <w:t>response = requests.get(url)</w:t>
      </w:r>
    </w:p>
    <w:p w14:paraId="340FABDE" w14:textId="77777777" w:rsidR="00052644" w:rsidRDefault="00052644" w:rsidP="00052644">
      <w:pPr>
        <w:pStyle w:val="ListingStandard"/>
      </w:pPr>
    </w:p>
    <w:p w14:paraId="584128F5" w14:textId="77777777" w:rsidR="00052644" w:rsidRDefault="00052644" w:rsidP="00052644">
      <w:pPr>
        <w:pStyle w:val="ListingStandard"/>
      </w:pPr>
      <w:r>
        <w:t># Prüfen, ob die Anfrage erfolgreich war</w:t>
      </w:r>
    </w:p>
    <w:p w14:paraId="56CD1984" w14:textId="77777777" w:rsidR="00052644" w:rsidRDefault="00052644" w:rsidP="00052644">
      <w:pPr>
        <w:pStyle w:val="ListingStandard"/>
      </w:pPr>
      <w:r>
        <w:t>if response.status_code == 200:</w:t>
      </w:r>
    </w:p>
    <w:p w14:paraId="1558C6FB" w14:textId="77777777" w:rsidR="00052644" w:rsidRDefault="00052644" w:rsidP="00052644">
      <w:pPr>
        <w:pStyle w:val="ListingStandard"/>
      </w:pPr>
      <w:r>
        <w:t xml:space="preserve">    # HTML-Inhalt parsen</w:t>
      </w:r>
    </w:p>
    <w:p w14:paraId="09D63F7D" w14:textId="77777777" w:rsidR="00052644" w:rsidRDefault="00052644" w:rsidP="00052644">
      <w:pPr>
        <w:pStyle w:val="ListingStandard"/>
      </w:pPr>
      <w:r>
        <w:t xml:space="preserve">    soup = BeautifulSoup(response.content, 'html.parser')</w:t>
      </w:r>
    </w:p>
    <w:p w14:paraId="7B4E49A4" w14:textId="77777777" w:rsidR="00052644" w:rsidRDefault="00052644" w:rsidP="00052644">
      <w:pPr>
        <w:pStyle w:val="ListingStandard"/>
      </w:pPr>
    </w:p>
    <w:p w14:paraId="056C115E" w14:textId="77777777" w:rsidR="00052644" w:rsidRDefault="00052644" w:rsidP="00052644">
      <w:pPr>
        <w:pStyle w:val="ListingStandard"/>
      </w:pPr>
      <w:r>
        <w:t xml:space="preserve">    # Beispiel: Seitentitel extrahieren</w:t>
      </w:r>
    </w:p>
    <w:p w14:paraId="1DE2EF22" w14:textId="77777777" w:rsidR="00052644" w:rsidRDefault="00052644" w:rsidP="00052644">
      <w:pPr>
        <w:pStyle w:val="ListingStandard"/>
      </w:pPr>
      <w:r>
        <w:t xml:space="preserve">    title = soup.find('h1').text</w:t>
      </w:r>
    </w:p>
    <w:p w14:paraId="25FCB6BB" w14:textId="77777777" w:rsidR="00052644" w:rsidRDefault="00052644" w:rsidP="00052644">
      <w:pPr>
        <w:pStyle w:val="ListingStandard"/>
      </w:pPr>
      <w:r>
        <w:t xml:space="preserve">    print(f"Seitentitel: {title}")</w:t>
      </w:r>
    </w:p>
    <w:p w14:paraId="6AFAF36E" w14:textId="77777777" w:rsidR="00052644" w:rsidRDefault="00052644" w:rsidP="00052644">
      <w:pPr>
        <w:pStyle w:val="ListingStandard"/>
      </w:pPr>
    </w:p>
    <w:p w14:paraId="3859B873" w14:textId="77777777" w:rsidR="00052644" w:rsidRDefault="00052644" w:rsidP="00052644">
      <w:pPr>
        <w:pStyle w:val="ListingStandard"/>
      </w:pPr>
      <w:r>
        <w:t xml:space="preserve">    # Beispiel: Alle Absätze im Hauptinhalt extrahieren</w:t>
      </w:r>
    </w:p>
    <w:p w14:paraId="6505E66C" w14:textId="77777777" w:rsidR="00052644" w:rsidRDefault="00052644" w:rsidP="00052644">
      <w:pPr>
        <w:pStyle w:val="ListingStandard"/>
      </w:pPr>
      <w:r>
        <w:t xml:space="preserve">    content_div = soup.find('div', {'class': 'mw-parser-output'})</w:t>
      </w:r>
    </w:p>
    <w:p w14:paraId="2E65A47D" w14:textId="77777777" w:rsidR="00052644" w:rsidRDefault="00052644" w:rsidP="00052644">
      <w:pPr>
        <w:pStyle w:val="ListingStandard"/>
      </w:pPr>
      <w:r>
        <w:t xml:space="preserve">    paragraphs = content_div.find_all('p')</w:t>
      </w:r>
    </w:p>
    <w:p w14:paraId="0C640E6E" w14:textId="77777777" w:rsidR="00052644" w:rsidRDefault="00052644" w:rsidP="00052644">
      <w:pPr>
        <w:pStyle w:val="ListingStandard"/>
      </w:pPr>
    </w:p>
    <w:p w14:paraId="758A3C38" w14:textId="77777777" w:rsidR="00052644" w:rsidRDefault="00052644" w:rsidP="00052644">
      <w:pPr>
        <w:pStyle w:val="ListingStandard"/>
      </w:pPr>
      <w:r>
        <w:t xml:space="preserve">    for i, p in enumerate(paragraphs[:5], 1):  # Nur die ersten 5 Absätze</w:t>
      </w:r>
    </w:p>
    <w:p w14:paraId="53351B44" w14:textId="77777777" w:rsidR="00052644" w:rsidRDefault="00052644" w:rsidP="00052644">
      <w:pPr>
        <w:pStyle w:val="ListingStandard"/>
      </w:pPr>
      <w:r>
        <w:t xml:space="preserve">        print(f"\nAbsatz {i}:\n{p.get_text(strip=True)}")</w:t>
      </w:r>
    </w:p>
    <w:p w14:paraId="3763E156" w14:textId="77777777" w:rsidR="00052644" w:rsidRDefault="00052644" w:rsidP="00052644">
      <w:pPr>
        <w:pStyle w:val="ListingStandard"/>
      </w:pPr>
    </w:p>
    <w:p w14:paraId="0DC86DB9" w14:textId="77777777" w:rsidR="00052644" w:rsidRDefault="00052644" w:rsidP="00052644">
      <w:pPr>
        <w:pStyle w:val="ListingStandard"/>
      </w:pPr>
      <w:r>
        <w:t>else:</w:t>
      </w:r>
    </w:p>
    <w:p w14:paraId="5D25FEA3" w14:textId="77777777" w:rsidR="00052644" w:rsidRDefault="00052644" w:rsidP="00052644">
      <w:pPr>
        <w:pStyle w:val="ListingStandard"/>
      </w:pPr>
      <w:r>
        <w:t xml:space="preserve">    print("Fehler beim Abrufen der Seite:", response.status_code)</w:t>
      </w:r>
    </w:p>
    <w:p w14:paraId="15A6A868" w14:textId="77777777" w:rsidR="00052644" w:rsidRDefault="00052644" w:rsidP="00052644">
      <w:pPr>
        <w:pStyle w:val="ListingStandard"/>
      </w:pPr>
    </w:p>
    <w:p w14:paraId="3597548E" w14:textId="77777777" w:rsidR="00052644" w:rsidRDefault="00052644" w:rsidP="00052644">
      <w:pPr>
        <w:pStyle w:val="ListingStandard"/>
      </w:pPr>
    </w:p>
    <w:p w14:paraId="09939CF6" w14:textId="77777777" w:rsidR="00052644" w:rsidRDefault="00052644" w:rsidP="00052644">
      <w:pPr>
        <w:pStyle w:val="ListingStandard"/>
      </w:pPr>
    </w:p>
    <w:p w14:paraId="7EF946E1" w14:textId="77777777" w:rsidR="00052644" w:rsidRDefault="00052644" w:rsidP="00052644">
      <w:pPr>
        <w:pStyle w:val="ListingStandard"/>
      </w:pPr>
      <w:r>
        <w:t>⸻</w:t>
      </w:r>
    </w:p>
    <w:p w14:paraId="3C212AD0" w14:textId="77777777" w:rsidR="00052644" w:rsidRDefault="00052644" w:rsidP="00052644">
      <w:pPr>
        <w:pStyle w:val="ListingStandard"/>
      </w:pPr>
    </w:p>
    <w:p w14:paraId="5F7437D1" w14:textId="77777777" w:rsidR="00052644" w:rsidRDefault="00052644" w:rsidP="00052644">
      <w:pPr>
        <w:pStyle w:val="ListingStandard"/>
      </w:pPr>
      <w:r>
        <w:rPr>
          <w:rFonts w:ascii="Apple Color Emoji" w:hAnsi="Apple Color Emoji" w:cs="Apple Color Emoji"/>
        </w:rPr>
        <w:t>📝</w:t>
      </w:r>
      <w:r>
        <w:t xml:space="preserve"> Was du noch tun kannst:</w:t>
      </w:r>
    </w:p>
    <w:p w14:paraId="088E26FE" w14:textId="77777777" w:rsidR="00052644" w:rsidRDefault="00052644" w:rsidP="00052644">
      <w:pPr>
        <w:pStyle w:val="ListingStandard"/>
      </w:pPr>
      <w:r>
        <w:tab/>
        <w:t>•</w:t>
      </w:r>
      <w:r>
        <w:tab/>
        <w:t>Links extrahieren: mit soup.find_all('a')</w:t>
      </w:r>
    </w:p>
    <w:p w14:paraId="507A9E7C" w14:textId="77777777" w:rsidR="00052644" w:rsidRDefault="00052644" w:rsidP="00052644">
      <w:pPr>
        <w:pStyle w:val="ListingStandard"/>
      </w:pPr>
      <w:r>
        <w:tab/>
        <w:t>•</w:t>
      </w:r>
      <w:r>
        <w:tab/>
        <w:t>Tabellen parsen: mit soup.find_all('table')</w:t>
      </w:r>
    </w:p>
    <w:p w14:paraId="0B1EEE71" w14:textId="77777777" w:rsidR="00052644" w:rsidRDefault="00052644" w:rsidP="00052644">
      <w:pPr>
        <w:pStyle w:val="ListingStandard"/>
      </w:pPr>
      <w:r>
        <w:tab/>
        <w:t>•</w:t>
      </w:r>
      <w:r>
        <w:tab/>
        <w:t>Bilder herunterladen: durch Parsen der img-Tags</w:t>
      </w:r>
    </w:p>
    <w:p w14:paraId="3CAE0E09" w14:textId="77777777" w:rsidR="00052644" w:rsidRDefault="00052644" w:rsidP="00052644">
      <w:pPr>
        <w:pStyle w:val="ListingStandard"/>
      </w:pPr>
      <w:r>
        <w:tab/>
        <w:t>•</w:t>
      </w:r>
      <w:r>
        <w:tab/>
        <w:t>Daten strukturieren: z.B. mit Pandas verarbeiten</w:t>
      </w:r>
    </w:p>
    <w:p w14:paraId="7C5D56D1" w14:textId="77777777" w:rsidR="00052644" w:rsidRDefault="00052644" w:rsidP="00052644">
      <w:pPr>
        <w:pStyle w:val="ListingStandard"/>
      </w:pPr>
    </w:p>
    <w:p w14:paraId="23D8912E" w14:textId="77777777" w:rsidR="00052644" w:rsidRDefault="00052644" w:rsidP="00052644">
      <w:pPr>
        <w:pStyle w:val="ListingStandard"/>
      </w:pPr>
      <w:r>
        <w:t>⸻</w:t>
      </w:r>
    </w:p>
    <w:p w14:paraId="464651ED" w14:textId="77777777" w:rsidR="00052644" w:rsidRDefault="00052644" w:rsidP="00052644">
      <w:pPr>
        <w:pStyle w:val="ListingStandard"/>
      </w:pPr>
    </w:p>
    <w:p w14:paraId="12C1BE21" w14:textId="77777777" w:rsidR="00052644" w:rsidRDefault="00052644" w:rsidP="00052644">
      <w:pPr>
        <w:pStyle w:val="ListingStandard"/>
      </w:pPr>
      <w:r>
        <w:rPr>
          <w:rFonts w:ascii="Apple Color Emoji" w:hAnsi="Apple Color Emoji" w:cs="Apple Color Emoji"/>
        </w:rPr>
        <w:t>🛑</w:t>
      </w:r>
      <w:r>
        <w:t xml:space="preserve"> Hinweis zu den Nutzungsbedingungen</w:t>
      </w:r>
    </w:p>
    <w:p w14:paraId="2DA7A0FA" w14:textId="77777777" w:rsidR="00052644" w:rsidRDefault="00052644" w:rsidP="00052644">
      <w:pPr>
        <w:pStyle w:val="ListingStandard"/>
      </w:pPr>
    </w:p>
    <w:p w14:paraId="12D75803" w14:textId="77777777" w:rsidR="00052644" w:rsidRDefault="00052644" w:rsidP="00052644">
      <w:pPr>
        <w:pStyle w:val="ListingStandard"/>
      </w:pPr>
      <w:r>
        <w:t>Wikipedia hat eine offene API und erlaubt Scraping unter Einhaltung der Nutzungsbedingungen. Für häufige Abfragen solltest du lieber die MediaWiki API verwenden, z.B.:</w:t>
      </w:r>
    </w:p>
    <w:p w14:paraId="6A581F9D" w14:textId="77777777" w:rsidR="00052644" w:rsidRDefault="00052644" w:rsidP="00052644">
      <w:pPr>
        <w:pStyle w:val="ListingStandard"/>
      </w:pPr>
    </w:p>
    <w:p w14:paraId="51C1B089" w14:textId="77777777" w:rsidR="00052644" w:rsidRDefault="00052644" w:rsidP="00052644">
      <w:pPr>
        <w:pStyle w:val="ListingStandard"/>
      </w:pPr>
      <w:r>
        <w:t>import requests</w:t>
      </w:r>
    </w:p>
    <w:p w14:paraId="0E9E6432" w14:textId="77777777" w:rsidR="00052644" w:rsidRDefault="00052644" w:rsidP="00052644">
      <w:pPr>
        <w:pStyle w:val="ListingStandard"/>
      </w:pPr>
    </w:p>
    <w:p w14:paraId="6D767F45" w14:textId="77777777" w:rsidR="00052644" w:rsidRDefault="00052644" w:rsidP="00052644">
      <w:pPr>
        <w:pStyle w:val="ListingStandard"/>
      </w:pPr>
      <w:r>
        <w:t>params = {</w:t>
      </w:r>
    </w:p>
    <w:p w14:paraId="75FD613D" w14:textId="77777777" w:rsidR="00052644" w:rsidRDefault="00052644" w:rsidP="00052644">
      <w:pPr>
        <w:pStyle w:val="ListingStandard"/>
      </w:pPr>
      <w:r>
        <w:t xml:space="preserve">    'action': 'query',</w:t>
      </w:r>
    </w:p>
    <w:p w14:paraId="14886603" w14:textId="77777777" w:rsidR="00052644" w:rsidRDefault="00052644" w:rsidP="00052644">
      <w:pPr>
        <w:pStyle w:val="ListingStandard"/>
      </w:pPr>
      <w:r>
        <w:t xml:space="preserve">    'format': 'json',</w:t>
      </w:r>
    </w:p>
    <w:p w14:paraId="4FBE3683" w14:textId="77777777" w:rsidR="00052644" w:rsidRDefault="00052644" w:rsidP="00052644">
      <w:pPr>
        <w:pStyle w:val="ListingStandard"/>
      </w:pPr>
      <w:r>
        <w:t xml:space="preserve">    'titles': 'Python_(Programmiersprache)',</w:t>
      </w:r>
    </w:p>
    <w:p w14:paraId="4F3E2CFC" w14:textId="77777777" w:rsidR="00052644" w:rsidRDefault="00052644" w:rsidP="00052644">
      <w:pPr>
        <w:pStyle w:val="ListingStandard"/>
      </w:pPr>
      <w:r>
        <w:t xml:space="preserve">    'prop': 'extracts',</w:t>
      </w:r>
    </w:p>
    <w:p w14:paraId="1F50A0E2" w14:textId="77777777" w:rsidR="00052644" w:rsidRDefault="00052644" w:rsidP="00052644">
      <w:pPr>
        <w:pStyle w:val="ListingStandard"/>
      </w:pPr>
      <w:r>
        <w:t xml:space="preserve">    'explaintext': True</w:t>
      </w:r>
    </w:p>
    <w:p w14:paraId="7338AFB4" w14:textId="77777777" w:rsidR="00052644" w:rsidRDefault="00052644" w:rsidP="00052644">
      <w:pPr>
        <w:pStyle w:val="ListingStandard"/>
      </w:pPr>
      <w:r>
        <w:t>}</w:t>
      </w:r>
    </w:p>
    <w:p w14:paraId="60B96FAB" w14:textId="77777777" w:rsidR="00052644" w:rsidRDefault="00052644" w:rsidP="00052644">
      <w:pPr>
        <w:pStyle w:val="ListingStandard"/>
      </w:pPr>
    </w:p>
    <w:p w14:paraId="44FDE6E3" w14:textId="77777777" w:rsidR="00052644" w:rsidRDefault="00052644" w:rsidP="00052644">
      <w:pPr>
        <w:pStyle w:val="ListingStandard"/>
      </w:pPr>
      <w:r>
        <w:t>response = requests.get("https://de.wikipedia.org/w/api.php", params=params)</w:t>
      </w:r>
    </w:p>
    <w:p w14:paraId="5B8F5E4A" w14:textId="77777777" w:rsidR="00052644" w:rsidRDefault="00052644" w:rsidP="00052644">
      <w:pPr>
        <w:pStyle w:val="ListingStandard"/>
      </w:pPr>
      <w:r>
        <w:t>data = response.json()</w:t>
      </w:r>
    </w:p>
    <w:p w14:paraId="26213632" w14:textId="77777777" w:rsidR="00052644" w:rsidRDefault="00052644" w:rsidP="00052644">
      <w:pPr>
        <w:pStyle w:val="ListingStandard"/>
      </w:pPr>
      <w:r>
        <w:t>page = next(iter(data['query']['pages'].values()))</w:t>
      </w:r>
    </w:p>
    <w:p w14:paraId="6328D28F" w14:textId="77777777" w:rsidR="00052644" w:rsidRDefault="00052644" w:rsidP="00052644">
      <w:pPr>
        <w:pStyle w:val="ListingStandard"/>
      </w:pPr>
      <w:r>
        <w:t>print(page['extract'])</w:t>
      </w:r>
    </w:p>
    <w:p w14:paraId="3022B335" w14:textId="77777777" w:rsidR="00052644" w:rsidRDefault="00052644" w:rsidP="00052644">
      <w:pPr>
        <w:pStyle w:val="ListingStandard"/>
      </w:pPr>
    </w:p>
    <w:p w14:paraId="3E41CA60" w14:textId="77777777" w:rsidR="00052644" w:rsidRDefault="00052644" w:rsidP="00052644">
      <w:pPr>
        <w:pStyle w:val="ListingStandard"/>
      </w:pPr>
      <w:r>
        <w:t>Das ist deutlich stabiler und API-freundlicher.</w:t>
      </w:r>
    </w:p>
    <w:p w14:paraId="7CFDA1B5" w14:textId="77777777" w:rsidR="00052644" w:rsidRDefault="00052644" w:rsidP="00052644">
      <w:pPr>
        <w:pStyle w:val="ListingStandard"/>
      </w:pPr>
    </w:p>
    <w:p w14:paraId="29319EFB" w14:textId="77777777" w:rsidR="00052644" w:rsidRDefault="00052644" w:rsidP="00052644">
      <w:pPr>
        <w:pStyle w:val="ListingStandard"/>
      </w:pPr>
      <w:r>
        <w:t>⸻</w:t>
      </w:r>
    </w:p>
    <w:p w14:paraId="6FACD12E" w14:textId="77777777" w:rsidR="00052644" w:rsidRDefault="00052644" w:rsidP="00052644">
      <w:pPr>
        <w:pStyle w:val="ListingStandard"/>
      </w:pPr>
    </w:p>
    <w:p w14:paraId="39FC470E" w14:textId="53E1D549" w:rsidR="00052644" w:rsidRDefault="00052644" w:rsidP="00052644">
      <w:pPr>
        <w:pStyle w:val="ListingStandard"/>
      </w:pPr>
      <w:r>
        <w:lastRenderedPageBreak/>
        <w:t>Wenn du möchtest, kann ich dir auch zeigen, wie du bestimmte Inhalte wie Infoboxen oder Tabellen gezielt extrahierst. Willst du das auch?</w:t>
      </w:r>
    </w:p>
    <w:p w14:paraId="7C12BCAD" w14:textId="77777777" w:rsidR="00052644" w:rsidRDefault="00052644" w:rsidP="00052644">
      <w:pPr>
        <w:pStyle w:val="ListingStandard"/>
      </w:pPr>
    </w:p>
    <w:p w14:paraId="43ABB06B" w14:textId="77777777" w:rsidR="00052644" w:rsidRDefault="00052644" w:rsidP="00052644">
      <w:pPr>
        <w:pStyle w:val="ListingStandard"/>
      </w:pPr>
    </w:p>
    <w:p w14:paraId="405BB58A" w14:textId="429B2940" w:rsidR="00554E6F" w:rsidRPr="00554E6F" w:rsidRDefault="00554E6F" w:rsidP="00052644">
      <w:pPr>
        <w:pStyle w:val="ListingStandard"/>
        <w:rPr>
          <w:rStyle w:val="ListingZeichenFett"/>
        </w:rPr>
      </w:pPr>
      <w:r w:rsidRPr="00554E6F">
        <w:rPr>
          <w:rStyle w:val="ListingZeichenFett"/>
        </w:rPr>
        <w:t>Erstelle ein einfaches Python-Programm mit Tkinter, das ein Fenster mit einem Button enthält. Wenn der Button geklickt wird, soll eine Nachricht ausgegeben werden.</w:t>
      </w:r>
    </w:p>
    <w:p w14:paraId="394A6F95" w14:textId="77777777" w:rsidR="00554E6F" w:rsidRDefault="00554E6F" w:rsidP="00052644">
      <w:pPr>
        <w:pStyle w:val="ListingStandard"/>
      </w:pPr>
    </w:p>
    <w:p w14:paraId="1C91FB9A" w14:textId="77777777" w:rsidR="00554E6F" w:rsidRDefault="00554E6F" w:rsidP="00554E6F">
      <w:pPr>
        <w:pStyle w:val="ListingStandard"/>
      </w:pPr>
      <w:r>
        <w:t>Hier ein minimaler Beispiel</w:t>
      </w:r>
      <w:r>
        <w:rPr>
          <w:rFonts w:ascii="Cambria Math" w:hAnsi="Cambria Math" w:cs="Cambria Math"/>
        </w:rPr>
        <w:t>‑</w:t>
      </w:r>
      <w:r>
        <w:t>Code.  Speichere ihn z. B. als tk_button_demo.py und führe ihn mit python tk_button_demo.py aus:</w:t>
      </w:r>
    </w:p>
    <w:p w14:paraId="276E15BE" w14:textId="77777777" w:rsidR="00554E6F" w:rsidRDefault="00554E6F" w:rsidP="00554E6F">
      <w:pPr>
        <w:pStyle w:val="ListingStandard"/>
      </w:pPr>
    </w:p>
    <w:p w14:paraId="4544E8D9" w14:textId="77777777" w:rsidR="00554E6F" w:rsidRDefault="00554E6F" w:rsidP="00554E6F">
      <w:pPr>
        <w:pStyle w:val="ListingStandard"/>
      </w:pPr>
      <w:r>
        <w:t>import tkinter as tk</w:t>
      </w:r>
    </w:p>
    <w:p w14:paraId="7FA5A9F7" w14:textId="77777777" w:rsidR="00554E6F" w:rsidRDefault="00554E6F" w:rsidP="00554E6F">
      <w:pPr>
        <w:pStyle w:val="ListingStandard"/>
      </w:pPr>
      <w:r>
        <w:t>from tkinter import messagebox</w:t>
      </w:r>
    </w:p>
    <w:p w14:paraId="11766078" w14:textId="77777777" w:rsidR="00554E6F" w:rsidRDefault="00554E6F" w:rsidP="00554E6F">
      <w:pPr>
        <w:pStyle w:val="ListingStandard"/>
      </w:pPr>
    </w:p>
    <w:p w14:paraId="055F991D" w14:textId="77777777" w:rsidR="00554E6F" w:rsidRDefault="00554E6F" w:rsidP="00554E6F">
      <w:pPr>
        <w:pStyle w:val="ListingStandard"/>
      </w:pPr>
    </w:p>
    <w:p w14:paraId="3F81A5E2" w14:textId="77777777" w:rsidR="00554E6F" w:rsidRDefault="00554E6F" w:rsidP="00554E6F">
      <w:pPr>
        <w:pStyle w:val="ListingStandard"/>
      </w:pPr>
      <w:r>
        <w:t>def show_message():</w:t>
      </w:r>
    </w:p>
    <w:p w14:paraId="6BC5995A" w14:textId="77777777" w:rsidR="00554E6F" w:rsidRDefault="00554E6F" w:rsidP="00554E6F">
      <w:pPr>
        <w:pStyle w:val="ListingStandard"/>
      </w:pPr>
      <w:r>
        <w:t xml:space="preserve">    """Wird aufgerufen, wenn der Button geklickt wird."""</w:t>
      </w:r>
    </w:p>
    <w:p w14:paraId="16991220" w14:textId="77777777" w:rsidR="00554E6F" w:rsidRDefault="00554E6F" w:rsidP="00554E6F">
      <w:pPr>
        <w:pStyle w:val="ListingStandard"/>
      </w:pPr>
      <w:r>
        <w:t xml:space="preserve">    messagebox.showinfo("Information", "Button wurde geklickt!")</w:t>
      </w:r>
    </w:p>
    <w:p w14:paraId="095915D8" w14:textId="77777777" w:rsidR="00554E6F" w:rsidRDefault="00554E6F" w:rsidP="00554E6F">
      <w:pPr>
        <w:pStyle w:val="ListingStandard"/>
      </w:pPr>
    </w:p>
    <w:p w14:paraId="39A7A622" w14:textId="77777777" w:rsidR="00554E6F" w:rsidRDefault="00554E6F" w:rsidP="00554E6F">
      <w:pPr>
        <w:pStyle w:val="ListingStandard"/>
      </w:pPr>
    </w:p>
    <w:p w14:paraId="6F9D35B3" w14:textId="77777777" w:rsidR="00554E6F" w:rsidRDefault="00554E6F" w:rsidP="00554E6F">
      <w:pPr>
        <w:pStyle w:val="ListingStandard"/>
      </w:pPr>
      <w:r>
        <w:t>def main():</w:t>
      </w:r>
    </w:p>
    <w:p w14:paraId="7D21FB93" w14:textId="77777777" w:rsidR="00554E6F" w:rsidRDefault="00554E6F" w:rsidP="00554E6F">
      <w:pPr>
        <w:pStyle w:val="ListingStandard"/>
      </w:pPr>
      <w:r>
        <w:t xml:space="preserve">    # Hauptfenster anlegen</w:t>
      </w:r>
    </w:p>
    <w:p w14:paraId="1BBD37A8" w14:textId="77777777" w:rsidR="00554E6F" w:rsidRDefault="00554E6F" w:rsidP="00554E6F">
      <w:pPr>
        <w:pStyle w:val="ListingStandard"/>
      </w:pPr>
      <w:r>
        <w:t xml:space="preserve">    root = tk.Tk()</w:t>
      </w:r>
    </w:p>
    <w:p w14:paraId="450CE83F" w14:textId="77777777" w:rsidR="00554E6F" w:rsidRDefault="00554E6F" w:rsidP="00554E6F">
      <w:pPr>
        <w:pStyle w:val="ListingStandard"/>
      </w:pPr>
      <w:r>
        <w:t xml:space="preserve">    root.title("Einfaches Tkinter</w:t>
      </w:r>
      <w:r>
        <w:rPr>
          <w:rFonts w:ascii="Cambria Math" w:hAnsi="Cambria Math" w:cs="Cambria Math"/>
        </w:rPr>
        <w:t>‑</w:t>
      </w:r>
      <w:r>
        <w:t>Beispiel")</w:t>
      </w:r>
    </w:p>
    <w:p w14:paraId="1B3685EA" w14:textId="77777777" w:rsidR="00554E6F" w:rsidRDefault="00554E6F" w:rsidP="00554E6F">
      <w:pPr>
        <w:pStyle w:val="ListingStandard"/>
      </w:pPr>
      <w:r>
        <w:t xml:space="preserve">    root.geometry("300x150")  # Breite x Höhe</w:t>
      </w:r>
    </w:p>
    <w:p w14:paraId="15BC315C" w14:textId="77777777" w:rsidR="00554E6F" w:rsidRDefault="00554E6F" w:rsidP="00554E6F">
      <w:pPr>
        <w:pStyle w:val="ListingStandard"/>
      </w:pPr>
    </w:p>
    <w:p w14:paraId="6FBE579B" w14:textId="77777777" w:rsidR="00554E6F" w:rsidRDefault="00554E6F" w:rsidP="00554E6F">
      <w:pPr>
        <w:pStyle w:val="ListingStandard"/>
      </w:pPr>
      <w:r>
        <w:t xml:space="preserve">    # Button erstellen und ins Fenster legen</w:t>
      </w:r>
    </w:p>
    <w:p w14:paraId="7433D68F" w14:textId="77777777" w:rsidR="00554E6F" w:rsidRDefault="00554E6F" w:rsidP="00554E6F">
      <w:pPr>
        <w:pStyle w:val="ListingStandard"/>
      </w:pPr>
      <w:r>
        <w:t xml:space="preserve">    btn = tk.Button(root, text="Klick mich", command=show_message)</w:t>
      </w:r>
    </w:p>
    <w:p w14:paraId="03BB1288" w14:textId="77777777" w:rsidR="00554E6F" w:rsidRDefault="00554E6F" w:rsidP="00554E6F">
      <w:pPr>
        <w:pStyle w:val="ListingStandard"/>
      </w:pPr>
      <w:r>
        <w:t xml:space="preserve">    btn.pack(pady=40)  # etwas Abstand nach oben und unten</w:t>
      </w:r>
    </w:p>
    <w:p w14:paraId="3AC29225" w14:textId="77777777" w:rsidR="00554E6F" w:rsidRDefault="00554E6F" w:rsidP="00554E6F">
      <w:pPr>
        <w:pStyle w:val="ListingStandard"/>
      </w:pPr>
    </w:p>
    <w:p w14:paraId="556D6BC2" w14:textId="77777777" w:rsidR="00554E6F" w:rsidRDefault="00554E6F" w:rsidP="00554E6F">
      <w:pPr>
        <w:pStyle w:val="ListingStandard"/>
      </w:pPr>
      <w:r>
        <w:t xml:space="preserve">    # Ereignisschleife starten</w:t>
      </w:r>
    </w:p>
    <w:p w14:paraId="61CBD4E8" w14:textId="77777777" w:rsidR="00554E6F" w:rsidRDefault="00554E6F" w:rsidP="00554E6F">
      <w:pPr>
        <w:pStyle w:val="ListingStandard"/>
      </w:pPr>
      <w:r>
        <w:t xml:space="preserve">    root.mainloop()</w:t>
      </w:r>
    </w:p>
    <w:p w14:paraId="63B3A38B" w14:textId="77777777" w:rsidR="00554E6F" w:rsidRDefault="00554E6F" w:rsidP="00554E6F">
      <w:pPr>
        <w:pStyle w:val="ListingStandard"/>
      </w:pPr>
    </w:p>
    <w:p w14:paraId="7D95EE79" w14:textId="77777777" w:rsidR="00554E6F" w:rsidRDefault="00554E6F" w:rsidP="00554E6F">
      <w:pPr>
        <w:pStyle w:val="ListingStandard"/>
      </w:pPr>
    </w:p>
    <w:p w14:paraId="7BEA9622" w14:textId="77777777" w:rsidR="00554E6F" w:rsidRDefault="00554E6F" w:rsidP="00554E6F">
      <w:pPr>
        <w:pStyle w:val="ListingStandard"/>
      </w:pPr>
      <w:r>
        <w:t>if __name__ == "__main__":</w:t>
      </w:r>
    </w:p>
    <w:p w14:paraId="718E920E" w14:textId="77777777" w:rsidR="00554E6F" w:rsidRDefault="00554E6F" w:rsidP="00554E6F">
      <w:pPr>
        <w:pStyle w:val="ListingStandard"/>
      </w:pPr>
      <w:r>
        <w:t xml:space="preserve">    main()</w:t>
      </w:r>
    </w:p>
    <w:p w14:paraId="05861F19" w14:textId="77777777" w:rsidR="00554E6F" w:rsidRDefault="00554E6F" w:rsidP="00554E6F">
      <w:pPr>
        <w:pStyle w:val="ListingStandard"/>
      </w:pPr>
    </w:p>
    <w:p w14:paraId="0563A6E0" w14:textId="77777777" w:rsidR="00554E6F" w:rsidRDefault="00554E6F" w:rsidP="00554E6F">
      <w:pPr>
        <w:pStyle w:val="ListingStandard"/>
      </w:pPr>
      <w:r>
        <w:t>Was passiert?</w:t>
      </w:r>
    </w:p>
    <w:p w14:paraId="5B0599F8" w14:textId="77777777" w:rsidR="00554E6F" w:rsidRDefault="00554E6F" w:rsidP="00554E6F">
      <w:pPr>
        <w:pStyle w:val="ListingStandard"/>
      </w:pPr>
      <w:r>
        <w:lastRenderedPageBreak/>
        <w:tab/>
        <w:t>1.</w:t>
      </w:r>
      <w:r>
        <w:tab/>
        <w:t>Beim Programmstart wird ein kleines Fenster mit dem Titel Einfaches Tkinter</w:t>
      </w:r>
      <w:r>
        <w:rPr>
          <w:rFonts w:ascii="Cambria Math" w:hAnsi="Cambria Math" w:cs="Cambria Math"/>
        </w:rPr>
        <w:t>‑</w:t>
      </w:r>
      <w:r>
        <w:t>Beispiel angezeigt.</w:t>
      </w:r>
    </w:p>
    <w:p w14:paraId="00F09A96" w14:textId="77777777" w:rsidR="00554E6F" w:rsidRDefault="00554E6F" w:rsidP="00554E6F">
      <w:pPr>
        <w:pStyle w:val="ListingStandard"/>
      </w:pPr>
      <w:r>
        <w:tab/>
        <w:t>2.</w:t>
      </w:r>
      <w:r>
        <w:tab/>
        <w:t>Klickst du auf den Button Klick mich, ruft Tkinter die Funktion show_message() auf.</w:t>
      </w:r>
    </w:p>
    <w:p w14:paraId="296717A7" w14:textId="77777777" w:rsidR="00554E6F" w:rsidRDefault="00554E6F" w:rsidP="00554E6F">
      <w:pPr>
        <w:pStyle w:val="ListingStandard"/>
      </w:pPr>
      <w:r>
        <w:tab/>
        <w:t>3.</w:t>
      </w:r>
      <w:r>
        <w:tab/>
        <w:t>Diese Funktion öffnet eine Messagebox mit dem Text Button wurde geklickt!.</w:t>
      </w:r>
    </w:p>
    <w:p w14:paraId="73032D1F" w14:textId="77777777" w:rsidR="00554E6F" w:rsidRDefault="00554E6F" w:rsidP="00554E6F">
      <w:pPr>
        <w:pStyle w:val="ListingStandard"/>
      </w:pPr>
    </w:p>
    <w:p w14:paraId="6D793961" w14:textId="5BE6E03B" w:rsidR="00554E6F" w:rsidRDefault="00554E6F" w:rsidP="00554E6F">
      <w:pPr>
        <w:pStyle w:val="ListingStandard"/>
      </w:pPr>
      <w:r>
        <w:t>Damit hast du das Grundprinzip von Tkinter</w:t>
      </w:r>
      <w:r>
        <w:rPr>
          <w:rFonts w:ascii="Cambria Math" w:hAnsi="Cambria Math" w:cs="Cambria Math"/>
        </w:rPr>
        <w:t>‑</w:t>
      </w:r>
      <w:r>
        <w:t>Widgets (Fenster, Button) und Callback</w:t>
      </w:r>
      <w:r>
        <w:rPr>
          <w:rFonts w:ascii="Cambria Math" w:hAnsi="Cambria Math" w:cs="Cambria Math"/>
        </w:rPr>
        <w:t>‑</w:t>
      </w:r>
      <w:r>
        <w:t>Funktionen kennengelernt. Viel Spaß beim Ausprobieren!</w:t>
      </w:r>
    </w:p>
    <w:p w14:paraId="65DEBC5C" w14:textId="77777777" w:rsidR="00554E6F" w:rsidRDefault="00554E6F" w:rsidP="00554E6F">
      <w:pPr>
        <w:pStyle w:val="ListingStandard"/>
      </w:pPr>
    </w:p>
    <w:p w14:paraId="19CEA190" w14:textId="77777777" w:rsidR="00554E6F" w:rsidRDefault="00554E6F" w:rsidP="00554E6F">
      <w:pPr>
        <w:pStyle w:val="ListingStandard"/>
      </w:pPr>
    </w:p>
    <w:p w14:paraId="48F4A40C" w14:textId="69B0415F" w:rsidR="00117257" w:rsidRPr="00117257" w:rsidRDefault="00117257" w:rsidP="00554E6F">
      <w:pPr>
        <w:pStyle w:val="ListingStandard"/>
        <w:rPr>
          <w:rStyle w:val="ListingZeichenFett"/>
        </w:rPr>
      </w:pPr>
      <w:r w:rsidRPr="00117257">
        <w:rPr>
          <w:rStyle w:val="ListingZeichenFett"/>
        </w:rPr>
        <w:t>Erstelle ein Tkinter-Python-Programm mit folgenden Eigenschaften: Nach dem Start der App öffnet sich eine 640x480 Pixel große weiße Zeichenfläche. Darauf kannst du mit der Maus mit einem blauen, mitteldicken Stift malen, wenn du die linke Maustaste gedrückt hältst. Im Fenster befindet sich auch eine Schaltfläche. Wenn du diese anklickst, wird die Zeichenfläche gelöscht, und du kannst von vorn beginnen.</w:t>
      </w:r>
    </w:p>
    <w:p w14:paraId="71A8CACA" w14:textId="31B621C2" w:rsidR="00117257" w:rsidRDefault="00117257" w:rsidP="00117257">
      <w:pPr>
        <w:pStyle w:val="ListingStandard"/>
      </w:pPr>
      <w:r>
        <w:t>&lt;siehe Programme&gt;</w:t>
      </w:r>
    </w:p>
    <w:p w14:paraId="014AFAE1" w14:textId="77777777" w:rsidR="00117257" w:rsidRDefault="00117257" w:rsidP="00117257">
      <w:pPr>
        <w:pStyle w:val="ListingStandard"/>
      </w:pPr>
      <w:r>
        <w:t>Das Programm erstellt eine Zeichenfläche mit den gewünschten Eigenschaften:</w:t>
      </w:r>
    </w:p>
    <w:p w14:paraId="34872AC8" w14:textId="77777777" w:rsidR="00117257" w:rsidRDefault="00117257" w:rsidP="00117257">
      <w:pPr>
        <w:pStyle w:val="ListingStandard"/>
      </w:pPr>
      <w:r>
        <w:tab/>
        <w:t>•</w:t>
      </w:r>
      <w:r>
        <w:tab/>
        <w:t>Größe: 640x480 Pixel</w:t>
      </w:r>
    </w:p>
    <w:p w14:paraId="40811878" w14:textId="77777777" w:rsidR="00117257" w:rsidRDefault="00117257" w:rsidP="00117257">
      <w:pPr>
        <w:pStyle w:val="ListingStandard"/>
      </w:pPr>
      <w:r>
        <w:tab/>
        <w:t>•</w:t>
      </w:r>
      <w:r>
        <w:tab/>
        <w:t>Hintergrund: Weiß</w:t>
      </w:r>
    </w:p>
    <w:p w14:paraId="33948275" w14:textId="77777777" w:rsidR="00117257" w:rsidRDefault="00117257" w:rsidP="00117257">
      <w:pPr>
        <w:pStyle w:val="ListingStandard"/>
      </w:pPr>
      <w:r>
        <w:tab/>
        <w:t>•</w:t>
      </w:r>
      <w:r>
        <w:tab/>
        <w:t>Zeichnen: Mit gedrückter linker Maustaste in Blau, Strichbreite 3</w:t>
      </w:r>
    </w:p>
    <w:p w14:paraId="635D8FFA" w14:textId="77777777" w:rsidR="00117257" w:rsidRDefault="00117257" w:rsidP="00117257">
      <w:pPr>
        <w:pStyle w:val="ListingStandard"/>
      </w:pPr>
      <w:r>
        <w:tab/>
        <w:t>•</w:t>
      </w:r>
      <w:r>
        <w:tab/>
        <w:t>Löschen: Per Knopfdruck wird die Fläche zurückgesetzt</w:t>
      </w:r>
    </w:p>
    <w:p w14:paraId="176962FB" w14:textId="77777777" w:rsidR="00117257" w:rsidRDefault="00117257" w:rsidP="00117257">
      <w:pPr>
        <w:pStyle w:val="ListingStandard"/>
      </w:pPr>
    </w:p>
    <w:p w14:paraId="4ED58450" w14:textId="41070602" w:rsidR="00117257" w:rsidRDefault="00117257" w:rsidP="00117257">
      <w:pPr>
        <w:pStyle w:val="ListingStandard"/>
      </w:pPr>
      <w:r>
        <w:t>Wenn du möchtest, kann ich dir auch Funktionen wie Speichern des Bildes oder Farb-/Stiftauswahl hinzufügen. Sag einfach Bescheid!</w:t>
      </w:r>
    </w:p>
    <w:p w14:paraId="6B0E1AA4" w14:textId="77777777" w:rsidR="00C2368B" w:rsidRDefault="00C2368B" w:rsidP="00117257">
      <w:pPr>
        <w:pStyle w:val="ListingStandard"/>
      </w:pPr>
    </w:p>
    <w:p w14:paraId="6801A5BF" w14:textId="0E6DE979" w:rsidR="00C2368B" w:rsidRPr="00C2368B" w:rsidRDefault="00C2368B" w:rsidP="00117257">
      <w:pPr>
        <w:pStyle w:val="ListingStandard"/>
        <w:rPr>
          <w:rStyle w:val="ListingZeichenFett"/>
        </w:rPr>
      </w:pPr>
      <w:r w:rsidRPr="00C2368B">
        <w:rPr>
          <w:rStyle w:val="ListingZeichenFett"/>
        </w:rPr>
        <w:t>Es wird eine Tkinter-Python-Anwendung mit folgenden Eigenschaften benötigt: In einem Texteingabefeld wird eine mathematische Funktion nach den klassischen Regeln für die Darstellung von Funktionen im Python-Format eingegeben. Durch Anklicken einer Schaltfläche „Zeichne!“ wird diese Funktion in einem Grafikbereich maßstabsgerecht gezeichnet.</w:t>
      </w:r>
    </w:p>
    <w:p w14:paraId="59F7BDB8" w14:textId="77777777" w:rsidR="00C2368B" w:rsidRDefault="00C2368B" w:rsidP="00117257">
      <w:pPr>
        <w:pStyle w:val="ListingStandard"/>
      </w:pPr>
    </w:p>
    <w:p w14:paraId="57C712E0" w14:textId="77777777" w:rsidR="00C2368B" w:rsidRDefault="00C2368B" w:rsidP="00C2368B">
      <w:pPr>
        <w:pStyle w:val="ListingStandard"/>
      </w:pPr>
      <w:r>
        <w:t>Hier ist ein einfaches Beispiel für eine Python-Tkinter-Anwendung, die genau das macht, was du in deiner Skizze dargestellt hast: Eine Eingabezeile für mathematische Funktionen, ein Zeichenbereich (Matplotlib eingebettet in Tkinter) und eine Schaltfläche „Zeichne!“:</w:t>
      </w:r>
    </w:p>
    <w:p w14:paraId="0B2C04E1" w14:textId="77777777" w:rsidR="00C2368B" w:rsidRDefault="00C2368B" w:rsidP="00C2368B">
      <w:pPr>
        <w:pStyle w:val="ListingStandard"/>
      </w:pPr>
    </w:p>
    <w:p w14:paraId="32C3D5A0" w14:textId="77777777" w:rsidR="00C2368B" w:rsidRDefault="00C2368B" w:rsidP="00C2368B">
      <w:pPr>
        <w:pStyle w:val="ListingStandard"/>
      </w:pPr>
      <w:r>
        <w:lastRenderedPageBreak/>
        <w:t>import tkinter as tk</w:t>
      </w:r>
    </w:p>
    <w:p w14:paraId="1DE72335" w14:textId="77777777" w:rsidR="00C2368B" w:rsidRDefault="00C2368B" w:rsidP="00C2368B">
      <w:pPr>
        <w:pStyle w:val="ListingStandard"/>
      </w:pPr>
      <w:r>
        <w:t>from tkinter import messagebox</w:t>
      </w:r>
    </w:p>
    <w:p w14:paraId="473E780D" w14:textId="77777777" w:rsidR="00C2368B" w:rsidRDefault="00C2368B" w:rsidP="00C2368B">
      <w:pPr>
        <w:pStyle w:val="ListingStandard"/>
      </w:pPr>
      <w:r>
        <w:t>import numpy as np</w:t>
      </w:r>
    </w:p>
    <w:p w14:paraId="429075B8" w14:textId="77777777" w:rsidR="00C2368B" w:rsidRDefault="00C2368B" w:rsidP="00C2368B">
      <w:pPr>
        <w:pStyle w:val="ListingStandard"/>
      </w:pPr>
      <w:r>
        <w:t>import matplotlib.pyplot as plt</w:t>
      </w:r>
    </w:p>
    <w:p w14:paraId="3B00FC5F" w14:textId="77777777" w:rsidR="00C2368B" w:rsidRDefault="00C2368B" w:rsidP="00C2368B">
      <w:pPr>
        <w:pStyle w:val="ListingStandard"/>
      </w:pPr>
      <w:r>
        <w:t>from matplotlib.backends.backend_tkagg import FigureCanvasTkAgg</w:t>
      </w:r>
    </w:p>
    <w:p w14:paraId="2FDE8AE6" w14:textId="77777777" w:rsidR="00C2368B" w:rsidRDefault="00C2368B" w:rsidP="00C2368B">
      <w:pPr>
        <w:pStyle w:val="ListingStandard"/>
      </w:pPr>
    </w:p>
    <w:p w14:paraId="078370DA" w14:textId="77777777" w:rsidR="00C2368B" w:rsidRDefault="00C2368B" w:rsidP="00C2368B">
      <w:pPr>
        <w:pStyle w:val="ListingStandard"/>
      </w:pPr>
      <w:r>
        <w:t># Funktion zum Zeichnen</w:t>
      </w:r>
    </w:p>
    <w:p w14:paraId="588CFFC2" w14:textId="77777777" w:rsidR="00C2368B" w:rsidRDefault="00C2368B" w:rsidP="00C2368B">
      <w:pPr>
        <w:pStyle w:val="ListingStandard"/>
      </w:pPr>
      <w:r>
        <w:t>def zeichne_funktion():</w:t>
      </w:r>
    </w:p>
    <w:p w14:paraId="343CA7E5" w14:textId="77777777" w:rsidR="00C2368B" w:rsidRDefault="00C2368B" w:rsidP="00C2368B">
      <w:pPr>
        <w:pStyle w:val="ListingStandard"/>
      </w:pPr>
      <w:r>
        <w:t xml:space="preserve">    funktionstext = eingabe.get()</w:t>
      </w:r>
    </w:p>
    <w:p w14:paraId="1601BDAE" w14:textId="77777777" w:rsidR="00C2368B" w:rsidRDefault="00C2368B" w:rsidP="00C2368B">
      <w:pPr>
        <w:pStyle w:val="ListingStandard"/>
      </w:pPr>
      <w:r>
        <w:t xml:space="preserve">    x = np.linspace(-10, 10, 400)</w:t>
      </w:r>
    </w:p>
    <w:p w14:paraId="5BD68C9C" w14:textId="77777777" w:rsidR="00C2368B" w:rsidRDefault="00C2368B" w:rsidP="00C2368B">
      <w:pPr>
        <w:pStyle w:val="ListingStandard"/>
      </w:pPr>
      <w:r>
        <w:t xml:space="preserve">    </w:t>
      </w:r>
    </w:p>
    <w:p w14:paraId="50DD12B0" w14:textId="77777777" w:rsidR="00C2368B" w:rsidRDefault="00C2368B" w:rsidP="00C2368B">
      <w:pPr>
        <w:pStyle w:val="ListingStandard"/>
      </w:pPr>
      <w:r>
        <w:t xml:space="preserve">    try:</w:t>
      </w:r>
    </w:p>
    <w:p w14:paraId="4C22D7DB" w14:textId="77777777" w:rsidR="00C2368B" w:rsidRDefault="00C2368B" w:rsidP="00C2368B">
      <w:pPr>
        <w:pStyle w:val="ListingStandard"/>
      </w:pPr>
      <w:r>
        <w:t xml:space="preserve">        y = eval(funktionstext, {"x": x, "np": np})</w:t>
      </w:r>
    </w:p>
    <w:p w14:paraId="6FBFD84E" w14:textId="77777777" w:rsidR="00C2368B" w:rsidRDefault="00C2368B" w:rsidP="00C2368B">
      <w:pPr>
        <w:pStyle w:val="ListingStandard"/>
      </w:pPr>
      <w:r>
        <w:t xml:space="preserve">        ax.clear()</w:t>
      </w:r>
    </w:p>
    <w:p w14:paraId="2DDA09D2" w14:textId="77777777" w:rsidR="00C2368B" w:rsidRDefault="00C2368B" w:rsidP="00C2368B">
      <w:pPr>
        <w:pStyle w:val="ListingStandard"/>
      </w:pPr>
      <w:r>
        <w:t xml:space="preserve">        ax.plot(x, y)</w:t>
      </w:r>
    </w:p>
    <w:p w14:paraId="20B77CE8" w14:textId="77777777" w:rsidR="00C2368B" w:rsidRDefault="00C2368B" w:rsidP="00C2368B">
      <w:pPr>
        <w:pStyle w:val="ListingStandard"/>
      </w:pPr>
      <w:r>
        <w:t xml:space="preserve">        ax.grid(True)</w:t>
      </w:r>
    </w:p>
    <w:p w14:paraId="3A3F8BED" w14:textId="77777777" w:rsidR="00C2368B" w:rsidRDefault="00C2368B" w:rsidP="00C2368B">
      <w:pPr>
        <w:pStyle w:val="ListingStandard"/>
      </w:pPr>
      <w:r>
        <w:t xml:space="preserve">        ax.set_title(f"f(x) = {funktionstext}")</w:t>
      </w:r>
    </w:p>
    <w:p w14:paraId="32E7CD0E" w14:textId="77777777" w:rsidR="00C2368B" w:rsidRDefault="00C2368B" w:rsidP="00C2368B">
      <w:pPr>
        <w:pStyle w:val="ListingStandard"/>
      </w:pPr>
      <w:r>
        <w:t xml:space="preserve">        canvas.draw()</w:t>
      </w:r>
    </w:p>
    <w:p w14:paraId="01B25048" w14:textId="77777777" w:rsidR="00C2368B" w:rsidRDefault="00C2368B" w:rsidP="00C2368B">
      <w:pPr>
        <w:pStyle w:val="ListingStandard"/>
      </w:pPr>
      <w:r>
        <w:t xml:space="preserve">    except Exception as e:</w:t>
      </w:r>
    </w:p>
    <w:p w14:paraId="30BE847E" w14:textId="77777777" w:rsidR="00C2368B" w:rsidRDefault="00C2368B" w:rsidP="00C2368B">
      <w:pPr>
        <w:pStyle w:val="ListingStandard"/>
      </w:pPr>
      <w:r>
        <w:t xml:space="preserve">        messagebox.showerror("Fehler", f"Ungültige Funktion: {e}")</w:t>
      </w:r>
    </w:p>
    <w:p w14:paraId="17EDA14E" w14:textId="77777777" w:rsidR="00C2368B" w:rsidRDefault="00C2368B" w:rsidP="00C2368B">
      <w:pPr>
        <w:pStyle w:val="ListingStandard"/>
      </w:pPr>
    </w:p>
    <w:p w14:paraId="1251FB6A" w14:textId="77777777" w:rsidR="00C2368B" w:rsidRDefault="00C2368B" w:rsidP="00C2368B">
      <w:pPr>
        <w:pStyle w:val="ListingStandard"/>
      </w:pPr>
      <w:r>
        <w:t># Hauptfenster</w:t>
      </w:r>
    </w:p>
    <w:p w14:paraId="6E26CF52" w14:textId="77777777" w:rsidR="00C2368B" w:rsidRDefault="00C2368B" w:rsidP="00C2368B">
      <w:pPr>
        <w:pStyle w:val="ListingStandard"/>
      </w:pPr>
      <w:r>
        <w:t>root = tk.Tk()</w:t>
      </w:r>
    </w:p>
    <w:p w14:paraId="61EC775F" w14:textId="77777777" w:rsidR="00C2368B" w:rsidRDefault="00C2368B" w:rsidP="00C2368B">
      <w:pPr>
        <w:pStyle w:val="ListingStandard"/>
      </w:pPr>
      <w:r>
        <w:t>root.title("Funktionsplotter")</w:t>
      </w:r>
    </w:p>
    <w:p w14:paraId="47AC57A5" w14:textId="77777777" w:rsidR="00C2368B" w:rsidRDefault="00C2368B" w:rsidP="00C2368B">
      <w:pPr>
        <w:pStyle w:val="ListingStandard"/>
      </w:pPr>
    </w:p>
    <w:p w14:paraId="39AB3081" w14:textId="77777777" w:rsidR="00C2368B" w:rsidRDefault="00C2368B" w:rsidP="00C2368B">
      <w:pPr>
        <w:pStyle w:val="ListingStandard"/>
      </w:pPr>
      <w:r>
        <w:t># Grafikbereich</w:t>
      </w:r>
    </w:p>
    <w:p w14:paraId="77709D5A" w14:textId="77777777" w:rsidR="00C2368B" w:rsidRDefault="00C2368B" w:rsidP="00C2368B">
      <w:pPr>
        <w:pStyle w:val="ListingStandard"/>
      </w:pPr>
      <w:r>
        <w:t>fig, ax = plt.subplots(figsize=(5, 4))</w:t>
      </w:r>
    </w:p>
    <w:p w14:paraId="36517364" w14:textId="77777777" w:rsidR="00C2368B" w:rsidRDefault="00C2368B" w:rsidP="00C2368B">
      <w:pPr>
        <w:pStyle w:val="ListingStandard"/>
      </w:pPr>
      <w:r>
        <w:t>canvas = FigureCanvasTkAgg(fig, master=root)</w:t>
      </w:r>
    </w:p>
    <w:p w14:paraId="6DC49A2B" w14:textId="77777777" w:rsidR="00C2368B" w:rsidRDefault="00C2368B" w:rsidP="00C2368B">
      <w:pPr>
        <w:pStyle w:val="ListingStandard"/>
      </w:pPr>
      <w:r>
        <w:t>canvas.get_tk_widget().pack(pady=10)</w:t>
      </w:r>
    </w:p>
    <w:p w14:paraId="2A5B5178" w14:textId="77777777" w:rsidR="00C2368B" w:rsidRDefault="00C2368B" w:rsidP="00C2368B">
      <w:pPr>
        <w:pStyle w:val="ListingStandard"/>
      </w:pPr>
    </w:p>
    <w:p w14:paraId="0C512703" w14:textId="77777777" w:rsidR="00C2368B" w:rsidRDefault="00C2368B" w:rsidP="00C2368B">
      <w:pPr>
        <w:pStyle w:val="ListingStandard"/>
      </w:pPr>
      <w:r>
        <w:t># Eingabefeld</w:t>
      </w:r>
    </w:p>
    <w:p w14:paraId="20525D55" w14:textId="77777777" w:rsidR="00C2368B" w:rsidRDefault="00C2368B" w:rsidP="00C2368B">
      <w:pPr>
        <w:pStyle w:val="ListingStandard"/>
      </w:pPr>
      <w:r>
        <w:t>eingabe = tk.Entry(root, font=("Helvetica", 16), justify='center')</w:t>
      </w:r>
    </w:p>
    <w:p w14:paraId="12D3450C" w14:textId="77777777" w:rsidR="00C2368B" w:rsidRDefault="00C2368B" w:rsidP="00C2368B">
      <w:pPr>
        <w:pStyle w:val="ListingStandard"/>
      </w:pPr>
      <w:r>
        <w:t>eingabe.pack(pady=10)</w:t>
      </w:r>
    </w:p>
    <w:p w14:paraId="4E0C958E" w14:textId="77777777" w:rsidR="00C2368B" w:rsidRDefault="00C2368B" w:rsidP="00C2368B">
      <w:pPr>
        <w:pStyle w:val="ListingStandard"/>
      </w:pPr>
      <w:r>
        <w:t>eingabe.insert(0, "np.sin(x)")</w:t>
      </w:r>
    </w:p>
    <w:p w14:paraId="53D24B44" w14:textId="77777777" w:rsidR="00C2368B" w:rsidRDefault="00C2368B" w:rsidP="00C2368B">
      <w:pPr>
        <w:pStyle w:val="ListingStandard"/>
      </w:pPr>
    </w:p>
    <w:p w14:paraId="459E5202" w14:textId="77777777" w:rsidR="00C2368B" w:rsidRDefault="00C2368B" w:rsidP="00C2368B">
      <w:pPr>
        <w:pStyle w:val="ListingStandard"/>
      </w:pPr>
      <w:r>
        <w:t># Button</w:t>
      </w:r>
    </w:p>
    <w:p w14:paraId="65BCFC8D" w14:textId="77777777" w:rsidR="00C2368B" w:rsidRDefault="00C2368B" w:rsidP="00C2368B">
      <w:pPr>
        <w:pStyle w:val="ListingStandard"/>
      </w:pPr>
      <w:r>
        <w:t>button = tk.Button(root, text="Zeichne!", command=zeichne_funktion, font=("Helvetica", 14))</w:t>
      </w:r>
    </w:p>
    <w:p w14:paraId="1E31A7A8" w14:textId="77777777" w:rsidR="00C2368B" w:rsidRDefault="00C2368B" w:rsidP="00C2368B">
      <w:pPr>
        <w:pStyle w:val="ListingStandard"/>
      </w:pPr>
      <w:r>
        <w:lastRenderedPageBreak/>
        <w:t>button.pack(pady=10)</w:t>
      </w:r>
    </w:p>
    <w:p w14:paraId="71F9AA3A" w14:textId="77777777" w:rsidR="00C2368B" w:rsidRDefault="00C2368B" w:rsidP="00C2368B">
      <w:pPr>
        <w:pStyle w:val="ListingStandard"/>
      </w:pPr>
    </w:p>
    <w:p w14:paraId="120456E1" w14:textId="77777777" w:rsidR="00C2368B" w:rsidRDefault="00C2368B" w:rsidP="00C2368B">
      <w:pPr>
        <w:pStyle w:val="ListingStandard"/>
      </w:pPr>
      <w:r>
        <w:t># Start</w:t>
      </w:r>
    </w:p>
    <w:p w14:paraId="4B85A71E" w14:textId="77777777" w:rsidR="00C2368B" w:rsidRDefault="00C2368B" w:rsidP="00C2368B">
      <w:pPr>
        <w:pStyle w:val="ListingStandard"/>
      </w:pPr>
      <w:r>
        <w:t>root.mainloop()</w:t>
      </w:r>
    </w:p>
    <w:p w14:paraId="6168F846" w14:textId="77777777" w:rsidR="00C2368B" w:rsidRDefault="00C2368B" w:rsidP="00C2368B">
      <w:pPr>
        <w:pStyle w:val="ListingStandard"/>
      </w:pPr>
    </w:p>
    <w:p w14:paraId="13096F1F" w14:textId="77777777" w:rsidR="00C2368B" w:rsidRDefault="00C2368B" w:rsidP="00C2368B">
      <w:pPr>
        <w:pStyle w:val="ListingStandard"/>
      </w:pPr>
      <w:r>
        <w:t>Hinweise:</w:t>
      </w:r>
    </w:p>
    <w:p w14:paraId="6BF8BBFF" w14:textId="77777777" w:rsidR="00C2368B" w:rsidRDefault="00C2368B" w:rsidP="00C2368B">
      <w:pPr>
        <w:pStyle w:val="ListingStandard"/>
      </w:pPr>
      <w:r>
        <w:tab/>
        <w:t>•</w:t>
      </w:r>
      <w:r>
        <w:tab/>
        <w:t>Eingabeformat: Python-Syntax (z.</w:t>
      </w:r>
      <w:r>
        <w:rPr>
          <w:rFonts w:ascii="Cambria Math" w:hAnsi="Cambria Math" w:cs="Cambria Math"/>
        </w:rPr>
        <w:t> </w:t>
      </w:r>
      <w:r>
        <w:t>B. np.sin(x), x**2, np.exp(-x**2)).</w:t>
      </w:r>
    </w:p>
    <w:p w14:paraId="40510745" w14:textId="77777777" w:rsidR="00C2368B" w:rsidRDefault="00C2368B" w:rsidP="00C2368B">
      <w:pPr>
        <w:pStyle w:val="ListingStandard"/>
      </w:pPr>
      <w:r>
        <w:tab/>
        <w:t>•</w:t>
      </w:r>
      <w:r>
        <w:tab/>
        <w:t>Sicherheitsaspekt: eval() wird hier verwendet, was bei unbekannten Eingaben vorsichtig zu behandeln ist. Für private Nutzung okay, bei Web-Anwendungen unbedingt absichern.</w:t>
      </w:r>
    </w:p>
    <w:p w14:paraId="7F90AF9D" w14:textId="77777777" w:rsidR="00C2368B" w:rsidRDefault="00C2368B" w:rsidP="00C2368B">
      <w:pPr>
        <w:pStyle w:val="ListingStandard"/>
      </w:pPr>
      <w:r>
        <w:tab/>
        <w:t>•</w:t>
      </w:r>
      <w:r>
        <w:tab/>
        <w:t>Du brauchst matplotlib und numpy, installierbar via:</w:t>
      </w:r>
    </w:p>
    <w:p w14:paraId="6CAE1A29" w14:textId="77777777" w:rsidR="00C2368B" w:rsidRDefault="00C2368B" w:rsidP="00C2368B">
      <w:pPr>
        <w:pStyle w:val="ListingStandard"/>
      </w:pPr>
    </w:p>
    <w:p w14:paraId="6E2E87F5" w14:textId="77777777" w:rsidR="00C2368B" w:rsidRDefault="00C2368B" w:rsidP="00C2368B">
      <w:pPr>
        <w:pStyle w:val="ListingStandard"/>
      </w:pPr>
      <w:r>
        <w:t>pip install matplotlib numpy</w:t>
      </w:r>
    </w:p>
    <w:p w14:paraId="0A22C5F5" w14:textId="77777777" w:rsidR="00C2368B" w:rsidRDefault="00C2368B" w:rsidP="00C2368B">
      <w:pPr>
        <w:pStyle w:val="ListingStandard"/>
      </w:pPr>
    </w:p>
    <w:p w14:paraId="7310F688" w14:textId="77777777" w:rsidR="00C2368B" w:rsidRDefault="00C2368B" w:rsidP="00C2368B">
      <w:pPr>
        <w:pStyle w:val="ListingStandard"/>
      </w:pPr>
    </w:p>
    <w:p w14:paraId="6CCEB7E3" w14:textId="77777777" w:rsidR="00C2368B" w:rsidRDefault="00C2368B" w:rsidP="00C2368B">
      <w:pPr>
        <w:pStyle w:val="ListingStandard"/>
      </w:pPr>
    </w:p>
    <w:p w14:paraId="069164C0" w14:textId="517182AA" w:rsidR="00C2368B" w:rsidRDefault="00C2368B" w:rsidP="00C2368B">
      <w:pPr>
        <w:pStyle w:val="ListingStandard"/>
      </w:pPr>
      <w:r>
        <w:t>Wenn du möchtest, kann ich das Design auch noch an deine Skizze weiter anpassen (z.</w:t>
      </w:r>
      <w:r>
        <w:rPr>
          <w:rFonts w:ascii="Cambria Math" w:hAnsi="Cambria Math" w:cs="Cambria Math"/>
        </w:rPr>
        <w:t> </w:t>
      </w:r>
      <w:r>
        <w:t>B. Layout oder Schriftarten).</w:t>
      </w:r>
    </w:p>
    <w:p w14:paraId="65CB74A1" w14:textId="77777777" w:rsidR="00C2368B" w:rsidRDefault="00C2368B" w:rsidP="00C2368B">
      <w:pPr>
        <w:pStyle w:val="ListingStandard"/>
      </w:pPr>
    </w:p>
    <w:p w14:paraId="27A94D45" w14:textId="77777777" w:rsidR="00C2368B" w:rsidRDefault="00C2368B" w:rsidP="00C2368B">
      <w:pPr>
        <w:pStyle w:val="ListingStandard"/>
      </w:pPr>
    </w:p>
    <w:p w14:paraId="17C9AA57" w14:textId="1A4E94DF" w:rsidR="00A73D12" w:rsidRPr="00A73D12" w:rsidRDefault="00A73D12" w:rsidP="00C2368B">
      <w:pPr>
        <w:pStyle w:val="ListingStandard"/>
        <w:rPr>
          <w:rStyle w:val="ListingZeichenFett"/>
        </w:rPr>
      </w:pPr>
      <w:r w:rsidRPr="00A73D12">
        <w:rPr>
          <w:rStyle w:val="ListingZeichenFett"/>
        </w:rPr>
        <w:t>Ich möchte mit dem Python-Framework PyQt5 eine To-do-Listen-Anwendung realisieren. Dazu übergebe ich dir zunächst mein gewünschtes Layout in Form eines Bildes. Folgende Funktionen und Elemente sollen in der App umgesetzt bzw. enthalten sein: Auf der linken Seite befindet sich ein Listenfenster mit allen anstehenden Aufgaben (= ToDos). Das Fenster ist vertikal scrollbar, falls nicht alle Einträge sichtbar sind. Auf der rechten Seite befindet sich oben ein Textfeld. Hier können neue Elemente für die Liste eingegeben werden. Diese werden über die Schaltfläche „Hinzufügen“ in die Liste eingefügt und erscheinen anschließend im Listenfenster. Im Listenfenster kann ich auch einzelne Einträge durch Anklicken auswählen. Wenn ich dann auf die Schaltfläche „Löschen“ klicke, wird das zuvor markierte Element komplett aus der Liste entfernt. Wenn ich ein Element in der Liste als „Erledigt“ markieren möchte, wähle ich es im Listenfenster durch Anklicken aus und klicke anschließend auf die Schaltfläche „Erledigt“. Das entsprechende Element wird dann in der Liste grün hinterlegt, bleibt aber in der Liste. Erstelle mir bitte ein Python-Programm, das die beschriebenen Anforderungen umsetzt.</w:t>
      </w:r>
    </w:p>
    <w:p w14:paraId="1F038713" w14:textId="77777777" w:rsidR="00C95189" w:rsidRPr="00C95189" w:rsidRDefault="00C95189" w:rsidP="00C95189">
      <w:pPr>
        <w:pStyle w:val="ListingStandard"/>
        <w:rPr>
          <w:rStyle w:val="ListingZeichenFett"/>
        </w:rPr>
      </w:pPr>
      <w:r w:rsidRPr="00C95189">
        <w:rPr>
          <w:rStyle w:val="ListingZeichenFett"/>
        </w:rPr>
        <w:lastRenderedPageBreak/>
        <w:t>Erkläre mir, wie ich mit der Python-Bibliothek „Turtle“ einen einfachen Kreis zeichnen kann.</w:t>
      </w:r>
    </w:p>
    <w:p w14:paraId="6561A35D" w14:textId="77777777" w:rsidR="00C95189" w:rsidRDefault="00C95189" w:rsidP="00C95189">
      <w:pPr>
        <w:pStyle w:val="ListingStandard"/>
      </w:pPr>
    </w:p>
    <w:p w14:paraId="26EF8755" w14:textId="77777777" w:rsidR="00C95189" w:rsidRDefault="00C95189" w:rsidP="00C95189">
      <w:pPr>
        <w:pStyle w:val="ListingStandard"/>
      </w:pPr>
      <w:r>
        <w:t>Um mit der Python-Bibliothek "Turtle" einen einfachen Kreis zu zeichnen, brauchst du nur wenige Zeilen Code. Hier ist eine grundlegende Anleitung:</w:t>
      </w:r>
    </w:p>
    <w:p w14:paraId="4E27997A" w14:textId="77777777" w:rsidR="00C95189" w:rsidRDefault="00C95189" w:rsidP="00C95189">
      <w:pPr>
        <w:pStyle w:val="ListingStandard"/>
      </w:pPr>
    </w:p>
    <w:p w14:paraId="6037AFBD" w14:textId="77777777" w:rsidR="00C95189" w:rsidRDefault="00C95189" w:rsidP="00C95189">
      <w:pPr>
        <w:pStyle w:val="ListingStandard"/>
      </w:pPr>
      <w:r>
        <w:t>```python</w:t>
      </w:r>
    </w:p>
    <w:p w14:paraId="535DDE5E" w14:textId="77777777" w:rsidR="00C95189" w:rsidRDefault="00C95189" w:rsidP="00C95189">
      <w:pPr>
        <w:pStyle w:val="ListingStandard"/>
      </w:pPr>
      <w:r>
        <w:t>import turtle</w:t>
      </w:r>
    </w:p>
    <w:p w14:paraId="5328ADE4" w14:textId="77777777" w:rsidR="00C95189" w:rsidRDefault="00C95189" w:rsidP="00C95189">
      <w:pPr>
        <w:pStyle w:val="ListingStandard"/>
      </w:pPr>
    </w:p>
    <w:p w14:paraId="5AA3D353" w14:textId="77777777" w:rsidR="00C95189" w:rsidRDefault="00C95189" w:rsidP="00C95189">
      <w:pPr>
        <w:pStyle w:val="ListingStandard"/>
      </w:pPr>
      <w:r>
        <w:t># Einen Zeichenbereich (Screen) erstellen</w:t>
      </w:r>
    </w:p>
    <w:p w14:paraId="59EF0CA3" w14:textId="77777777" w:rsidR="00C95189" w:rsidRDefault="00C95189" w:rsidP="00C95189">
      <w:pPr>
        <w:pStyle w:val="ListingStandard"/>
      </w:pPr>
      <w:r>
        <w:t>screen = turtle.Screen()</w:t>
      </w:r>
    </w:p>
    <w:p w14:paraId="42C4C239" w14:textId="77777777" w:rsidR="00C95189" w:rsidRDefault="00C95189" w:rsidP="00C95189">
      <w:pPr>
        <w:pStyle w:val="ListingStandard"/>
      </w:pPr>
    </w:p>
    <w:p w14:paraId="115BEBF6" w14:textId="77777777" w:rsidR="00C95189" w:rsidRDefault="00C95189" w:rsidP="00C95189">
      <w:pPr>
        <w:pStyle w:val="ListingStandard"/>
      </w:pPr>
      <w:r>
        <w:t># Eine Turtle (Zeichenstift) erstellen</w:t>
      </w:r>
    </w:p>
    <w:p w14:paraId="0E77FB63" w14:textId="77777777" w:rsidR="00C95189" w:rsidRDefault="00C95189" w:rsidP="00C95189">
      <w:pPr>
        <w:pStyle w:val="ListingStandard"/>
      </w:pPr>
      <w:r>
        <w:t>stift = turtle.Turtle()</w:t>
      </w:r>
    </w:p>
    <w:p w14:paraId="2BF3AF3A" w14:textId="77777777" w:rsidR="00C95189" w:rsidRDefault="00C95189" w:rsidP="00C95189">
      <w:pPr>
        <w:pStyle w:val="ListingStandard"/>
      </w:pPr>
    </w:p>
    <w:p w14:paraId="3E9608A1" w14:textId="77777777" w:rsidR="00C95189" w:rsidRDefault="00C95189" w:rsidP="00C95189">
      <w:pPr>
        <w:pStyle w:val="ListingStandard"/>
      </w:pPr>
      <w:r>
        <w:t># Einen Kreis zeichnen</w:t>
      </w:r>
    </w:p>
    <w:p w14:paraId="1CD5EA0C" w14:textId="77777777" w:rsidR="00C95189" w:rsidRDefault="00C95189" w:rsidP="00C95189">
      <w:pPr>
        <w:pStyle w:val="ListingStandard"/>
      </w:pPr>
      <w:r>
        <w:t>stift.circle(100)  # Der Parameter gibt den Radius in Pixeln an</w:t>
      </w:r>
    </w:p>
    <w:p w14:paraId="558094DE" w14:textId="77777777" w:rsidR="00C95189" w:rsidRDefault="00C95189" w:rsidP="00C95189">
      <w:pPr>
        <w:pStyle w:val="ListingStandard"/>
      </w:pPr>
    </w:p>
    <w:p w14:paraId="40DBDF91" w14:textId="77777777" w:rsidR="00C95189" w:rsidRDefault="00C95189" w:rsidP="00C95189">
      <w:pPr>
        <w:pStyle w:val="ListingStandard"/>
      </w:pPr>
      <w:r>
        <w:t># Warten, bis das Fenster manuell geschlossen wird</w:t>
      </w:r>
    </w:p>
    <w:p w14:paraId="4E1C8C20" w14:textId="77777777" w:rsidR="00C95189" w:rsidRDefault="00C95189" w:rsidP="00C95189">
      <w:pPr>
        <w:pStyle w:val="ListingStandard"/>
      </w:pPr>
      <w:r>
        <w:t>turtle.exitonclick()</w:t>
      </w:r>
    </w:p>
    <w:p w14:paraId="38388849" w14:textId="77777777" w:rsidR="00C95189" w:rsidRDefault="00C95189" w:rsidP="00C95189">
      <w:pPr>
        <w:pStyle w:val="ListingStandard"/>
      </w:pPr>
      <w:r>
        <w:t>```</w:t>
      </w:r>
    </w:p>
    <w:p w14:paraId="6BD11822" w14:textId="77777777" w:rsidR="00C95189" w:rsidRDefault="00C95189" w:rsidP="00C95189">
      <w:pPr>
        <w:pStyle w:val="ListingStandard"/>
      </w:pPr>
    </w:p>
    <w:p w14:paraId="4F97B25B" w14:textId="77777777" w:rsidR="00C95189" w:rsidRDefault="00C95189" w:rsidP="00C95189">
      <w:pPr>
        <w:pStyle w:val="ListingStandard"/>
      </w:pPr>
      <w:r>
        <w:t>Dieser Code erstellt ein Fenster, in dem eine Turtle (Zeichenstift) einen Kreis mit einem Radius von 100 Pixeln zeichnet. Das Fenster bleibt geöffnet, bis du darauf klickst.</w:t>
      </w:r>
    </w:p>
    <w:p w14:paraId="09A23D61" w14:textId="77777777" w:rsidR="00C95189" w:rsidRDefault="00C95189" w:rsidP="00C95189">
      <w:pPr>
        <w:pStyle w:val="ListingStandard"/>
      </w:pPr>
    </w:p>
    <w:p w14:paraId="6DA62069" w14:textId="3019706E" w:rsidR="00A73D12" w:rsidRDefault="00C95189" w:rsidP="00C95189">
      <w:pPr>
        <w:pStyle w:val="ListingStandard"/>
      </w:pPr>
      <w:r>
        <w:t>Möchtest du noch weitere Anpassungen oder Erklärungen zu diesem Code?</w:t>
      </w:r>
    </w:p>
    <w:p w14:paraId="69BBAAEC" w14:textId="77777777" w:rsidR="00C95189" w:rsidRDefault="00C95189" w:rsidP="00C95189">
      <w:pPr>
        <w:pStyle w:val="ListingStandard"/>
      </w:pPr>
    </w:p>
    <w:p w14:paraId="0B3547DF" w14:textId="77777777" w:rsidR="00C95189" w:rsidRDefault="00C95189" w:rsidP="00C95189">
      <w:pPr>
        <w:pStyle w:val="ListingStandard"/>
      </w:pPr>
    </w:p>
    <w:p w14:paraId="6D9CFD34" w14:textId="2265C0B1" w:rsidR="00C95189" w:rsidRPr="008E4929" w:rsidRDefault="008E4929" w:rsidP="00C95189">
      <w:pPr>
        <w:pStyle w:val="ListingStandard"/>
        <w:rPr>
          <w:rStyle w:val="ListingZeichenFett"/>
        </w:rPr>
      </w:pPr>
      <w:r w:rsidRPr="008E4929">
        <w:rPr>
          <w:rStyle w:val="ListingZeichenFett"/>
        </w:rPr>
        <w:t>Welche wichtigen Befehle aus der Turtle-Bibliothek sollte ich kennen, um beliebige zweidimensionale geometrische Objekte zeichnen zu können?</w:t>
      </w:r>
    </w:p>
    <w:p w14:paraId="54C0FCAB" w14:textId="77777777" w:rsidR="00A73D12" w:rsidRDefault="00A73D12" w:rsidP="00C2368B">
      <w:pPr>
        <w:pStyle w:val="ListingStandard"/>
      </w:pPr>
    </w:p>
    <w:p w14:paraId="2B46FF26" w14:textId="77777777" w:rsidR="008E4929" w:rsidRDefault="008E4929" w:rsidP="008E4929">
      <w:pPr>
        <w:pStyle w:val="ListingStandard"/>
      </w:pPr>
      <w:r>
        <w:t xml:space="preserve">Gute Frage! </w:t>
      </w:r>
      <w:r>
        <w:rPr>
          <w:rFonts w:ascii="Apple Color Emoji" w:hAnsi="Apple Color Emoji" w:cs="Apple Color Emoji"/>
        </w:rPr>
        <w:t>🐢</w:t>
      </w:r>
      <w:r>
        <w:t xml:space="preserve"> Die Turtle-Bibliothek bietet eine einfache Möglichkeit, zweidimensionale Formen zu zeichnen. Um beliebige geometrische Objekte zu zeichnen, solltest du ein paar grundlegende Befehle kennen. Hier ist eine Übersicht der wichtigsten:</w:t>
      </w:r>
    </w:p>
    <w:p w14:paraId="5DB72666" w14:textId="77777777" w:rsidR="008E4929" w:rsidRDefault="008E4929" w:rsidP="008E4929">
      <w:pPr>
        <w:pStyle w:val="ListingStandard"/>
      </w:pPr>
    </w:p>
    <w:p w14:paraId="56490FD7" w14:textId="77777777" w:rsidR="008E4929" w:rsidRDefault="008E4929" w:rsidP="008E4929">
      <w:pPr>
        <w:pStyle w:val="ListingStandard"/>
      </w:pPr>
      <w:r>
        <w:t>⸻</w:t>
      </w:r>
    </w:p>
    <w:p w14:paraId="4BF17D74" w14:textId="77777777" w:rsidR="008E4929" w:rsidRDefault="008E4929" w:rsidP="008E4929">
      <w:pPr>
        <w:pStyle w:val="ListingStandard"/>
      </w:pPr>
    </w:p>
    <w:p w14:paraId="0A669686" w14:textId="77777777" w:rsidR="008E4929" w:rsidRDefault="008E4929" w:rsidP="008E4929">
      <w:pPr>
        <w:pStyle w:val="ListingStandard"/>
      </w:pPr>
      <w:r>
        <w:rPr>
          <w:rFonts w:ascii="Apple Color Emoji" w:hAnsi="Apple Color Emoji" w:cs="Apple Color Emoji"/>
        </w:rPr>
        <w:t>🧰</w:t>
      </w:r>
      <w:r>
        <w:t xml:space="preserve"> Grundlegende Turtle-Befehle</w:t>
      </w:r>
    </w:p>
    <w:p w14:paraId="1CA93BD1" w14:textId="77777777" w:rsidR="008E4929" w:rsidRDefault="008E4929" w:rsidP="008E4929">
      <w:pPr>
        <w:pStyle w:val="ListingStandard"/>
      </w:pPr>
    </w:p>
    <w:p w14:paraId="2368900D" w14:textId="77777777" w:rsidR="008E4929" w:rsidRDefault="008E4929" w:rsidP="008E4929">
      <w:pPr>
        <w:pStyle w:val="ListingStandard"/>
      </w:pPr>
      <w:r>
        <w:rPr>
          <w:rFonts w:ascii="Apple Color Emoji" w:hAnsi="Apple Color Emoji" w:cs="Apple Color Emoji"/>
        </w:rPr>
        <w:t>✏️</w:t>
      </w:r>
      <w:r>
        <w:t xml:space="preserve"> Bewegung und Zeichnung:</w:t>
      </w:r>
    </w:p>
    <w:p w14:paraId="7D6B155D" w14:textId="77777777" w:rsidR="008E4929" w:rsidRDefault="008E4929" w:rsidP="008E4929">
      <w:pPr>
        <w:pStyle w:val="ListingStandard"/>
      </w:pPr>
    </w:p>
    <w:p w14:paraId="101F9E67" w14:textId="77777777" w:rsidR="008E4929" w:rsidRDefault="008E4929" w:rsidP="008E4929">
      <w:pPr>
        <w:pStyle w:val="ListingStandard"/>
      </w:pPr>
      <w:r>
        <w:t>Befehl</w:t>
      </w:r>
      <w:r>
        <w:tab/>
        <w:t>Bedeutung</w:t>
      </w:r>
    </w:p>
    <w:p w14:paraId="280C946F" w14:textId="77777777" w:rsidR="008E4929" w:rsidRDefault="008E4929" w:rsidP="008E4929">
      <w:pPr>
        <w:pStyle w:val="ListingStandard"/>
      </w:pPr>
      <w:r>
        <w:t>forward(x) oder fd(x)</w:t>
      </w:r>
      <w:r>
        <w:tab/>
        <w:t>Gehe x Pixel geradeaus</w:t>
      </w:r>
    </w:p>
    <w:p w14:paraId="05A736F3" w14:textId="77777777" w:rsidR="008E4929" w:rsidRDefault="008E4929" w:rsidP="008E4929">
      <w:pPr>
        <w:pStyle w:val="ListingStandard"/>
      </w:pPr>
      <w:r>
        <w:t>backward(x) oder bk(x)</w:t>
      </w:r>
      <w:r>
        <w:tab/>
        <w:t>Gehe x Pixel rückwärts</w:t>
      </w:r>
    </w:p>
    <w:p w14:paraId="7AF3CCD5" w14:textId="77777777" w:rsidR="008E4929" w:rsidRDefault="008E4929" w:rsidP="008E4929">
      <w:pPr>
        <w:pStyle w:val="ListingStandard"/>
      </w:pPr>
      <w:r>
        <w:t>right(angle) oder rt(angle)</w:t>
      </w:r>
      <w:r>
        <w:tab/>
        <w:t>Drehe dich nach rechts um angle Grad</w:t>
      </w:r>
    </w:p>
    <w:p w14:paraId="76060F4C" w14:textId="77777777" w:rsidR="008E4929" w:rsidRDefault="008E4929" w:rsidP="008E4929">
      <w:pPr>
        <w:pStyle w:val="ListingStandard"/>
      </w:pPr>
      <w:r>
        <w:t>left(angle) oder lt(angle)</w:t>
      </w:r>
      <w:r>
        <w:tab/>
        <w:t>Drehe dich nach links um angle Grad</w:t>
      </w:r>
    </w:p>
    <w:p w14:paraId="6185C37A" w14:textId="77777777" w:rsidR="008E4929" w:rsidRDefault="008E4929" w:rsidP="008E4929">
      <w:pPr>
        <w:pStyle w:val="ListingStandard"/>
      </w:pPr>
      <w:r>
        <w:t>goto(x, y)</w:t>
      </w:r>
      <w:r>
        <w:tab/>
        <w:t>Bewege dich zu den Koordinaten (x, y)</w:t>
      </w:r>
    </w:p>
    <w:p w14:paraId="63A91CAC" w14:textId="77777777" w:rsidR="008E4929" w:rsidRDefault="008E4929" w:rsidP="008E4929">
      <w:pPr>
        <w:pStyle w:val="ListingStandard"/>
      </w:pPr>
      <w:r>
        <w:t>penup() oder pu()</w:t>
      </w:r>
      <w:r>
        <w:tab/>
        <w:t>Stift anheben (bewegt sich ohne zu zeichnen)</w:t>
      </w:r>
    </w:p>
    <w:p w14:paraId="69BDEE44" w14:textId="77777777" w:rsidR="008E4929" w:rsidRDefault="008E4929" w:rsidP="008E4929">
      <w:pPr>
        <w:pStyle w:val="ListingStandard"/>
      </w:pPr>
      <w:r>
        <w:t>pendown() oder pd()</w:t>
      </w:r>
      <w:r>
        <w:tab/>
        <w:t>Stift absenken (zeichnet beim Bewegen)</w:t>
      </w:r>
    </w:p>
    <w:p w14:paraId="366A833E" w14:textId="77777777" w:rsidR="008E4929" w:rsidRDefault="008E4929" w:rsidP="008E4929">
      <w:pPr>
        <w:pStyle w:val="ListingStandard"/>
      </w:pPr>
      <w:r>
        <w:t>setheading(angle)</w:t>
      </w:r>
      <w:r>
        <w:tab/>
        <w:t>Drehe Turtle auf einen absoluten Winkel</w:t>
      </w:r>
    </w:p>
    <w:p w14:paraId="2F39A183" w14:textId="77777777" w:rsidR="008E4929" w:rsidRDefault="008E4929" w:rsidP="008E4929">
      <w:pPr>
        <w:pStyle w:val="ListingStandard"/>
      </w:pPr>
      <w:r>
        <w:t>home()</w:t>
      </w:r>
      <w:r>
        <w:tab/>
        <w:t>Gehe zum Startpunkt (0, 0) und richte dich nach oben</w:t>
      </w:r>
    </w:p>
    <w:p w14:paraId="50F5FD13" w14:textId="77777777" w:rsidR="008E4929" w:rsidRDefault="008E4929" w:rsidP="008E4929">
      <w:pPr>
        <w:pStyle w:val="ListingStandard"/>
      </w:pPr>
      <w:r>
        <w:t>circle(radius)</w:t>
      </w:r>
      <w:r>
        <w:tab/>
        <w:t>Zeichne einen Kreis mit gegebenem Radius</w:t>
      </w:r>
    </w:p>
    <w:p w14:paraId="07FA9D9E" w14:textId="77777777" w:rsidR="008E4929" w:rsidRDefault="008E4929" w:rsidP="008E4929">
      <w:pPr>
        <w:pStyle w:val="ListingStandard"/>
      </w:pPr>
    </w:p>
    <w:p w14:paraId="347D7677" w14:textId="77777777" w:rsidR="008E4929" w:rsidRDefault="008E4929" w:rsidP="008E4929">
      <w:pPr>
        <w:pStyle w:val="ListingStandard"/>
      </w:pPr>
    </w:p>
    <w:p w14:paraId="4C367252" w14:textId="77777777" w:rsidR="008E4929" w:rsidRDefault="008E4929" w:rsidP="008E4929">
      <w:pPr>
        <w:pStyle w:val="ListingStandard"/>
      </w:pPr>
    </w:p>
    <w:p w14:paraId="5FCC8B61" w14:textId="77777777" w:rsidR="008E4929" w:rsidRDefault="008E4929" w:rsidP="008E4929">
      <w:pPr>
        <w:pStyle w:val="ListingStandard"/>
      </w:pPr>
      <w:r>
        <w:t>⸻</w:t>
      </w:r>
    </w:p>
    <w:p w14:paraId="450BEF0A" w14:textId="77777777" w:rsidR="008E4929" w:rsidRDefault="008E4929" w:rsidP="008E4929">
      <w:pPr>
        <w:pStyle w:val="ListingStandard"/>
      </w:pPr>
    </w:p>
    <w:p w14:paraId="75DE3490" w14:textId="77777777" w:rsidR="008E4929" w:rsidRDefault="008E4929" w:rsidP="008E4929">
      <w:pPr>
        <w:pStyle w:val="ListingStandard"/>
      </w:pPr>
      <w:r>
        <w:rPr>
          <w:rFonts w:ascii="Apple Color Emoji" w:hAnsi="Apple Color Emoji" w:cs="Apple Color Emoji"/>
        </w:rPr>
        <w:t>🎨</w:t>
      </w:r>
      <w:r>
        <w:t xml:space="preserve"> Zeichenstil und Farben:</w:t>
      </w:r>
    </w:p>
    <w:p w14:paraId="689361A9" w14:textId="77777777" w:rsidR="008E4929" w:rsidRDefault="008E4929" w:rsidP="008E4929">
      <w:pPr>
        <w:pStyle w:val="ListingStandard"/>
      </w:pPr>
    </w:p>
    <w:p w14:paraId="79167911" w14:textId="77777777" w:rsidR="008E4929" w:rsidRDefault="008E4929" w:rsidP="008E4929">
      <w:pPr>
        <w:pStyle w:val="ListingStandard"/>
      </w:pPr>
      <w:r>
        <w:t>Befehl</w:t>
      </w:r>
      <w:r>
        <w:tab/>
        <w:t>Bedeutung</w:t>
      </w:r>
    </w:p>
    <w:p w14:paraId="6E2F77DC" w14:textId="77777777" w:rsidR="008E4929" w:rsidRDefault="008E4929" w:rsidP="008E4929">
      <w:pPr>
        <w:pStyle w:val="ListingStandard"/>
      </w:pPr>
      <w:r>
        <w:t>color("red")</w:t>
      </w:r>
      <w:r>
        <w:tab/>
        <w:t>Setzt die Stiftfarbe</w:t>
      </w:r>
    </w:p>
    <w:p w14:paraId="2E162856" w14:textId="77777777" w:rsidR="008E4929" w:rsidRDefault="008E4929" w:rsidP="008E4929">
      <w:pPr>
        <w:pStyle w:val="ListingStandard"/>
      </w:pPr>
      <w:r>
        <w:t>fillcolor("yellow")</w:t>
      </w:r>
      <w:r>
        <w:tab/>
        <w:t>Setzt die Füllfarbe</w:t>
      </w:r>
    </w:p>
    <w:p w14:paraId="231636FF" w14:textId="77777777" w:rsidR="008E4929" w:rsidRDefault="008E4929" w:rsidP="008E4929">
      <w:pPr>
        <w:pStyle w:val="ListingStandard"/>
      </w:pPr>
      <w:r>
        <w:t>pensize(n)</w:t>
      </w:r>
      <w:r>
        <w:tab/>
        <w:t>Setzt die Stiftbreite auf n</w:t>
      </w:r>
    </w:p>
    <w:p w14:paraId="2648A09E" w14:textId="77777777" w:rsidR="008E4929" w:rsidRDefault="008E4929" w:rsidP="008E4929">
      <w:pPr>
        <w:pStyle w:val="ListingStandard"/>
      </w:pPr>
      <w:r>
        <w:t>begin_fill()</w:t>
      </w:r>
      <w:r>
        <w:tab/>
        <w:t>Beginnt das Füllen einer Form</w:t>
      </w:r>
    </w:p>
    <w:p w14:paraId="4B4687EB" w14:textId="77777777" w:rsidR="008E4929" w:rsidRDefault="008E4929" w:rsidP="008E4929">
      <w:pPr>
        <w:pStyle w:val="ListingStandard"/>
      </w:pPr>
      <w:r>
        <w:t>end_fill()</w:t>
      </w:r>
      <w:r>
        <w:tab/>
        <w:t>Beendet das Füllen der Form</w:t>
      </w:r>
    </w:p>
    <w:p w14:paraId="6BD916E3" w14:textId="77777777" w:rsidR="008E4929" w:rsidRDefault="008E4929" w:rsidP="008E4929">
      <w:pPr>
        <w:pStyle w:val="ListingStandard"/>
      </w:pPr>
      <w:r>
        <w:t>speed(n)</w:t>
      </w:r>
      <w:r>
        <w:tab/>
        <w:t>Setzt die Zeichen-Geschwindigkeit (0–10 oder “fastest”)</w:t>
      </w:r>
    </w:p>
    <w:p w14:paraId="024FFE7A" w14:textId="77777777" w:rsidR="008E4929" w:rsidRDefault="008E4929" w:rsidP="008E4929">
      <w:pPr>
        <w:pStyle w:val="ListingStandard"/>
      </w:pPr>
    </w:p>
    <w:p w14:paraId="51E2331C" w14:textId="77777777" w:rsidR="008E4929" w:rsidRDefault="008E4929" w:rsidP="008E4929">
      <w:pPr>
        <w:pStyle w:val="ListingStandard"/>
      </w:pPr>
    </w:p>
    <w:p w14:paraId="6DCF9A21" w14:textId="77777777" w:rsidR="008E4929" w:rsidRDefault="008E4929" w:rsidP="008E4929">
      <w:pPr>
        <w:pStyle w:val="ListingStandard"/>
      </w:pPr>
    </w:p>
    <w:p w14:paraId="5058D67A" w14:textId="77777777" w:rsidR="008E4929" w:rsidRDefault="008E4929" w:rsidP="008E4929">
      <w:pPr>
        <w:pStyle w:val="ListingStandard"/>
      </w:pPr>
      <w:r>
        <w:t>⸻</w:t>
      </w:r>
    </w:p>
    <w:p w14:paraId="7B28F523" w14:textId="77777777" w:rsidR="008E4929" w:rsidRDefault="008E4929" w:rsidP="008E4929">
      <w:pPr>
        <w:pStyle w:val="ListingStandard"/>
      </w:pPr>
    </w:p>
    <w:p w14:paraId="6D51325A" w14:textId="77777777" w:rsidR="008E4929" w:rsidRDefault="008E4929" w:rsidP="008E4929">
      <w:pPr>
        <w:pStyle w:val="ListingStandard"/>
      </w:pPr>
      <w:r>
        <w:rPr>
          <w:rFonts w:ascii="Apple Color Emoji" w:hAnsi="Apple Color Emoji" w:cs="Apple Color Emoji"/>
        </w:rPr>
        <w:t>📐</w:t>
      </w:r>
      <w:r>
        <w:t xml:space="preserve"> Beispiel: Ein einfaches Quadrat</w:t>
      </w:r>
    </w:p>
    <w:p w14:paraId="5F05A373" w14:textId="77777777" w:rsidR="008E4929" w:rsidRDefault="008E4929" w:rsidP="008E4929">
      <w:pPr>
        <w:pStyle w:val="ListingStandard"/>
      </w:pPr>
    </w:p>
    <w:p w14:paraId="765C5D3F" w14:textId="77777777" w:rsidR="008E4929" w:rsidRDefault="008E4929" w:rsidP="008E4929">
      <w:pPr>
        <w:pStyle w:val="ListingStandard"/>
      </w:pPr>
      <w:r>
        <w:t>import turtle</w:t>
      </w:r>
    </w:p>
    <w:p w14:paraId="50723E5C" w14:textId="77777777" w:rsidR="008E4929" w:rsidRDefault="008E4929" w:rsidP="008E4929">
      <w:pPr>
        <w:pStyle w:val="ListingStandard"/>
      </w:pPr>
    </w:p>
    <w:p w14:paraId="49CF2EA8" w14:textId="77777777" w:rsidR="008E4929" w:rsidRDefault="008E4929" w:rsidP="008E4929">
      <w:pPr>
        <w:pStyle w:val="ListingStandard"/>
      </w:pPr>
      <w:r>
        <w:t>t = turtle.Turtle()</w:t>
      </w:r>
    </w:p>
    <w:p w14:paraId="2C3DB7B4" w14:textId="77777777" w:rsidR="008E4929" w:rsidRDefault="008E4929" w:rsidP="008E4929">
      <w:pPr>
        <w:pStyle w:val="ListingStandard"/>
      </w:pPr>
    </w:p>
    <w:p w14:paraId="56BD319B" w14:textId="77777777" w:rsidR="008E4929" w:rsidRDefault="008E4929" w:rsidP="008E4929">
      <w:pPr>
        <w:pStyle w:val="ListingStandard"/>
      </w:pPr>
      <w:r>
        <w:t>for _ in range(4):</w:t>
      </w:r>
    </w:p>
    <w:p w14:paraId="3324F082" w14:textId="77777777" w:rsidR="008E4929" w:rsidRDefault="008E4929" w:rsidP="008E4929">
      <w:pPr>
        <w:pStyle w:val="ListingStandard"/>
      </w:pPr>
      <w:r>
        <w:t xml:space="preserve">    t.forward(100)</w:t>
      </w:r>
    </w:p>
    <w:p w14:paraId="2B2B85F7" w14:textId="77777777" w:rsidR="008E4929" w:rsidRDefault="008E4929" w:rsidP="008E4929">
      <w:pPr>
        <w:pStyle w:val="ListingStandard"/>
      </w:pPr>
      <w:r>
        <w:t xml:space="preserve">    t.right(90)</w:t>
      </w:r>
    </w:p>
    <w:p w14:paraId="3FBF2D4C" w14:textId="77777777" w:rsidR="008E4929" w:rsidRDefault="008E4929" w:rsidP="008E4929">
      <w:pPr>
        <w:pStyle w:val="ListingStandard"/>
      </w:pPr>
    </w:p>
    <w:p w14:paraId="24398AE9" w14:textId="77777777" w:rsidR="008E4929" w:rsidRDefault="008E4929" w:rsidP="008E4929">
      <w:pPr>
        <w:pStyle w:val="ListingStandard"/>
      </w:pPr>
      <w:r>
        <w:t>turtle.done()</w:t>
      </w:r>
    </w:p>
    <w:p w14:paraId="4E92DF5D" w14:textId="77777777" w:rsidR="008E4929" w:rsidRDefault="008E4929" w:rsidP="008E4929">
      <w:pPr>
        <w:pStyle w:val="ListingStandard"/>
      </w:pPr>
    </w:p>
    <w:p w14:paraId="738FE100" w14:textId="77777777" w:rsidR="008E4929" w:rsidRDefault="008E4929" w:rsidP="008E4929">
      <w:pPr>
        <w:pStyle w:val="ListingStandard"/>
      </w:pPr>
    </w:p>
    <w:p w14:paraId="71B7C49E" w14:textId="77777777" w:rsidR="008E4929" w:rsidRDefault="008E4929" w:rsidP="008E4929">
      <w:pPr>
        <w:pStyle w:val="ListingStandard"/>
      </w:pPr>
    </w:p>
    <w:p w14:paraId="31FED8C3" w14:textId="77777777" w:rsidR="008E4929" w:rsidRDefault="008E4929" w:rsidP="008E4929">
      <w:pPr>
        <w:pStyle w:val="ListingStandard"/>
      </w:pPr>
      <w:r>
        <w:t>⸻</w:t>
      </w:r>
    </w:p>
    <w:p w14:paraId="18CE71F5" w14:textId="77777777" w:rsidR="008E4929" w:rsidRDefault="008E4929" w:rsidP="008E4929">
      <w:pPr>
        <w:pStyle w:val="ListingStandard"/>
      </w:pPr>
    </w:p>
    <w:p w14:paraId="42F6718F" w14:textId="77777777" w:rsidR="008E4929" w:rsidRDefault="008E4929" w:rsidP="008E4929">
      <w:pPr>
        <w:pStyle w:val="ListingStandard"/>
      </w:pPr>
      <w:r>
        <w:rPr>
          <w:rFonts w:ascii="Apple Color Emoji" w:hAnsi="Apple Color Emoji" w:cs="Apple Color Emoji"/>
        </w:rPr>
        <w:t>🧠</w:t>
      </w:r>
      <w:r>
        <w:t xml:space="preserve"> Mit diesen Befehlen kannst du:</w:t>
      </w:r>
    </w:p>
    <w:p w14:paraId="036F6594" w14:textId="77777777" w:rsidR="008E4929" w:rsidRDefault="008E4929" w:rsidP="008E4929">
      <w:pPr>
        <w:pStyle w:val="ListingStandard"/>
      </w:pPr>
      <w:r>
        <w:tab/>
        <w:t>•</w:t>
      </w:r>
      <w:r>
        <w:tab/>
        <w:t>Polygone (z.</w:t>
      </w:r>
      <w:r>
        <w:rPr>
          <w:rFonts w:ascii="Cambria Math" w:hAnsi="Cambria Math" w:cs="Cambria Math"/>
        </w:rPr>
        <w:t> </w:t>
      </w:r>
      <w:r>
        <w:t>B. Dreieck, Quadrat, Sechseck) zeichnen</w:t>
      </w:r>
    </w:p>
    <w:p w14:paraId="63987E15" w14:textId="77777777" w:rsidR="008E4929" w:rsidRDefault="008E4929" w:rsidP="008E4929">
      <w:pPr>
        <w:pStyle w:val="ListingStandard"/>
      </w:pPr>
      <w:r>
        <w:tab/>
        <w:t>•</w:t>
      </w:r>
      <w:r>
        <w:tab/>
        <w:t>Kreise und Bögen erzeugen</w:t>
      </w:r>
    </w:p>
    <w:p w14:paraId="6C29E8FB" w14:textId="77777777" w:rsidR="008E4929" w:rsidRDefault="008E4929" w:rsidP="008E4929">
      <w:pPr>
        <w:pStyle w:val="ListingStandard"/>
      </w:pPr>
      <w:r>
        <w:tab/>
        <w:t>•</w:t>
      </w:r>
      <w:r>
        <w:tab/>
        <w:t>Komplexe Formen aus Linien und Kurven zusammenbauen</w:t>
      </w:r>
    </w:p>
    <w:p w14:paraId="1EDBE0F8" w14:textId="77777777" w:rsidR="008E4929" w:rsidRDefault="008E4929" w:rsidP="008E4929">
      <w:pPr>
        <w:pStyle w:val="ListingStandard"/>
      </w:pPr>
      <w:r>
        <w:tab/>
        <w:t>•</w:t>
      </w:r>
      <w:r>
        <w:tab/>
        <w:t>Farben und Stile kontrollieren</w:t>
      </w:r>
    </w:p>
    <w:p w14:paraId="74524044" w14:textId="77777777" w:rsidR="008E4929" w:rsidRDefault="008E4929" w:rsidP="008E4929">
      <w:pPr>
        <w:pStyle w:val="ListingStandard"/>
      </w:pPr>
    </w:p>
    <w:p w14:paraId="2D4A4488" w14:textId="1278570F" w:rsidR="008E4929" w:rsidRDefault="008E4929" w:rsidP="008E4929">
      <w:pPr>
        <w:pStyle w:val="ListingStandard"/>
      </w:pPr>
      <w:r>
        <w:t>Möchtest du ein Beispiel für ein komplexeres Objekt wie ein Stern oder ein Haus?</w:t>
      </w:r>
    </w:p>
    <w:p w14:paraId="69F3C6C0" w14:textId="77777777" w:rsidR="008E4929" w:rsidRDefault="008E4929" w:rsidP="008E4929">
      <w:pPr>
        <w:pStyle w:val="ListingStandard"/>
      </w:pPr>
    </w:p>
    <w:p w14:paraId="0C5395CE" w14:textId="77777777" w:rsidR="008E4929" w:rsidRDefault="008E4929" w:rsidP="008E4929">
      <w:pPr>
        <w:pStyle w:val="ListingStandard"/>
      </w:pPr>
    </w:p>
    <w:p w14:paraId="7EE3999C" w14:textId="1EA2E955" w:rsidR="008E4929" w:rsidRPr="007F5008" w:rsidRDefault="007F5008" w:rsidP="008E4929">
      <w:pPr>
        <w:pStyle w:val="ListingStandard"/>
        <w:rPr>
          <w:rStyle w:val="ListingZeichenFett"/>
        </w:rPr>
      </w:pPr>
      <w:r w:rsidRPr="007F5008">
        <w:rPr>
          <w:rStyle w:val="ListingZeichenFett"/>
        </w:rPr>
        <w:t>Zeichne ein einfaches, rot ausgefülltes Quadrat.</w:t>
      </w:r>
    </w:p>
    <w:p w14:paraId="69B45E60" w14:textId="77777777" w:rsidR="007F5008" w:rsidRDefault="007F5008" w:rsidP="008E4929">
      <w:pPr>
        <w:pStyle w:val="ListingStandard"/>
      </w:pPr>
    </w:p>
    <w:p w14:paraId="154F99A8" w14:textId="77777777" w:rsidR="007F5008" w:rsidRDefault="007F5008" w:rsidP="007F5008">
      <w:pPr>
        <w:pStyle w:val="ListingStandard"/>
      </w:pPr>
      <w:r>
        <w:t>Klar! Hier ist ein kompletter Turtle-Code, der ein einfaches rotes Quadrat zeichnet und ausfüllt:</w:t>
      </w:r>
    </w:p>
    <w:p w14:paraId="29C68458" w14:textId="77777777" w:rsidR="007F5008" w:rsidRDefault="007F5008" w:rsidP="007F5008">
      <w:pPr>
        <w:pStyle w:val="ListingStandard"/>
      </w:pPr>
    </w:p>
    <w:p w14:paraId="3FCFF44B" w14:textId="77777777" w:rsidR="007F5008" w:rsidRDefault="007F5008" w:rsidP="007F5008">
      <w:pPr>
        <w:pStyle w:val="ListingStandard"/>
      </w:pPr>
      <w:r>
        <w:t>import turtle</w:t>
      </w:r>
    </w:p>
    <w:p w14:paraId="27DBB04C" w14:textId="77777777" w:rsidR="007F5008" w:rsidRDefault="007F5008" w:rsidP="007F5008">
      <w:pPr>
        <w:pStyle w:val="ListingStandard"/>
      </w:pPr>
    </w:p>
    <w:p w14:paraId="32071F4A" w14:textId="77777777" w:rsidR="007F5008" w:rsidRDefault="007F5008" w:rsidP="007F5008">
      <w:pPr>
        <w:pStyle w:val="ListingStandard"/>
      </w:pPr>
      <w:r>
        <w:t># Turtle vorbereiten</w:t>
      </w:r>
    </w:p>
    <w:p w14:paraId="56481EE4" w14:textId="77777777" w:rsidR="007F5008" w:rsidRDefault="007F5008" w:rsidP="007F5008">
      <w:pPr>
        <w:pStyle w:val="ListingStandard"/>
      </w:pPr>
      <w:r>
        <w:t>t = turtle.Turtle()</w:t>
      </w:r>
    </w:p>
    <w:p w14:paraId="27D5F5D5" w14:textId="77777777" w:rsidR="007F5008" w:rsidRDefault="007F5008" w:rsidP="007F5008">
      <w:pPr>
        <w:pStyle w:val="ListingStandard"/>
      </w:pPr>
      <w:r>
        <w:t>t.color("red")         # Stiftfarbe rot</w:t>
      </w:r>
    </w:p>
    <w:p w14:paraId="5644C086" w14:textId="77777777" w:rsidR="007F5008" w:rsidRDefault="007F5008" w:rsidP="007F5008">
      <w:pPr>
        <w:pStyle w:val="ListingStandard"/>
      </w:pPr>
      <w:r>
        <w:t>t.fillcolor("red")     # Füllfarbe rot</w:t>
      </w:r>
    </w:p>
    <w:p w14:paraId="269AADD9" w14:textId="77777777" w:rsidR="007F5008" w:rsidRDefault="007F5008" w:rsidP="007F5008">
      <w:pPr>
        <w:pStyle w:val="ListingStandard"/>
      </w:pPr>
      <w:r>
        <w:t>t.pensize(2)           # Liniendicke</w:t>
      </w:r>
    </w:p>
    <w:p w14:paraId="170C1728" w14:textId="77777777" w:rsidR="007F5008" w:rsidRDefault="007F5008" w:rsidP="007F5008">
      <w:pPr>
        <w:pStyle w:val="ListingStandard"/>
      </w:pPr>
    </w:p>
    <w:p w14:paraId="45E10B49" w14:textId="77777777" w:rsidR="007F5008" w:rsidRDefault="007F5008" w:rsidP="007F5008">
      <w:pPr>
        <w:pStyle w:val="ListingStandard"/>
      </w:pPr>
      <w:r>
        <w:t># Füllen beginnen</w:t>
      </w:r>
    </w:p>
    <w:p w14:paraId="657ABA5F" w14:textId="77777777" w:rsidR="007F5008" w:rsidRDefault="007F5008" w:rsidP="007F5008">
      <w:pPr>
        <w:pStyle w:val="ListingStandard"/>
      </w:pPr>
      <w:r>
        <w:t>t.begin_fill()</w:t>
      </w:r>
    </w:p>
    <w:p w14:paraId="304CB9F6" w14:textId="77777777" w:rsidR="007F5008" w:rsidRDefault="007F5008" w:rsidP="007F5008">
      <w:pPr>
        <w:pStyle w:val="ListingStandard"/>
      </w:pPr>
    </w:p>
    <w:p w14:paraId="0A86D7FB" w14:textId="77777777" w:rsidR="007F5008" w:rsidRDefault="007F5008" w:rsidP="007F5008">
      <w:pPr>
        <w:pStyle w:val="ListingStandard"/>
      </w:pPr>
      <w:r>
        <w:lastRenderedPageBreak/>
        <w:t># Quadrat zeichnen (vier Seiten)</w:t>
      </w:r>
    </w:p>
    <w:p w14:paraId="721861D7" w14:textId="77777777" w:rsidR="007F5008" w:rsidRDefault="007F5008" w:rsidP="007F5008">
      <w:pPr>
        <w:pStyle w:val="ListingStandard"/>
      </w:pPr>
      <w:r>
        <w:t>for _ in range(4):</w:t>
      </w:r>
    </w:p>
    <w:p w14:paraId="2C6E7502" w14:textId="77777777" w:rsidR="007F5008" w:rsidRDefault="007F5008" w:rsidP="007F5008">
      <w:pPr>
        <w:pStyle w:val="ListingStandard"/>
      </w:pPr>
      <w:r>
        <w:t xml:space="preserve">    t.forward(100)     # 100 Pixel vorwärts</w:t>
      </w:r>
    </w:p>
    <w:p w14:paraId="248BA9F7" w14:textId="77777777" w:rsidR="007F5008" w:rsidRDefault="007F5008" w:rsidP="007F5008">
      <w:pPr>
        <w:pStyle w:val="ListingStandard"/>
      </w:pPr>
      <w:r>
        <w:t xml:space="preserve">    t.right(90)        # 90° rechts drehen</w:t>
      </w:r>
    </w:p>
    <w:p w14:paraId="1D043336" w14:textId="77777777" w:rsidR="007F5008" w:rsidRDefault="007F5008" w:rsidP="007F5008">
      <w:pPr>
        <w:pStyle w:val="ListingStandard"/>
      </w:pPr>
    </w:p>
    <w:p w14:paraId="452D6739" w14:textId="77777777" w:rsidR="007F5008" w:rsidRDefault="007F5008" w:rsidP="007F5008">
      <w:pPr>
        <w:pStyle w:val="ListingStandard"/>
      </w:pPr>
      <w:r>
        <w:t># Füllen beenden</w:t>
      </w:r>
    </w:p>
    <w:p w14:paraId="79DDCFEB" w14:textId="77777777" w:rsidR="007F5008" w:rsidRDefault="007F5008" w:rsidP="007F5008">
      <w:pPr>
        <w:pStyle w:val="ListingStandard"/>
      </w:pPr>
      <w:r>
        <w:t>t.end_fill()</w:t>
      </w:r>
    </w:p>
    <w:p w14:paraId="4D7E5EE2" w14:textId="77777777" w:rsidR="007F5008" w:rsidRDefault="007F5008" w:rsidP="007F5008">
      <w:pPr>
        <w:pStyle w:val="ListingStandard"/>
      </w:pPr>
    </w:p>
    <w:p w14:paraId="040AEF54" w14:textId="77777777" w:rsidR="007F5008" w:rsidRDefault="007F5008" w:rsidP="007F5008">
      <w:pPr>
        <w:pStyle w:val="ListingStandard"/>
      </w:pPr>
      <w:r>
        <w:t># Fenster offen lassen</w:t>
      </w:r>
    </w:p>
    <w:p w14:paraId="328C1A38" w14:textId="77777777" w:rsidR="007F5008" w:rsidRDefault="007F5008" w:rsidP="007F5008">
      <w:pPr>
        <w:pStyle w:val="ListingStandard"/>
      </w:pPr>
      <w:r>
        <w:t>turtle.done()</w:t>
      </w:r>
    </w:p>
    <w:p w14:paraId="43D6B2BB" w14:textId="77777777" w:rsidR="007F5008" w:rsidRDefault="007F5008" w:rsidP="007F5008">
      <w:pPr>
        <w:pStyle w:val="ListingStandard"/>
      </w:pPr>
    </w:p>
    <w:p w14:paraId="1E93885A" w14:textId="77777777" w:rsidR="007F5008" w:rsidRDefault="007F5008" w:rsidP="007F5008">
      <w:pPr>
        <w:pStyle w:val="ListingStandard"/>
      </w:pPr>
      <w:r>
        <w:rPr>
          <w:rFonts w:ascii="Apple Color Emoji" w:hAnsi="Apple Color Emoji" w:cs="Apple Color Emoji"/>
        </w:rPr>
        <w:t>🧱</w:t>
      </w:r>
      <w:r>
        <w:t xml:space="preserve"> Was passiert hier?</w:t>
      </w:r>
    </w:p>
    <w:p w14:paraId="1CE2A510" w14:textId="77777777" w:rsidR="007F5008" w:rsidRDefault="007F5008" w:rsidP="007F5008">
      <w:pPr>
        <w:pStyle w:val="ListingStandard"/>
      </w:pPr>
      <w:r>
        <w:tab/>
        <w:t>•</w:t>
      </w:r>
      <w:r>
        <w:tab/>
        <w:t>begin_fill() und end_fill() umrahmen den Bereich, der mit der Füllfarbe „rot“ ausgefüllt wird.</w:t>
      </w:r>
    </w:p>
    <w:p w14:paraId="3DE30B6A" w14:textId="77777777" w:rsidR="007F5008" w:rsidRDefault="007F5008" w:rsidP="007F5008">
      <w:pPr>
        <w:pStyle w:val="ListingStandard"/>
      </w:pPr>
      <w:r>
        <w:tab/>
        <w:t>•</w:t>
      </w:r>
      <w:r>
        <w:tab/>
        <w:t>Das Quadrat hat 4 Seiten, je 100 Pixel lang, mit 90°-Winkeln.</w:t>
      </w:r>
    </w:p>
    <w:p w14:paraId="4A39A89D" w14:textId="77777777" w:rsidR="007F5008" w:rsidRDefault="007F5008" w:rsidP="007F5008">
      <w:pPr>
        <w:pStyle w:val="ListingStandard"/>
      </w:pPr>
    </w:p>
    <w:p w14:paraId="4EC9D529" w14:textId="21067756" w:rsidR="007F5008" w:rsidRDefault="007F5008" w:rsidP="007F5008">
      <w:pPr>
        <w:pStyle w:val="ListingStandard"/>
      </w:pPr>
      <w:r>
        <w:t>Willst du noch Varianten sehen? Z.</w:t>
      </w:r>
      <w:r>
        <w:rPr>
          <w:rFonts w:ascii="Cambria Math" w:hAnsi="Cambria Math" w:cs="Cambria Math"/>
        </w:rPr>
        <w:t> </w:t>
      </w:r>
      <w:r>
        <w:t>B. ein gedrehtes Quadrat oder mit Animation?</w:t>
      </w:r>
    </w:p>
    <w:p w14:paraId="418019A6" w14:textId="77777777" w:rsidR="007F5008" w:rsidRDefault="007F5008" w:rsidP="007F5008">
      <w:pPr>
        <w:pStyle w:val="ListingStandard"/>
      </w:pPr>
    </w:p>
    <w:p w14:paraId="36046BCA" w14:textId="77777777" w:rsidR="007F5008" w:rsidRDefault="007F5008" w:rsidP="007F5008">
      <w:pPr>
        <w:pStyle w:val="ListingStandard"/>
      </w:pPr>
    </w:p>
    <w:p w14:paraId="4BBC668A" w14:textId="2818042A" w:rsidR="007F5008" w:rsidRPr="007F5008" w:rsidRDefault="007F5008" w:rsidP="007F5008">
      <w:pPr>
        <w:pStyle w:val="ListingStandard"/>
        <w:rPr>
          <w:rStyle w:val="ListingZeichenFett"/>
        </w:rPr>
      </w:pPr>
      <w:r w:rsidRPr="007F5008">
        <w:rPr>
          <w:rStyle w:val="ListingZeichenFett"/>
        </w:rPr>
        <w:t>Erstelle ausgefüllte Quadrate, die um einen gemeinsamen Mittelpunkt um 10 Grad gegeneinander verdreht sind und abwechselnd die Farben Rot, Grün und Blau haben.</w:t>
      </w:r>
    </w:p>
    <w:p w14:paraId="75D1799C" w14:textId="77777777" w:rsidR="007F5008" w:rsidRDefault="007F5008" w:rsidP="007F5008">
      <w:pPr>
        <w:pStyle w:val="ListingStandard"/>
      </w:pPr>
    </w:p>
    <w:p w14:paraId="651CCC69" w14:textId="77777777" w:rsidR="007F5008" w:rsidRDefault="007F5008" w:rsidP="007F5008">
      <w:pPr>
        <w:pStyle w:val="ListingStandard"/>
      </w:pPr>
      <w:r>
        <w:t xml:space="preserve">Sehr coole Idee! </w:t>
      </w:r>
      <w:r>
        <w:rPr>
          <w:rFonts w:ascii="Apple Color Emoji" w:hAnsi="Apple Color Emoji" w:cs="Apple Color Emoji"/>
        </w:rPr>
        <w:t>🎨</w:t>
      </w:r>
      <w:r>
        <w:t xml:space="preserve"> Das ergibt ein schönes, sich drehendes Muster wie eine bunte Windmühle oder ein Kaleidoskop-Effekt. Hier ist der vollständige Python-Code mit der Turtle-Bibliothek, der genau das macht:</w:t>
      </w:r>
    </w:p>
    <w:p w14:paraId="1CDAD67A" w14:textId="77777777" w:rsidR="007F5008" w:rsidRDefault="007F5008" w:rsidP="007F5008">
      <w:pPr>
        <w:pStyle w:val="ListingStandard"/>
      </w:pPr>
    </w:p>
    <w:p w14:paraId="1262C33D" w14:textId="77777777" w:rsidR="007F5008" w:rsidRDefault="007F5008" w:rsidP="007F5008">
      <w:pPr>
        <w:pStyle w:val="ListingStandard"/>
      </w:pPr>
      <w:r>
        <w:t>import turtle</w:t>
      </w:r>
    </w:p>
    <w:p w14:paraId="71E8C87C" w14:textId="77777777" w:rsidR="007F5008" w:rsidRDefault="007F5008" w:rsidP="007F5008">
      <w:pPr>
        <w:pStyle w:val="ListingStandard"/>
      </w:pPr>
    </w:p>
    <w:p w14:paraId="0A602846" w14:textId="77777777" w:rsidR="007F5008" w:rsidRDefault="007F5008" w:rsidP="007F5008">
      <w:pPr>
        <w:pStyle w:val="ListingStandard"/>
      </w:pPr>
      <w:r>
        <w:t># Einstellungen</w:t>
      </w:r>
    </w:p>
    <w:p w14:paraId="25F5B636" w14:textId="77777777" w:rsidR="007F5008" w:rsidRDefault="007F5008" w:rsidP="007F5008">
      <w:pPr>
        <w:pStyle w:val="ListingStandard"/>
      </w:pPr>
      <w:r>
        <w:t>t = turtle.Turtle()</w:t>
      </w:r>
    </w:p>
    <w:p w14:paraId="5E5BF29B" w14:textId="77777777" w:rsidR="007F5008" w:rsidRDefault="007F5008" w:rsidP="007F5008">
      <w:pPr>
        <w:pStyle w:val="ListingStandard"/>
      </w:pPr>
      <w:r>
        <w:t>t.speed(0)  # Schnellste Geschwindigkeit</w:t>
      </w:r>
    </w:p>
    <w:p w14:paraId="08771EF8" w14:textId="77777777" w:rsidR="007F5008" w:rsidRDefault="007F5008" w:rsidP="007F5008">
      <w:pPr>
        <w:pStyle w:val="ListingStandard"/>
      </w:pPr>
      <w:r>
        <w:t>t.pensize(2)</w:t>
      </w:r>
    </w:p>
    <w:p w14:paraId="5CEBD0D5" w14:textId="77777777" w:rsidR="007F5008" w:rsidRDefault="007F5008" w:rsidP="007F5008">
      <w:pPr>
        <w:pStyle w:val="ListingStandard"/>
      </w:pPr>
    </w:p>
    <w:p w14:paraId="5DB752D2" w14:textId="77777777" w:rsidR="007F5008" w:rsidRDefault="007F5008" w:rsidP="007F5008">
      <w:pPr>
        <w:pStyle w:val="ListingStandard"/>
      </w:pPr>
      <w:r>
        <w:t>farben = ["red", "green", "blue"]  # Farbwechsel</w:t>
      </w:r>
    </w:p>
    <w:p w14:paraId="5CF11B27" w14:textId="77777777" w:rsidR="007F5008" w:rsidRDefault="007F5008" w:rsidP="007F5008">
      <w:pPr>
        <w:pStyle w:val="ListingStandard"/>
      </w:pPr>
    </w:p>
    <w:p w14:paraId="28AB9158" w14:textId="77777777" w:rsidR="007F5008" w:rsidRDefault="007F5008" w:rsidP="007F5008">
      <w:pPr>
        <w:pStyle w:val="ListingStandard"/>
      </w:pPr>
      <w:r>
        <w:t># 36 Quadrate = 360° / 10°</w:t>
      </w:r>
    </w:p>
    <w:p w14:paraId="58F39F34" w14:textId="77777777" w:rsidR="007F5008" w:rsidRDefault="007F5008" w:rsidP="007F5008">
      <w:pPr>
        <w:pStyle w:val="ListingStandard"/>
      </w:pPr>
      <w:r>
        <w:t>for i in range(36):</w:t>
      </w:r>
    </w:p>
    <w:p w14:paraId="152F7D9D" w14:textId="77777777" w:rsidR="007F5008" w:rsidRDefault="007F5008" w:rsidP="007F5008">
      <w:pPr>
        <w:pStyle w:val="ListingStandard"/>
      </w:pPr>
      <w:r>
        <w:lastRenderedPageBreak/>
        <w:t xml:space="preserve">    t.fillcolor(farben[i % 3])  # Wechselt Farbe: rot, grün, blau</w:t>
      </w:r>
    </w:p>
    <w:p w14:paraId="59F29CD7" w14:textId="77777777" w:rsidR="007F5008" w:rsidRDefault="007F5008" w:rsidP="007F5008">
      <w:pPr>
        <w:pStyle w:val="ListingStandard"/>
      </w:pPr>
      <w:r>
        <w:t xml:space="preserve">    t.begin_fill()</w:t>
      </w:r>
    </w:p>
    <w:p w14:paraId="4B77D5C5" w14:textId="77777777" w:rsidR="007F5008" w:rsidRDefault="007F5008" w:rsidP="007F5008">
      <w:pPr>
        <w:pStyle w:val="ListingStandard"/>
      </w:pPr>
      <w:r>
        <w:t xml:space="preserve">    </w:t>
      </w:r>
    </w:p>
    <w:p w14:paraId="4F50D576" w14:textId="77777777" w:rsidR="007F5008" w:rsidRDefault="007F5008" w:rsidP="007F5008">
      <w:pPr>
        <w:pStyle w:val="ListingStandard"/>
      </w:pPr>
      <w:r>
        <w:t xml:space="preserve">    # Quadrat zeichnen</w:t>
      </w:r>
    </w:p>
    <w:p w14:paraId="6B19E31C" w14:textId="77777777" w:rsidR="007F5008" w:rsidRDefault="007F5008" w:rsidP="007F5008">
      <w:pPr>
        <w:pStyle w:val="ListingStandard"/>
      </w:pPr>
      <w:r>
        <w:t xml:space="preserve">    for _ in range(4):</w:t>
      </w:r>
    </w:p>
    <w:p w14:paraId="5B2AA1CE" w14:textId="77777777" w:rsidR="007F5008" w:rsidRDefault="007F5008" w:rsidP="007F5008">
      <w:pPr>
        <w:pStyle w:val="ListingStandard"/>
      </w:pPr>
      <w:r>
        <w:t xml:space="preserve">        t.forward(100)</w:t>
      </w:r>
    </w:p>
    <w:p w14:paraId="0D8E469D" w14:textId="77777777" w:rsidR="007F5008" w:rsidRDefault="007F5008" w:rsidP="007F5008">
      <w:pPr>
        <w:pStyle w:val="ListingStandard"/>
      </w:pPr>
      <w:r>
        <w:t xml:space="preserve">        t.right(90)</w:t>
      </w:r>
    </w:p>
    <w:p w14:paraId="2637A24B" w14:textId="77777777" w:rsidR="007F5008" w:rsidRDefault="007F5008" w:rsidP="007F5008">
      <w:pPr>
        <w:pStyle w:val="ListingStandard"/>
      </w:pPr>
      <w:r>
        <w:t xml:space="preserve">    </w:t>
      </w:r>
    </w:p>
    <w:p w14:paraId="3F59E5FF" w14:textId="77777777" w:rsidR="007F5008" w:rsidRDefault="007F5008" w:rsidP="007F5008">
      <w:pPr>
        <w:pStyle w:val="ListingStandard"/>
      </w:pPr>
      <w:r>
        <w:t xml:space="preserve">    t.end_fill()</w:t>
      </w:r>
    </w:p>
    <w:p w14:paraId="76D93DCD" w14:textId="77777777" w:rsidR="007F5008" w:rsidRDefault="007F5008" w:rsidP="007F5008">
      <w:pPr>
        <w:pStyle w:val="ListingStandard"/>
      </w:pPr>
      <w:r>
        <w:t xml:space="preserve">    t.right(10)  # Rotation um den Mittelpunkt</w:t>
      </w:r>
    </w:p>
    <w:p w14:paraId="0724DD55" w14:textId="77777777" w:rsidR="007F5008" w:rsidRDefault="007F5008" w:rsidP="007F5008">
      <w:pPr>
        <w:pStyle w:val="ListingStandard"/>
      </w:pPr>
    </w:p>
    <w:p w14:paraId="2C4BC319" w14:textId="77777777" w:rsidR="007F5008" w:rsidRDefault="007F5008" w:rsidP="007F5008">
      <w:pPr>
        <w:pStyle w:val="ListingStandard"/>
      </w:pPr>
      <w:r>
        <w:t>turtle.done()</w:t>
      </w:r>
    </w:p>
    <w:p w14:paraId="718858EA" w14:textId="77777777" w:rsidR="007F5008" w:rsidRDefault="007F5008" w:rsidP="007F5008">
      <w:pPr>
        <w:pStyle w:val="ListingStandard"/>
      </w:pPr>
    </w:p>
    <w:p w14:paraId="16C80A1D" w14:textId="77777777" w:rsidR="007F5008" w:rsidRDefault="007F5008" w:rsidP="007F5008">
      <w:pPr>
        <w:pStyle w:val="ListingStandard"/>
      </w:pPr>
    </w:p>
    <w:p w14:paraId="1338ACD1" w14:textId="77777777" w:rsidR="007F5008" w:rsidRDefault="007F5008" w:rsidP="007F5008">
      <w:pPr>
        <w:pStyle w:val="ListingStandard"/>
      </w:pPr>
    </w:p>
    <w:p w14:paraId="004A7CD6" w14:textId="77777777" w:rsidR="007F5008" w:rsidRDefault="007F5008" w:rsidP="007F5008">
      <w:pPr>
        <w:pStyle w:val="ListingStandard"/>
      </w:pPr>
      <w:r>
        <w:t>⸻</w:t>
      </w:r>
    </w:p>
    <w:p w14:paraId="44A3C5FB" w14:textId="77777777" w:rsidR="007F5008" w:rsidRDefault="007F5008" w:rsidP="007F5008">
      <w:pPr>
        <w:pStyle w:val="ListingStandard"/>
      </w:pPr>
    </w:p>
    <w:p w14:paraId="59EEF66A" w14:textId="77777777" w:rsidR="007F5008" w:rsidRDefault="007F5008" w:rsidP="007F5008">
      <w:pPr>
        <w:pStyle w:val="ListingStandard"/>
      </w:pPr>
      <w:r>
        <w:rPr>
          <w:rFonts w:ascii="Apple Color Emoji" w:hAnsi="Apple Color Emoji" w:cs="Apple Color Emoji"/>
        </w:rPr>
        <w:t>🔍</w:t>
      </w:r>
      <w:r>
        <w:t xml:space="preserve"> Erklärung:</w:t>
      </w:r>
    </w:p>
    <w:p w14:paraId="3F702CA1" w14:textId="77777777" w:rsidR="007F5008" w:rsidRDefault="007F5008" w:rsidP="007F5008">
      <w:pPr>
        <w:pStyle w:val="ListingStandard"/>
      </w:pPr>
      <w:r>
        <w:tab/>
        <w:t>•</w:t>
      </w:r>
      <w:r>
        <w:tab/>
        <w:t>farben[i % 3] sorgt dafür, dass die Farben in der Reihenfolge Rot → Grün → Blau wiederholt werden.</w:t>
      </w:r>
    </w:p>
    <w:p w14:paraId="4D6CFA73" w14:textId="77777777" w:rsidR="007F5008" w:rsidRDefault="007F5008" w:rsidP="007F5008">
      <w:pPr>
        <w:pStyle w:val="ListingStandard"/>
      </w:pPr>
      <w:r>
        <w:tab/>
        <w:t>•</w:t>
      </w:r>
      <w:r>
        <w:tab/>
        <w:t>t.right(10) dreht die Turtle nach jedem Quadrat um 10 Grad.</w:t>
      </w:r>
    </w:p>
    <w:p w14:paraId="68D0DF13" w14:textId="77777777" w:rsidR="007F5008" w:rsidRDefault="007F5008" w:rsidP="007F5008">
      <w:pPr>
        <w:pStyle w:val="ListingStandard"/>
      </w:pPr>
      <w:r>
        <w:tab/>
        <w:t>•</w:t>
      </w:r>
      <w:r>
        <w:tab/>
        <w:t>Dadurch entstehen 36 Quadrate, die sich um 360° gleichmäßig verteilen.</w:t>
      </w:r>
    </w:p>
    <w:p w14:paraId="300AB8D1" w14:textId="77777777" w:rsidR="007F5008" w:rsidRDefault="007F5008" w:rsidP="007F5008">
      <w:pPr>
        <w:pStyle w:val="ListingStandard"/>
      </w:pPr>
    </w:p>
    <w:p w14:paraId="4CD11FC7" w14:textId="2660E665" w:rsidR="007F5008" w:rsidRDefault="007F5008" w:rsidP="007F5008">
      <w:pPr>
        <w:pStyle w:val="ListingStandard"/>
      </w:pPr>
      <w:r>
        <w:rPr>
          <w:rFonts w:ascii="Apple Color Emoji" w:hAnsi="Apple Color Emoji" w:cs="Apple Color Emoji"/>
        </w:rPr>
        <w:t>✨</w:t>
      </w:r>
      <w:r>
        <w:t xml:space="preserve"> Willst du noch Effekte wie Transparenz, kleinere Quadrate nach innen oder einen Regenbogenverlauf hinzufügen?</w:t>
      </w:r>
    </w:p>
    <w:p w14:paraId="5F32109F" w14:textId="77777777" w:rsidR="007F5008" w:rsidRDefault="007F5008" w:rsidP="007F5008">
      <w:pPr>
        <w:pStyle w:val="ListingStandard"/>
      </w:pPr>
    </w:p>
    <w:p w14:paraId="124554F1" w14:textId="77777777" w:rsidR="007F5008" w:rsidRDefault="007F5008" w:rsidP="007F5008">
      <w:pPr>
        <w:pStyle w:val="ListingStandard"/>
      </w:pPr>
    </w:p>
    <w:p w14:paraId="2FA25EA9" w14:textId="28A7C0FE" w:rsidR="00AB3C16" w:rsidRPr="00AB3C16" w:rsidRDefault="00AB3C16" w:rsidP="007F5008">
      <w:pPr>
        <w:pStyle w:val="ListingStandard"/>
        <w:rPr>
          <w:rStyle w:val="ListingZeichenFett"/>
        </w:rPr>
      </w:pPr>
      <w:r w:rsidRPr="00AB3C16">
        <w:rPr>
          <w:rStyle w:val="ListingZeichenFett"/>
        </w:rPr>
        <w:t>Erstelle mithilfe der Python-Turtle-Bibliothek eine Zeichnung des „Haus vom Nikolaus“ nach der vorgegebenen Skizze. Die Striche sollen dabei als gerade Liniensegmente gezeichnet werden.Bleibe nach dem letzten Liniensegment am letzten Punkt stehen.</w:t>
      </w:r>
    </w:p>
    <w:p w14:paraId="0FC4CC15" w14:textId="77777777" w:rsidR="00AB3C16" w:rsidRDefault="00AB3C16" w:rsidP="007F5008">
      <w:pPr>
        <w:pStyle w:val="ListingStandard"/>
      </w:pPr>
    </w:p>
    <w:p w14:paraId="3332017D" w14:textId="77777777" w:rsidR="00AB3C16" w:rsidRDefault="00AB3C16" w:rsidP="00AB3C16">
      <w:pPr>
        <w:pStyle w:val="ListingStandard"/>
      </w:pPr>
      <w:r>
        <w:t>Hier ist ein passender Python-Code mit der Turtle-Bibliothek, um das „Haus vom Nikolaus“ gemäß deiner Skizze zu zeichnen. Die Linien werden in der richtigen Reihenfolge gezeichnet und der Turtle-Cursor bleibt nach dem letzten Segment am Endpunkt stehen:</w:t>
      </w:r>
    </w:p>
    <w:p w14:paraId="206FF194" w14:textId="77777777" w:rsidR="00AB3C16" w:rsidRDefault="00AB3C16" w:rsidP="00AB3C16">
      <w:pPr>
        <w:pStyle w:val="ListingStandard"/>
      </w:pPr>
    </w:p>
    <w:p w14:paraId="01937417" w14:textId="77777777" w:rsidR="00AB3C16" w:rsidRDefault="00AB3C16" w:rsidP="00AB3C16">
      <w:pPr>
        <w:pStyle w:val="ListingStandard"/>
      </w:pPr>
      <w:r>
        <w:lastRenderedPageBreak/>
        <w:t>import turtle</w:t>
      </w:r>
    </w:p>
    <w:p w14:paraId="10D9481C" w14:textId="77777777" w:rsidR="00AB3C16" w:rsidRDefault="00AB3C16" w:rsidP="00AB3C16">
      <w:pPr>
        <w:pStyle w:val="ListingStandard"/>
      </w:pPr>
    </w:p>
    <w:p w14:paraId="7AB02506" w14:textId="77777777" w:rsidR="00AB3C16" w:rsidRDefault="00AB3C16" w:rsidP="00AB3C16">
      <w:pPr>
        <w:pStyle w:val="ListingStandard"/>
      </w:pPr>
      <w:r>
        <w:t># Fenster einrichten</w:t>
      </w:r>
    </w:p>
    <w:p w14:paraId="52894E21" w14:textId="77777777" w:rsidR="00AB3C16" w:rsidRDefault="00AB3C16" w:rsidP="00AB3C16">
      <w:pPr>
        <w:pStyle w:val="ListingStandard"/>
      </w:pPr>
      <w:r>
        <w:t>screen = turtle.Screen()</w:t>
      </w:r>
    </w:p>
    <w:p w14:paraId="78871C48" w14:textId="77777777" w:rsidR="00AB3C16" w:rsidRDefault="00AB3C16" w:rsidP="00AB3C16">
      <w:pPr>
        <w:pStyle w:val="ListingStandard"/>
      </w:pPr>
      <w:r>
        <w:t>screen.title("Haus vom Nikolaus")</w:t>
      </w:r>
    </w:p>
    <w:p w14:paraId="7254DD41" w14:textId="77777777" w:rsidR="00AB3C16" w:rsidRDefault="00AB3C16" w:rsidP="00AB3C16">
      <w:pPr>
        <w:pStyle w:val="ListingStandard"/>
      </w:pPr>
    </w:p>
    <w:p w14:paraId="3CB9046B" w14:textId="77777777" w:rsidR="00AB3C16" w:rsidRDefault="00AB3C16" w:rsidP="00AB3C16">
      <w:pPr>
        <w:pStyle w:val="ListingStandard"/>
      </w:pPr>
      <w:r>
        <w:t># Turtle initialisieren</w:t>
      </w:r>
    </w:p>
    <w:p w14:paraId="20EB55D0" w14:textId="77777777" w:rsidR="00AB3C16" w:rsidRDefault="00AB3C16" w:rsidP="00AB3C16">
      <w:pPr>
        <w:pStyle w:val="ListingStandard"/>
      </w:pPr>
      <w:r>
        <w:t>t = turtle.Turtle()</w:t>
      </w:r>
    </w:p>
    <w:p w14:paraId="7F47D756" w14:textId="77777777" w:rsidR="00AB3C16" w:rsidRDefault="00AB3C16" w:rsidP="00AB3C16">
      <w:pPr>
        <w:pStyle w:val="ListingStandard"/>
      </w:pPr>
      <w:r>
        <w:t>t.speed(2)</w:t>
      </w:r>
    </w:p>
    <w:p w14:paraId="021D0917" w14:textId="77777777" w:rsidR="00AB3C16" w:rsidRDefault="00AB3C16" w:rsidP="00AB3C16">
      <w:pPr>
        <w:pStyle w:val="ListingStandard"/>
      </w:pPr>
    </w:p>
    <w:p w14:paraId="2EF25ACC" w14:textId="77777777" w:rsidR="00AB3C16" w:rsidRDefault="00AB3C16" w:rsidP="00AB3C16">
      <w:pPr>
        <w:pStyle w:val="ListingStandard"/>
      </w:pPr>
      <w:r>
        <w:t># Koordinaten der Ecken definieren</w:t>
      </w:r>
    </w:p>
    <w:p w14:paraId="22921ABB" w14:textId="77777777" w:rsidR="00AB3C16" w:rsidRDefault="00AB3C16" w:rsidP="00AB3C16">
      <w:pPr>
        <w:pStyle w:val="ListingStandard"/>
      </w:pPr>
      <w:r>
        <w:t>unten_links = (-100, -100)</w:t>
      </w:r>
    </w:p>
    <w:p w14:paraId="5A184183" w14:textId="77777777" w:rsidR="00AB3C16" w:rsidRDefault="00AB3C16" w:rsidP="00AB3C16">
      <w:pPr>
        <w:pStyle w:val="ListingStandard"/>
      </w:pPr>
      <w:r>
        <w:t>unten_rechts = (100, -100)</w:t>
      </w:r>
    </w:p>
    <w:p w14:paraId="6F9626AA" w14:textId="77777777" w:rsidR="00AB3C16" w:rsidRDefault="00AB3C16" w:rsidP="00AB3C16">
      <w:pPr>
        <w:pStyle w:val="ListingStandard"/>
      </w:pPr>
      <w:r>
        <w:t>oben_rechts = (100, 100)</w:t>
      </w:r>
    </w:p>
    <w:p w14:paraId="6E562D0F" w14:textId="77777777" w:rsidR="00AB3C16" w:rsidRDefault="00AB3C16" w:rsidP="00AB3C16">
      <w:pPr>
        <w:pStyle w:val="ListingStandard"/>
      </w:pPr>
      <w:r>
        <w:t>oben_links = (-100, 100)</w:t>
      </w:r>
    </w:p>
    <w:p w14:paraId="7B0B8877" w14:textId="77777777" w:rsidR="00AB3C16" w:rsidRDefault="00AB3C16" w:rsidP="00AB3C16">
      <w:pPr>
        <w:pStyle w:val="ListingStandard"/>
      </w:pPr>
      <w:r>
        <w:t>dach_spitze = (0, 200)</w:t>
      </w:r>
    </w:p>
    <w:p w14:paraId="047F2C5A" w14:textId="77777777" w:rsidR="00AB3C16" w:rsidRDefault="00AB3C16" w:rsidP="00AB3C16">
      <w:pPr>
        <w:pStyle w:val="ListingStandard"/>
      </w:pPr>
    </w:p>
    <w:p w14:paraId="1DD53A8F" w14:textId="77777777" w:rsidR="00AB3C16" w:rsidRDefault="00AB3C16" w:rsidP="00AB3C16">
      <w:pPr>
        <w:pStyle w:val="ListingStandard"/>
      </w:pPr>
      <w:r>
        <w:t># Startpunkt setzen</w:t>
      </w:r>
    </w:p>
    <w:p w14:paraId="18344CD4" w14:textId="77777777" w:rsidR="00AB3C16" w:rsidRDefault="00AB3C16" w:rsidP="00AB3C16">
      <w:pPr>
        <w:pStyle w:val="ListingStandard"/>
      </w:pPr>
      <w:r>
        <w:t>t.penup()</w:t>
      </w:r>
    </w:p>
    <w:p w14:paraId="2974226E" w14:textId="77777777" w:rsidR="00AB3C16" w:rsidRDefault="00AB3C16" w:rsidP="00AB3C16">
      <w:pPr>
        <w:pStyle w:val="ListingStandard"/>
      </w:pPr>
      <w:r>
        <w:t>t.goto(unten_links)</w:t>
      </w:r>
    </w:p>
    <w:p w14:paraId="67599F63" w14:textId="77777777" w:rsidR="00AB3C16" w:rsidRDefault="00AB3C16" w:rsidP="00AB3C16">
      <w:pPr>
        <w:pStyle w:val="ListingStandard"/>
      </w:pPr>
      <w:r>
        <w:t>t.pendown()</w:t>
      </w:r>
    </w:p>
    <w:p w14:paraId="74449977" w14:textId="77777777" w:rsidR="00AB3C16" w:rsidRDefault="00AB3C16" w:rsidP="00AB3C16">
      <w:pPr>
        <w:pStyle w:val="ListingStandard"/>
      </w:pPr>
    </w:p>
    <w:p w14:paraId="06C057C8" w14:textId="77777777" w:rsidR="00AB3C16" w:rsidRDefault="00AB3C16" w:rsidP="00AB3C16">
      <w:pPr>
        <w:pStyle w:val="ListingStandard"/>
      </w:pPr>
      <w:r>
        <w:t># Linien in der richtigen Reihenfolge zeichnen</w:t>
      </w:r>
    </w:p>
    <w:p w14:paraId="1BF43633" w14:textId="77777777" w:rsidR="00AB3C16" w:rsidRDefault="00AB3C16" w:rsidP="00AB3C16">
      <w:pPr>
        <w:pStyle w:val="ListingStandard"/>
      </w:pPr>
      <w:r>
        <w:t>t.goto(unten_rechts)      # Basis</w:t>
      </w:r>
    </w:p>
    <w:p w14:paraId="02D01241" w14:textId="77777777" w:rsidR="00AB3C16" w:rsidRDefault="00AB3C16" w:rsidP="00AB3C16">
      <w:pPr>
        <w:pStyle w:val="ListingStandard"/>
      </w:pPr>
      <w:r>
        <w:t>t.goto(oben_rechts)       # rechte Wand</w:t>
      </w:r>
    </w:p>
    <w:p w14:paraId="03590549" w14:textId="77777777" w:rsidR="00AB3C16" w:rsidRDefault="00AB3C16" w:rsidP="00AB3C16">
      <w:pPr>
        <w:pStyle w:val="ListingStandard"/>
      </w:pPr>
      <w:r>
        <w:t>t.goto(oben_links)        # Dachboden</w:t>
      </w:r>
    </w:p>
    <w:p w14:paraId="092C6172" w14:textId="77777777" w:rsidR="00AB3C16" w:rsidRDefault="00AB3C16" w:rsidP="00AB3C16">
      <w:pPr>
        <w:pStyle w:val="ListingStandard"/>
      </w:pPr>
      <w:r>
        <w:t>t.goto(unten_links)       # linke Wand</w:t>
      </w:r>
    </w:p>
    <w:p w14:paraId="06A30511" w14:textId="77777777" w:rsidR="00AB3C16" w:rsidRDefault="00AB3C16" w:rsidP="00AB3C16">
      <w:pPr>
        <w:pStyle w:val="ListingStandard"/>
      </w:pPr>
      <w:r>
        <w:t>t.goto(oben_rechts)       # Diagonale 1</w:t>
      </w:r>
    </w:p>
    <w:p w14:paraId="370600F0" w14:textId="77777777" w:rsidR="00AB3C16" w:rsidRDefault="00AB3C16" w:rsidP="00AB3C16">
      <w:pPr>
        <w:pStyle w:val="ListingStandard"/>
      </w:pPr>
      <w:r>
        <w:t>t.goto(dach_spitze)       # Dach rechts</w:t>
      </w:r>
    </w:p>
    <w:p w14:paraId="7C5EBB76" w14:textId="77777777" w:rsidR="00AB3C16" w:rsidRDefault="00AB3C16" w:rsidP="00AB3C16">
      <w:pPr>
        <w:pStyle w:val="ListingStandard"/>
      </w:pPr>
      <w:r>
        <w:t>t.goto(oben_links)        # Dach links</w:t>
      </w:r>
    </w:p>
    <w:p w14:paraId="594AA869" w14:textId="77777777" w:rsidR="00AB3C16" w:rsidRDefault="00AB3C16" w:rsidP="00AB3C16">
      <w:pPr>
        <w:pStyle w:val="ListingStandard"/>
      </w:pPr>
      <w:r>
        <w:t>t.goto(unten_rechts)      # Diagonale 2</w:t>
      </w:r>
    </w:p>
    <w:p w14:paraId="202B9871" w14:textId="77777777" w:rsidR="00AB3C16" w:rsidRDefault="00AB3C16" w:rsidP="00AB3C16">
      <w:pPr>
        <w:pStyle w:val="ListingStandard"/>
      </w:pPr>
    </w:p>
    <w:p w14:paraId="4383E7CA" w14:textId="77777777" w:rsidR="00AB3C16" w:rsidRDefault="00AB3C16" w:rsidP="00AB3C16">
      <w:pPr>
        <w:pStyle w:val="ListingStandard"/>
      </w:pPr>
      <w:r>
        <w:t># Fenster offen halten</w:t>
      </w:r>
    </w:p>
    <w:p w14:paraId="366007D3" w14:textId="77777777" w:rsidR="00AB3C16" w:rsidRDefault="00AB3C16" w:rsidP="00AB3C16">
      <w:pPr>
        <w:pStyle w:val="ListingStandard"/>
      </w:pPr>
      <w:r>
        <w:t>turtle.done()</w:t>
      </w:r>
    </w:p>
    <w:p w14:paraId="1D190285" w14:textId="77777777" w:rsidR="00AB3C16" w:rsidRDefault="00AB3C16" w:rsidP="00AB3C16">
      <w:pPr>
        <w:pStyle w:val="ListingStandard"/>
      </w:pPr>
    </w:p>
    <w:p w14:paraId="2979865F" w14:textId="63826C20" w:rsidR="00AB3C16" w:rsidRDefault="00AB3C16" w:rsidP="00AB3C16">
      <w:pPr>
        <w:pStyle w:val="ListingStandard"/>
      </w:pPr>
      <w:r>
        <w:t>Wenn du magst, kann ich dir auch helfen, eine alternative Linienreihenfolge zu verwenden oder es als Animation aufzubereiten. Sag einfach Bescheid!</w:t>
      </w:r>
    </w:p>
    <w:p w14:paraId="105EAA6E" w14:textId="77777777" w:rsidR="00AB3C16" w:rsidRDefault="00AB3C16" w:rsidP="00AB3C16">
      <w:pPr>
        <w:pStyle w:val="ListingStandard"/>
      </w:pPr>
    </w:p>
    <w:p w14:paraId="5C8752DE" w14:textId="5326CFCF" w:rsidR="00AB3C16" w:rsidRPr="00E470A3" w:rsidRDefault="00E470A3" w:rsidP="00AB3C16">
      <w:pPr>
        <w:pStyle w:val="ListingStandard"/>
        <w:rPr>
          <w:rStyle w:val="ListingZeichenFett"/>
        </w:rPr>
      </w:pPr>
      <w:r w:rsidRPr="00E470A3">
        <w:rPr>
          <w:rStyle w:val="ListingZeichenFett"/>
        </w:rPr>
        <w:lastRenderedPageBreak/>
        <w:t>Gibt es eine Python-Bibliothek, mit der man einen Würfel in 3-dimensionaler Darstellung zeichnen kann?</w:t>
      </w:r>
    </w:p>
    <w:p w14:paraId="5D6126F1" w14:textId="77777777" w:rsidR="00E470A3" w:rsidRDefault="00E470A3" w:rsidP="00AB3C16">
      <w:pPr>
        <w:pStyle w:val="ListingStandard"/>
      </w:pPr>
    </w:p>
    <w:p w14:paraId="797A0B92" w14:textId="77777777" w:rsidR="00E470A3" w:rsidRDefault="00E470A3" w:rsidP="00E470A3">
      <w:pPr>
        <w:pStyle w:val="ListingStandard"/>
      </w:pPr>
      <w:r>
        <w:t>Ja, es gibt mehrere Python-Bibliotheken, mit denen du einen Würfel in 3D darstellen kannst. Die am häufigsten verwendeten sind:</w:t>
      </w:r>
    </w:p>
    <w:p w14:paraId="5A1AE6FC" w14:textId="77777777" w:rsidR="00E470A3" w:rsidRDefault="00E470A3" w:rsidP="00E470A3">
      <w:pPr>
        <w:pStyle w:val="ListingStandard"/>
      </w:pPr>
    </w:p>
    <w:p w14:paraId="551C30A1" w14:textId="77777777" w:rsidR="00E470A3" w:rsidRDefault="00E470A3" w:rsidP="00E470A3">
      <w:pPr>
        <w:pStyle w:val="ListingStandard"/>
      </w:pPr>
      <w:r>
        <w:t>⸻</w:t>
      </w:r>
    </w:p>
    <w:p w14:paraId="35827D96" w14:textId="77777777" w:rsidR="00E470A3" w:rsidRDefault="00E470A3" w:rsidP="00E470A3">
      <w:pPr>
        <w:pStyle w:val="ListingStandard"/>
      </w:pPr>
    </w:p>
    <w:p w14:paraId="6A18A8F3" w14:textId="77777777" w:rsidR="00E470A3" w:rsidRDefault="00E470A3" w:rsidP="00E470A3">
      <w:pPr>
        <w:pStyle w:val="ListingStandard"/>
      </w:pPr>
      <w:r>
        <w:rPr>
          <w:rFonts w:ascii="Apple Color Emoji" w:hAnsi="Apple Color Emoji" w:cs="Apple Color Emoji"/>
        </w:rPr>
        <w:t>🧰</w:t>
      </w:r>
      <w:r>
        <w:t xml:space="preserve"> 1. Matplotlib (mit mpl_toolkits.mplot3d)</w:t>
      </w:r>
    </w:p>
    <w:p w14:paraId="4F165ABA" w14:textId="77777777" w:rsidR="00E470A3" w:rsidRDefault="00E470A3" w:rsidP="00E470A3">
      <w:pPr>
        <w:pStyle w:val="ListingStandard"/>
      </w:pPr>
    </w:p>
    <w:p w14:paraId="27A3735B" w14:textId="77777777" w:rsidR="00E470A3" w:rsidRDefault="00E470A3" w:rsidP="00E470A3">
      <w:pPr>
        <w:pStyle w:val="ListingStandard"/>
      </w:pPr>
      <w:r>
        <w:t>Vorteile:</w:t>
      </w:r>
    </w:p>
    <w:p w14:paraId="448D1F1C" w14:textId="77777777" w:rsidR="00E470A3" w:rsidRDefault="00E470A3" w:rsidP="00E470A3">
      <w:pPr>
        <w:pStyle w:val="ListingStandard"/>
      </w:pPr>
      <w:r>
        <w:tab/>
        <w:t>•</w:t>
      </w:r>
      <w:r>
        <w:tab/>
        <w:t>Standardbibliothek für Visualisierungen</w:t>
      </w:r>
    </w:p>
    <w:p w14:paraId="74EF3FB9" w14:textId="77777777" w:rsidR="00E470A3" w:rsidRDefault="00E470A3" w:rsidP="00E470A3">
      <w:pPr>
        <w:pStyle w:val="ListingStandard"/>
      </w:pPr>
      <w:r>
        <w:tab/>
        <w:t>•</w:t>
      </w:r>
      <w:r>
        <w:tab/>
        <w:t>Einfach zu benutzen</w:t>
      </w:r>
    </w:p>
    <w:p w14:paraId="196C9226" w14:textId="77777777" w:rsidR="00E470A3" w:rsidRDefault="00E470A3" w:rsidP="00E470A3">
      <w:pPr>
        <w:pStyle w:val="ListingStandard"/>
      </w:pPr>
      <w:r>
        <w:tab/>
        <w:t>•</w:t>
      </w:r>
      <w:r>
        <w:tab/>
        <w:t>Keine zusätzliche Installation notwendig, wenn du Matplotlib bereits hast</w:t>
      </w:r>
    </w:p>
    <w:p w14:paraId="752F6B88" w14:textId="77777777" w:rsidR="00E470A3" w:rsidRDefault="00E470A3" w:rsidP="00E470A3">
      <w:pPr>
        <w:pStyle w:val="ListingStandard"/>
      </w:pPr>
    </w:p>
    <w:p w14:paraId="373D354C" w14:textId="77777777" w:rsidR="00E470A3" w:rsidRDefault="00E470A3" w:rsidP="00E470A3">
      <w:pPr>
        <w:pStyle w:val="ListingStandard"/>
      </w:pPr>
      <w:r>
        <w:t>Beispiel:</w:t>
      </w:r>
    </w:p>
    <w:p w14:paraId="423265DF" w14:textId="77777777" w:rsidR="00E470A3" w:rsidRDefault="00E470A3" w:rsidP="00E470A3">
      <w:pPr>
        <w:pStyle w:val="ListingStandard"/>
      </w:pPr>
    </w:p>
    <w:p w14:paraId="227AFDDF" w14:textId="77777777" w:rsidR="00E470A3" w:rsidRDefault="00E470A3" w:rsidP="00E470A3">
      <w:pPr>
        <w:pStyle w:val="ListingStandard"/>
      </w:pPr>
      <w:r>
        <w:t>import matplotlib.pyplot as plt</w:t>
      </w:r>
    </w:p>
    <w:p w14:paraId="636A1007" w14:textId="77777777" w:rsidR="00E470A3" w:rsidRDefault="00E470A3" w:rsidP="00E470A3">
      <w:pPr>
        <w:pStyle w:val="ListingStandard"/>
      </w:pPr>
      <w:r>
        <w:t>from mpl_toolkits.mplot3d.art3d import Poly3DCollection</w:t>
      </w:r>
    </w:p>
    <w:p w14:paraId="76F5C956" w14:textId="77777777" w:rsidR="00E470A3" w:rsidRDefault="00E470A3" w:rsidP="00E470A3">
      <w:pPr>
        <w:pStyle w:val="ListingStandard"/>
      </w:pPr>
      <w:r>
        <w:t>import numpy as np</w:t>
      </w:r>
    </w:p>
    <w:p w14:paraId="4E39DE8E" w14:textId="77777777" w:rsidR="00E470A3" w:rsidRDefault="00E470A3" w:rsidP="00E470A3">
      <w:pPr>
        <w:pStyle w:val="ListingStandard"/>
      </w:pPr>
    </w:p>
    <w:p w14:paraId="1D1BC03C" w14:textId="77777777" w:rsidR="00E470A3" w:rsidRDefault="00E470A3" w:rsidP="00E470A3">
      <w:pPr>
        <w:pStyle w:val="ListingStandard"/>
      </w:pPr>
      <w:r>
        <w:t>fig = plt.figure()</w:t>
      </w:r>
    </w:p>
    <w:p w14:paraId="4CAA7EAF" w14:textId="77777777" w:rsidR="00E470A3" w:rsidRDefault="00E470A3" w:rsidP="00E470A3">
      <w:pPr>
        <w:pStyle w:val="ListingStandard"/>
      </w:pPr>
      <w:r>
        <w:t>ax = fig.add_subplot(111, projection='3d')</w:t>
      </w:r>
    </w:p>
    <w:p w14:paraId="43CAE4F4" w14:textId="77777777" w:rsidR="00E470A3" w:rsidRDefault="00E470A3" w:rsidP="00E470A3">
      <w:pPr>
        <w:pStyle w:val="ListingStandard"/>
      </w:pPr>
    </w:p>
    <w:p w14:paraId="59BE3543" w14:textId="77777777" w:rsidR="00E470A3" w:rsidRDefault="00E470A3" w:rsidP="00E470A3">
      <w:pPr>
        <w:pStyle w:val="ListingStandard"/>
      </w:pPr>
      <w:r>
        <w:t># Eckpunkte des Würfels</w:t>
      </w:r>
    </w:p>
    <w:p w14:paraId="710E3643" w14:textId="77777777" w:rsidR="00E470A3" w:rsidRDefault="00E470A3" w:rsidP="00E470A3">
      <w:pPr>
        <w:pStyle w:val="ListingStandard"/>
      </w:pPr>
      <w:r>
        <w:t>points = np.array([[0, 0, 0],</w:t>
      </w:r>
    </w:p>
    <w:p w14:paraId="494489E5" w14:textId="77777777" w:rsidR="00E470A3" w:rsidRDefault="00E470A3" w:rsidP="00E470A3">
      <w:pPr>
        <w:pStyle w:val="ListingStandard"/>
      </w:pPr>
      <w:r>
        <w:t xml:space="preserve">                   [1, 0, 0],</w:t>
      </w:r>
    </w:p>
    <w:p w14:paraId="656B030F" w14:textId="77777777" w:rsidR="00E470A3" w:rsidRDefault="00E470A3" w:rsidP="00E470A3">
      <w:pPr>
        <w:pStyle w:val="ListingStandard"/>
      </w:pPr>
      <w:r>
        <w:t xml:space="preserve">                   [1, 1, 0],</w:t>
      </w:r>
    </w:p>
    <w:p w14:paraId="556153BA" w14:textId="77777777" w:rsidR="00E470A3" w:rsidRDefault="00E470A3" w:rsidP="00E470A3">
      <w:pPr>
        <w:pStyle w:val="ListingStandard"/>
      </w:pPr>
      <w:r>
        <w:t xml:space="preserve">                   [0, 1, 0],</w:t>
      </w:r>
    </w:p>
    <w:p w14:paraId="11D5FB63" w14:textId="77777777" w:rsidR="00E470A3" w:rsidRDefault="00E470A3" w:rsidP="00E470A3">
      <w:pPr>
        <w:pStyle w:val="ListingStandard"/>
      </w:pPr>
      <w:r>
        <w:t xml:space="preserve">                   [0, 0, 1],</w:t>
      </w:r>
    </w:p>
    <w:p w14:paraId="5919BF42" w14:textId="77777777" w:rsidR="00E470A3" w:rsidRDefault="00E470A3" w:rsidP="00E470A3">
      <w:pPr>
        <w:pStyle w:val="ListingStandard"/>
      </w:pPr>
      <w:r>
        <w:t xml:space="preserve">                   [1, 0, 1],</w:t>
      </w:r>
    </w:p>
    <w:p w14:paraId="4BCB2CF4" w14:textId="77777777" w:rsidR="00E470A3" w:rsidRDefault="00E470A3" w:rsidP="00E470A3">
      <w:pPr>
        <w:pStyle w:val="ListingStandard"/>
      </w:pPr>
      <w:r>
        <w:t xml:space="preserve">                   [1, 1, 1],</w:t>
      </w:r>
    </w:p>
    <w:p w14:paraId="4C886EA5" w14:textId="77777777" w:rsidR="00E470A3" w:rsidRDefault="00E470A3" w:rsidP="00E470A3">
      <w:pPr>
        <w:pStyle w:val="ListingStandard"/>
      </w:pPr>
      <w:r>
        <w:t xml:space="preserve">                   [0, 1, 1]])</w:t>
      </w:r>
    </w:p>
    <w:p w14:paraId="2909A043" w14:textId="77777777" w:rsidR="00E470A3" w:rsidRDefault="00E470A3" w:rsidP="00E470A3">
      <w:pPr>
        <w:pStyle w:val="ListingStandard"/>
      </w:pPr>
    </w:p>
    <w:p w14:paraId="7155E887" w14:textId="77777777" w:rsidR="00E470A3" w:rsidRDefault="00E470A3" w:rsidP="00E470A3">
      <w:pPr>
        <w:pStyle w:val="ListingStandard"/>
      </w:pPr>
      <w:r>
        <w:t># Würfelflächen</w:t>
      </w:r>
    </w:p>
    <w:p w14:paraId="07C67A1C" w14:textId="77777777" w:rsidR="00E470A3" w:rsidRDefault="00E470A3" w:rsidP="00E470A3">
      <w:pPr>
        <w:pStyle w:val="ListingStandard"/>
      </w:pPr>
      <w:r>
        <w:t>faces = [[points[j] for j in [0,1,2,3]],</w:t>
      </w:r>
    </w:p>
    <w:p w14:paraId="64472969" w14:textId="77777777" w:rsidR="00E470A3" w:rsidRDefault="00E470A3" w:rsidP="00E470A3">
      <w:pPr>
        <w:pStyle w:val="ListingStandard"/>
      </w:pPr>
      <w:r>
        <w:t xml:space="preserve">         [points[j] for j in [4,5,6,7]],</w:t>
      </w:r>
    </w:p>
    <w:p w14:paraId="190C858D" w14:textId="77777777" w:rsidR="00E470A3" w:rsidRDefault="00E470A3" w:rsidP="00E470A3">
      <w:pPr>
        <w:pStyle w:val="ListingStandard"/>
      </w:pPr>
      <w:r>
        <w:lastRenderedPageBreak/>
        <w:t xml:space="preserve">         [points[j] for j in [0,1,5,4]],</w:t>
      </w:r>
    </w:p>
    <w:p w14:paraId="106C34FD" w14:textId="77777777" w:rsidR="00E470A3" w:rsidRDefault="00E470A3" w:rsidP="00E470A3">
      <w:pPr>
        <w:pStyle w:val="ListingStandard"/>
      </w:pPr>
      <w:r>
        <w:t xml:space="preserve">         [points[j] for j in [2,3,7,6]],</w:t>
      </w:r>
    </w:p>
    <w:p w14:paraId="22397B52" w14:textId="77777777" w:rsidR="00E470A3" w:rsidRDefault="00E470A3" w:rsidP="00E470A3">
      <w:pPr>
        <w:pStyle w:val="ListingStandard"/>
      </w:pPr>
      <w:r>
        <w:t xml:space="preserve">         [points[j] for j in [1,2,6,5]],</w:t>
      </w:r>
    </w:p>
    <w:p w14:paraId="123CAF1D" w14:textId="77777777" w:rsidR="00E470A3" w:rsidRDefault="00E470A3" w:rsidP="00E470A3">
      <w:pPr>
        <w:pStyle w:val="ListingStandard"/>
      </w:pPr>
      <w:r>
        <w:t xml:space="preserve">         [points[j] for j in [4,7,3,0]]]</w:t>
      </w:r>
    </w:p>
    <w:p w14:paraId="3D16B976" w14:textId="77777777" w:rsidR="00E470A3" w:rsidRDefault="00E470A3" w:rsidP="00E470A3">
      <w:pPr>
        <w:pStyle w:val="ListingStandard"/>
      </w:pPr>
    </w:p>
    <w:p w14:paraId="2BD5BA1C" w14:textId="77777777" w:rsidR="00E470A3" w:rsidRDefault="00E470A3" w:rsidP="00E470A3">
      <w:pPr>
        <w:pStyle w:val="ListingStandard"/>
      </w:pPr>
      <w:r>
        <w:t>ax.add_collection3d(Poly3DCollection(faces, facecolors='skyblue', linewidths=1, edgecolors='black', alpha=0.7))</w:t>
      </w:r>
    </w:p>
    <w:p w14:paraId="4151A0A2" w14:textId="77777777" w:rsidR="00E470A3" w:rsidRDefault="00E470A3" w:rsidP="00E470A3">
      <w:pPr>
        <w:pStyle w:val="ListingStandard"/>
      </w:pPr>
      <w:r>
        <w:t>ax.set_xlim([0, 1])</w:t>
      </w:r>
    </w:p>
    <w:p w14:paraId="738C463C" w14:textId="77777777" w:rsidR="00E470A3" w:rsidRDefault="00E470A3" w:rsidP="00E470A3">
      <w:pPr>
        <w:pStyle w:val="ListingStandard"/>
      </w:pPr>
      <w:r>
        <w:t>ax.set_ylim([0, 1])</w:t>
      </w:r>
    </w:p>
    <w:p w14:paraId="676F4E67" w14:textId="77777777" w:rsidR="00E470A3" w:rsidRDefault="00E470A3" w:rsidP="00E470A3">
      <w:pPr>
        <w:pStyle w:val="ListingStandard"/>
      </w:pPr>
      <w:r>
        <w:t>ax.set_zlim([0, 1])</w:t>
      </w:r>
    </w:p>
    <w:p w14:paraId="341FA0C2" w14:textId="77777777" w:rsidR="00E470A3" w:rsidRDefault="00E470A3" w:rsidP="00E470A3">
      <w:pPr>
        <w:pStyle w:val="ListingStandard"/>
      </w:pPr>
      <w:r>
        <w:t>plt.show()</w:t>
      </w:r>
    </w:p>
    <w:p w14:paraId="3C66F610" w14:textId="77777777" w:rsidR="00E470A3" w:rsidRDefault="00E470A3" w:rsidP="00E470A3">
      <w:pPr>
        <w:pStyle w:val="ListingStandard"/>
      </w:pPr>
    </w:p>
    <w:p w14:paraId="54FA9782" w14:textId="77777777" w:rsidR="00E470A3" w:rsidRDefault="00E470A3" w:rsidP="00E470A3">
      <w:pPr>
        <w:pStyle w:val="ListingStandard"/>
      </w:pPr>
    </w:p>
    <w:p w14:paraId="2C932BF2" w14:textId="77777777" w:rsidR="00E470A3" w:rsidRDefault="00E470A3" w:rsidP="00E470A3">
      <w:pPr>
        <w:pStyle w:val="ListingStandard"/>
      </w:pPr>
    </w:p>
    <w:p w14:paraId="2509B4F6" w14:textId="77777777" w:rsidR="00E470A3" w:rsidRDefault="00E470A3" w:rsidP="00E470A3">
      <w:pPr>
        <w:pStyle w:val="ListingStandard"/>
      </w:pPr>
      <w:r>
        <w:t>⸻</w:t>
      </w:r>
    </w:p>
    <w:p w14:paraId="0070173D" w14:textId="77777777" w:rsidR="00E470A3" w:rsidRDefault="00E470A3" w:rsidP="00E470A3">
      <w:pPr>
        <w:pStyle w:val="ListingStandard"/>
      </w:pPr>
    </w:p>
    <w:p w14:paraId="673838C7" w14:textId="77777777" w:rsidR="00E470A3" w:rsidRDefault="00E470A3" w:rsidP="00E470A3">
      <w:pPr>
        <w:pStyle w:val="ListingStandard"/>
      </w:pPr>
      <w:r>
        <w:rPr>
          <w:rFonts w:ascii="Apple Color Emoji" w:hAnsi="Apple Color Emoji" w:cs="Apple Color Emoji"/>
        </w:rPr>
        <w:t>🧱</w:t>
      </w:r>
      <w:r>
        <w:t xml:space="preserve"> 2. VTK oder PyVista</w:t>
      </w:r>
    </w:p>
    <w:p w14:paraId="72E71E48" w14:textId="77777777" w:rsidR="00E470A3" w:rsidRDefault="00E470A3" w:rsidP="00E470A3">
      <w:pPr>
        <w:pStyle w:val="ListingStandard"/>
      </w:pPr>
    </w:p>
    <w:p w14:paraId="27819C5B" w14:textId="77777777" w:rsidR="00E470A3" w:rsidRDefault="00E470A3" w:rsidP="00E470A3">
      <w:pPr>
        <w:pStyle w:val="ListingStandard"/>
      </w:pPr>
      <w:r>
        <w:t>Vorteile:</w:t>
      </w:r>
    </w:p>
    <w:p w14:paraId="32580DA0" w14:textId="77777777" w:rsidR="00E470A3" w:rsidRDefault="00E470A3" w:rsidP="00E470A3">
      <w:pPr>
        <w:pStyle w:val="ListingStandard"/>
      </w:pPr>
      <w:r>
        <w:tab/>
        <w:t>•</w:t>
      </w:r>
      <w:r>
        <w:tab/>
        <w:t>Hochleistungs-3D-Grafik</w:t>
      </w:r>
    </w:p>
    <w:p w14:paraId="770F804C" w14:textId="77777777" w:rsidR="00E470A3" w:rsidRDefault="00E470A3" w:rsidP="00E470A3">
      <w:pPr>
        <w:pStyle w:val="ListingStandard"/>
      </w:pPr>
      <w:r>
        <w:tab/>
        <w:t>•</w:t>
      </w:r>
      <w:r>
        <w:tab/>
        <w:t>Interaktive Darstellung</w:t>
      </w:r>
    </w:p>
    <w:p w14:paraId="28B9E743" w14:textId="77777777" w:rsidR="00E470A3" w:rsidRDefault="00E470A3" w:rsidP="00E470A3">
      <w:pPr>
        <w:pStyle w:val="ListingStandard"/>
      </w:pPr>
      <w:r>
        <w:tab/>
        <w:t>•</w:t>
      </w:r>
      <w:r>
        <w:tab/>
        <w:t>Ideal für komplexe Geometrien</w:t>
      </w:r>
    </w:p>
    <w:p w14:paraId="7EE9AE5B" w14:textId="77777777" w:rsidR="00E470A3" w:rsidRDefault="00E470A3" w:rsidP="00E470A3">
      <w:pPr>
        <w:pStyle w:val="ListingStandard"/>
      </w:pPr>
    </w:p>
    <w:p w14:paraId="65D2E207" w14:textId="77777777" w:rsidR="00E470A3" w:rsidRDefault="00E470A3" w:rsidP="00E470A3">
      <w:pPr>
        <w:pStyle w:val="ListingStandard"/>
      </w:pPr>
      <w:r>
        <w:t>Nachteil: Etwas komplexer, benötigt zusätzliche Installation</w:t>
      </w:r>
    </w:p>
    <w:p w14:paraId="663601E1" w14:textId="77777777" w:rsidR="00E470A3" w:rsidRDefault="00E470A3" w:rsidP="00E470A3">
      <w:pPr>
        <w:pStyle w:val="ListingStandard"/>
      </w:pPr>
    </w:p>
    <w:p w14:paraId="40F2FEB0" w14:textId="77777777" w:rsidR="00E470A3" w:rsidRDefault="00E470A3" w:rsidP="00E470A3">
      <w:pPr>
        <w:pStyle w:val="ListingStandard"/>
      </w:pPr>
      <w:r>
        <w:t>⸻</w:t>
      </w:r>
    </w:p>
    <w:p w14:paraId="452179A2" w14:textId="77777777" w:rsidR="00E470A3" w:rsidRDefault="00E470A3" w:rsidP="00E470A3">
      <w:pPr>
        <w:pStyle w:val="ListingStandard"/>
      </w:pPr>
    </w:p>
    <w:p w14:paraId="30441192" w14:textId="77777777" w:rsidR="00E470A3" w:rsidRDefault="00E470A3" w:rsidP="00E470A3">
      <w:pPr>
        <w:pStyle w:val="ListingStandard"/>
      </w:pPr>
      <w:r>
        <w:rPr>
          <w:rFonts w:ascii="Apple Color Emoji" w:hAnsi="Apple Color Emoji" w:cs="Apple Color Emoji"/>
        </w:rPr>
        <w:t>🕹️</w:t>
      </w:r>
      <w:r>
        <w:t xml:space="preserve"> 3. VPython</w:t>
      </w:r>
    </w:p>
    <w:p w14:paraId="3E62E016" w14:textId="77777777" w:rsidR="00E470A3" w:rsidRDefault="00E470A3" w:rsidP="00E470A3">
      <w:pPr>
        <w:pStyle w:val="ListingStandard"/>
      </w:pPr>
    </w:p>
    <w:p w14:paraId="723B81DB" w14:textId="77777777" w:rsidR="00E470A3" w:rsidRDefault="00E470A3" w:rsidP="00E470A3">
      <w:pPr>
        <w:pStyle w:val="ListingStandard"/>
      </w:pPr>
      <w:r>
        <w:t>Vorteile:</w:t>
      </w:r>
    </w:p>
    <w:p w14:paraId="6FF1B4E7" w14:textId="77777777" w:rsidR="00E470A3" w:rsidRDefault="00E470A3" w:rsidP="00E470A3">
      <w:pPr>
        <w:pStyle w:val="ListingStandard"/>
      </w:pPr>
      <w:r>
        <w:tab/>
        <w:t>•</w:t>
      </w:r>
      <w:r>
        <w:tab/>
        <w:t>Echtzeit-3D-Darstellung in Browser oder Fenster</w:t>
      </w:r>
    </w:p>
    <w:p w14:paraId="26B5F5FC" w14:textId="77777777" w:rsidR="00E470A3" w:rsidRDefault="00E470A3" w:rsidP="00E470A3">
      <w:pPr>
        <w:pStyle w:val="ListingStandard"/>
      </w:pPr>
      <w:r>
        <w:tab/>
        <w:t>•</w:t>
      </w:r>
      <w:r>
        <w:tab/>
        <w:t>Einfacher Code, besonders für Animationen</w:t>
      </w:r>
    </w:p>
    <w:p w14:paraId="2DAA85F6" w14:textId="77777777" w:rsidR="00E470A3" w:rsidRDefault="00E470A3" w:rsidP="00E470A3">
      <w:pPr>
        <w:pStyle w:val="ListingStandard"/>
      </w:pPr>
    </w:p>
    <w:p w14:paraId="01E1F7CD" w14:textId="77777777" w:rsidR="00E470A3" w:rsidRDefault="00E470A3" w:rsidP="00E470A3">
      <w:pPr>
        <w:pStyle w:val="ListingStandard"/>
      </w:pPr>
      <w:r>
        <w:t>Beispiel:</w:t>
      </w:r>
    </w:p>
    <w:p w14:paraId="54EC273F" w14:textId="77777777" w:rsidR="00E470A3" w:rsidRDefault="00E470A3" w:rsidP="00E470A3">
      <w:pPr>
        <w:pStyle w:val="ListingStandard"/>
      </w:pPr>
    </w:p>
    <w:p w14:paraId="02AA8970" w14:textId="77777777" w:rsidR="00E470A3" w:rsidRDefault="00E470A3" w:rsidP="00E470A3">
      <w:pPr>
        <w:pStyle w:val="ListingStandard"/>
      </w:pPr>
      <w:r>
        <w:t>from vpython import box, vector</w:t>
      </w:r>
    </w:p>
    <w:p w14:paraId="6367473B" w14:textId="77777777" w:rsidR="00E470A3" w:rsidRDefault="00E470A3" w:rsidP="00E470A3">
      <w:pPr>
        <w:pStyle w:val="ListingStandard"/>
      </w:pPr>
    </w:p>
    <w:p w14:paraId="0C248F76" w14:textId="77777777" w:rsidR="00E470A3" w:rsidRDefault="00E470A3" w:rsidP="00E470A3">
      <w:pPr>
        <w:pStyle w:val="ListingStandard"/>
      </w:pPr>
      <w:r>
        <w:t>box(pos=vector(0,0,0), size=vector(1,1,1), color=vector(0,0.5,1))</w:t>
      </w:r>
    </w:p>
    <w:p w14:paraId="71A050FF" w14:textId="77777777" w:rsidR="00E470A3" w:rsidRDefault="00E470A3" w:rsidP="00E470A3">
      <w:pPr>
        <w:pStyle w:val="ListingStandard"/>
      </w:pPr>
    </w:p>
    <w:p w14:paraId="2E502A25" w14:textId="77777777" w:rsidR="00E470A3" w:rsidRDefault="00E470A3" w:rsidP="00E470A3">
      <w:pPr>
        <w:pStyle w:val="ListingStandard"/>
      </w:pPr>
    </w:p>
    <w:p w14:paraId="546D894F" w14:textId="77777777" w:rsidR="00E470A3" w:rsidRDefault="00E470A3" w:rsidP="00E470A3">
      <w:pPr>
        <w:pStyle w:val="ListingStandard"/>
      </w:pPr>
    </w:p>
    <w:p w14:paraId="09397A90" w14:textId="77777777" w:rsidR="00E470A3" w:rsidRDefault="00E470A3" w:rsidP="00E470A3">
      <w:pPr>
        <w:pStyle w:val="ListingStandard"/>
      </w:pPr>
      <w:r>
        <w:t>⸻</w:t>
      </w:r>
    </w:p>
    <w:p w14:paraId="7D1F9823" w14:textId="77777777" w:rsidR="00E470A3" w:rsidRDefault="00E470A3" w:rsidP="00E470A3">
      <w:pPr>
        <w:pStyle w:val="ListingStandard"/>
      </w:pPr>
    </w:p>
    <w:p w14:paraId="401C6EE6" w14:textId="77777777" w:rsidR="00E470A3" w:rsidRDefault="00E470A3" w:rsidP="00E470A3">
      <w:pPr>
        <w:pStyle w:val="ListingStandard"/>
      </w:pPr>
      <w:r>
        <w:t>Fazit:</w:t>
      </w:r>
    </w:p>
    <w:p w14:paraId="1DD754E2" w14:textId="77777777" w:rsidR="00E470A3" w:rsidRDefault="00E470A3" w:rsidP="00E470A3">
      <w:pPr>
        <w:pStyle w:val="ListingStandard"/>
      </w:pPr>
    </w:p>
    <w:p w14:paraId="68E02815" w14:textId="77777777" w:rsidR="00E470A3" w:rsidRDefault="00E470A3" w:rsidP="00E470A3">
      <w:pPr>
        <w:pStyle w:val="ListingStandard"/>
      </w:pPr>
      <w:r>
        <w:t>Wenn du einfach nur einen Würfel zeichnen willst: Matplotlib reicht völlig.</w:t>
      </w:r>
    </w:p>
    <w:p w14:paraId="7A6EA07E" w14:textId="77777777" w:rsidR="00E470A3" w:rsidRDefault="00E470A3" w:rsidP="00E470A3">
      <w:pPr>
        <w:pStyle w:val="ListingStandard"/>
      </w:pPr>
      <w:r>
        <w:t>Für interaktive oder physikbasierte Simulationen: VPython oder PyVista/VTK.</w:t>
      </w:r>
    </w:p>
    <w:p w14:paraId="010FED13" w14:textId="77777777" w:rsidR="00E470A3" w:rsidRDefault="00E470A3" w:rsidP="00E470A3">
      <w:pPr>
        <w:pStyle w:val="ListingStandard"/>
      </w:pPr>
    </w:p>
    <w:p w14:paraId="28AA338C" w14:textId="5B06A993" w:rsidR="00E470A3" w:rsidRDefault="00E470A3" w:rsidP="00E470A3">
      <w:pPr>
        <w:pStyle w:val="ListingStandard"/>
      </w:pPr>
      <w:r>
        <w:t>Möchtest du, dass ich dir interaktiven Code für eine bestimmte Bibliothek erstelle oder mit Animation?</w:t>
      </w:r>
    </w:p>
    <w:p w14:paraId="1DEB3861" w14:textId="77777777" w:rsidR="00E470A3" w:rsidRDefault="00E470A3" w:rsidP="00E470A3">
      <w:pPr>
        <w:pStyle w:val="ListingStandard"/>
      </w:pPr>
    </w:p>
    <w:p w14:paraId="6D2FBFD2" w14:textId="77777777" w:rsidR="00E470A3" w:rsidRDefault="00E470A3" w:rsidP="00E470A3">
      <w:pPr>
        <w:pStyle w:val="ListingStandard"/>
      </w:pPr>
    </w:p>
    <w:p w14:paraId="19F37CCD" w14:textId="34D50BD3" w:rsidR="00E470A3" w:rsidRPr="00E470A3" w:rsidRDefault="00E470A3" w:rsidP="00E470A3">
      <w:pPr>
        <w:pStyle w:val="ListingStandard"/>
        <w:rPr>
          <w:rStyle w:val="ListingZeichenFett"/>
        </w:rPr>
      </w:pPr>
      <w:r w:rsidRPr="00E470A3">
        <w:rPr>
          <w:rStyle w:val="ListingZeichenFett"/>
        </w:rPr>
        <w:t>Zeichne einen dreidimensionalen Würfel mit einer Kantenlänge von 10 Einheiten in einem kartesischen Koordinatensystem unter Verwendung von Python und Matplotlib.</w:t>
      </w:r>
    </w:p>
    <w:p w14:paraId="0B28E938" w14:textId="77777777" w:rsidR="00E470A3" w:rsidRDefault="00E470A3" w:rsidP="00E470A3">
      <w:pPr>
        <w:pStyle w:val="ListingStandard"/>
      </w:pPr>
    </w:p>
    <w:p w14:paraId="6B71B184" w14:textId="77777777" w:rsidR="00E470A3" w:rsidRDefault="00E470A3" w:rsidP="00E470A3">
      <w:pPr>
        <w:pStyle w:val="ListingStandard"/>
      </w:pPr>
      <w:r>
        <w:t>Ich erstelle gerne eine Visualisierung eines 3D-Würfels mit Python und Matplotlib für Sie. Hier ist der Code dafür:</w:t>
      </w:r>
    </w:p>
    <w:p w14:paraId="03B41529" w14:textId="77777777" w:rsidR="00E470A3" w:rsidRDefault="00E470A3" w:rsidP="00E470A3">
      <w:pPr>
        <w:pStyle w:val="ListingStandard"/>
      </w:pPr>
    </w:p>
    <w:p w14:paraId="7126A849" w14:textId="77777777" w:rsidR="00E470A3" w:rsidRDefault="00E470A3" w:rsidP="00E470A3">
      <w:pPr>
        <w:pStyle w:val="ListingStandard"/>
      </w:pPr>
    </w:p>
    <w:p w14:paraId="3613EE76" w14:textId="77777777" w:rsidR="00E470A3" w:rsidRDefault="00E470A3" w:rsidP="00E470A3">
      <w:pPr>
        <w:pStyle w:val="ListingStandard"/>
      </w:pPr>
    </w:p>
    <w:p w14:paraId="2E9C7148" w14:textId="77777777" w:rsidR="00E470A3" w:rsidRDefault="00E470A3" w:rsidP="00E470A3">
      <w:pPr>
        <w:pStyle w:val="ListingStandard"/>
      </w:pPr>
      <w:r>
        <w:t>Der Code erstellt einen dreidimensionalen Würfel mit einer Kantenlänge von 10 Einheiten in einem kartesischen Koordinatensystem. Hier eine Erklärung der wichtigsten Elemente:</w:t>
      </w:r>
    </w:p>
    <w:p w14:paraId="42B29127" w14:textId="77777777" w:rsidR="00E470A3" w:rsidRDefault="00E470A3" w:rsidP="00E470A3">
      <w:pPr>
        <w:pStyle w:val="ListingStandard"/>
      </w:pPr>
    </w:p>
    <w:p w14:paraId="57774F45" w14:textId="77777777" w:rsidR="00E470A3" w:rsidRDefault="00E470A3" w:rsidP="00E470A3">
      <w:pPr>
        <w:pStyle w:val="ListingStandard"/>
      </w:pPr>
      <w:r>
        <w:t>1. Ich verwende `matplotlib` und die `Axes3D`-Erweiterung für die 3D-Visualisierung.</w:t>
      </w:r>
    </w:p>
    <w:p w14:paraId="1728FC8F" w14:textId="77777777" w:rsidR="00E470A3" w:rsidRDefault="00E470A3" w:rsidP="00E470A3">
      <w:pPr>
        <w:pStyle w:val="ListingStandard"/>
      </w:pPr>
      <w:r>
        <w:t>2. Die Funktion `create_cube(kantenlaenge)` erzeugt:</w:t>
      </w:r>
    </w:p>
    <w:p w14:paraId="1A6DC268" w14:textId="77777777" w:rsidR="00E470A3" w:rsidRDefault="00E470A3" w:rsidP="00E470A3">
      <w:pPr>
        <w:pStyle w:val="ListingStandard"/>
      </w:pPr>
      <w:r>
        <w:t xml:space="preserve">   - 8 Eckpunkte des Würfels, gespeichert in einem NumPy-Array</w:t>
      </w:r>
    </w:p>
    <w:p w14:paraId="7FC7DC0E" w14:textId="77777777" w:rsidR="00E470A3" w:rsidRDefault="00E470A3" w:rsidP="00E470A3">
      <w:pPr>
        <w:pStyle w:val="ListingStandard"/>
      </w:pPr>
      <w:r>
        <w:t xml:space="preserve">   - 6 Flächen, definiert durch die Eckpunkte</w:t>
      </w:r>
    </w:p>
    <w:p w14:paraId="315201D8" w14:textId="77777777" w:rsidR="00E470A3" w:rsidRDefault="00E470A3" w:rsidP="00E470A3">
      <w:pPr>
        <w:pStyle w:val="ListingStandard"/>
      </w:pPr>
    </w:p>
    <w:p w14:paraId="321D7F94" w14:textId="77777777" w:rsidR="00E470A3" w:rsidRDefault="00E470A3" w:rsidP="00E470A3">
      <w:pPr>
        <w:pStyle w:val="ListingStandard"/>
      </w:pPr>
      <w:r>
        <w:t>3. Der Würfel wird mit halbtransparenten Flächen (alpha=0.25) in Cyan dargestellt.</w:t>
      </w:r>
    </w:p>
    <w:p w14:paraId="30B42EE0" w14:textId="77777777" w:rsidR="00E470A3" w:rsidRDefault="00E470A3" w:rsidP="00E470A3">
      <w:pPr>
        <w:pStyle w:val="ListingStandard"/>
      </w:pPr>
      <w:r>
        <w:t>4. Die Kanten des Würfels werden in Schwarz gezeichnet.</w:t>
      </w:r>
    </w:p>
    <w:p w14:paraId="0B77269D" w14:textId="77777777" w:rsidR="00E470A3" w:rsidRDefault="00E470A3" w:rsidP="00E470A3">
      <w:pPr>
        <w:pStyle w:val="ListingStandard"/>
      </w:pPr>
      <w:r>
        <w:t>5. Die Achsen sind beschriftet und skaliert von 0 bis 10.</w:t>
      </w:r>
    </w:p>
    <w:p w14:paraId="75110357" w14:textId="77777777" w:rsidR="00E470A3" w:rsidRDefault="00E470A3" w:rsidP="00E470A3">
      <w:pPr>
        <w:pStyle w:val="ListingStandard"/>
      </w:pPr>
      <w:r>
        <w:t>6. Die Eckpunkte sind als P0 bis P7 in roter Farbe markiert.</w:t>
      </w:r>
    </w:p>
    <w:p w14:paraId="28BA0430" w14:textId="77777777" w:rsidR="00E470A3" w:rsidRDefault="00E470A3" w:rsidP="00E470A3">
      <w:pPr>
        <w:pStyle w:val="ListingStandard"/>
      </w:pPr>
      <w:r>
        <w:lastRenderedPageBreak/>
        <w:t>7. Die Perspektive ist für eine bessere Sicht auf den Würfel angepasst (elev=30, azim=35).</w:t>
      </w:r>
    </w:p>
    <w:p w14:paraId="033F685A" w14:textId="77777777" w:rsidR="00E470A3" w:rsidRDefault="00E470A3" w:rsidP="00E470A3">
      <w:pPr>
        <w:pStyle w:val="ListingStandard"/>
      </w:pPr>
    </w:p>
    <w:p w14:paraId="3293000A" w14:textId="77777777" w:rsidR="00E470A3" w:rsidRDefault="00E470A3" w:rsidP="00E470A3">
      <w:pPr>
        <w:pStyle w:val="ListingStandard"/>
      </w:pPr>
      <w:r>
        <w:t>Um diesen Code auszuführen, benötigen Sie die Python-Bibliotheken `numpy` und `matplotlib`, die Sie mit pip installieren können:</w:t>
      </w:r>
    </w:p>
    <w:p w14:paraId="4C755414" w14:textId="77777777" w:rsidR="00E470A3" w:rsidRDefault="00E470A3" w:rsidP="00E470A3">
      <w:pPr>
        <w:pStyle w:val="ListingStandard"/>
      </w:pPr>
    </w:p>
    <w:p w14:paraId="4C2768F1" w14:textId="77777777" w:rsidR="00E470A3" w:rsidRDefault="00E470A3" w:rsidP="00E470A3">
      <w:pPr>
        <w:pStyle w:val="ListingStandard"/>
      </w:pPr>
      <w:r>
        <w:t>```</w:t>
      </w:r>
    </w:p>
    <w:p w14:paraId="1EF1D20D" w14:textId="77777777" w:rsidR="00E470A3" w:rsidRDefault="00E470A3" w:rsidP="00E470A3">
      <w:pPr>
        <w:pStyle w:val="ListingStandard"/>
      </w:pPr>
      <w:r>
        <w:t>pip install numpy matplotlib</w:t>
      </w:r>
    </w:p>
    <w:p w14:paraId="3E13F0CC" w14:textId="77777777" w:rsidR="00E470A3" w:rsidRDefault="00E470A3" w:rsidP="00E470A3">
      <w:pPr>
        <w:pStyle w:val="ListingStandard"/>
      </w:pPr>
      <w:r>
        <w:t>```</w:t>
      </w:r>
    </w:p>
    <w:p w14:paraId="1E09A52B" w14:textId="77777777" w:rsidR="00E470A3" w:rsidRDefault="00E470A3" w:rsidP="00E470A3">
      <w:pPr>
        <w:pStyle w:val="ListingStandard"/>
      </w:pPr>
    </w:p>
    <w:p w14:paraId="62B106F5" w14:textId="73121B0A" w:rsidR="00E470A3" w:rsidRDefault="00E470A3" w:rsidP="00E470A3">
      <w:pPr>
        <w:pStyle w:val="ListingStandard"/>
      </w:pPr>
      <w:r>
        <w:t>Möchten Sie, dass ich bestimmte Aspekte des Codes genauer erläutere?</w:t>
      </w:r>
    </w:p>
    <w:p w14:paraId="47640258" w14:textId="77777777" w:rsidR="00996E9E" w:rsidRDefault="00996E9E" w:rsidP="00E470A3">
      <w:pPr>
        <w:pStyle w:val="ListingStandard"/>
      </w:pPr>
    </w:p>
    <w:p w14:paraId="30AEFC9E" w14:textId="77777777" w:rsidR="00996E9E" w:rsidRDefault="00996E9E" w:rsidP="00E470A3">
      <w:pPr>
        <w:pStyle w:val="ListingStandard"/>
      </w:pPr>
    </w:p>
    <w:p w14:paraId="0EFBFF4C" w14:textId="77777777" w:rsidR="00996E9E" w:rsidRPr="00996E9E" w:rsidRDefault="00996E9E" w:rsidP="00996E9E">
      <w:pPr>
        <w:rPr>
          <w:rStyle w:val="ListingZeichenFett"/>
        </w:rPr>
      </w:pPr>
      <w:r w:rsidRPr="00996E9E">
        <w:rPr>
          <w:rStyle w:val="ListingZeichenFett"/>
        </w:rPr>
        <w:t>Stelle einen dreidimensionalen Würfel dar, den ich mit der Maus drehen kann. Wenn ich die linke Maustaste gedrückt halte und die Maus bewege, dreht sich der Würfel entsprechend meiner Mausbewegung. Verwende zur Realisierung Python und die Bibliothek PyVista.</w:t>
      </w:r>
    </w:p>
    <w:p w14:paraId="4C6E0F87" w14:textId="77777777" w:rsidR="00996E9E" w:rsidRDefault="00996E9E" w:rsidP="00E470A3">
      <w:pPr>
        <w:pStyle w:val="ListingStandard"/>
      </w:pPr>
    </w:p>
    <w:p w14:paraId="2A9B3ED7" w14:textId="77777777" w:rsidR="00996E9E" w:rsidRDefault="00996E9E" w:rsidP="00996E9E">
      <w:pPr>
        <w:pStyle w:val="ListingStandard"/>
      </w:pPr>
      <w:r>
        <w:t>Ich erstelle dir einen interaktiven 3D-Würfel mit PyVista, den du mit der Maus drehen kannst.</w:t>
      </w:r>
    </w:p>
    <w:p w14:paraId="20C676FA" w14:textId="77777777" w:rsidR="00996E9E" w:rsidRDefault="00996E9E" w:rsidP="00996E9E">
      <w:pPr>
        <w:pStyle w:val="ListingStandard"/>
      </w:pPr>
    </w:p>
    <w:p w14:paraId="78CF297C" w14:textId="77777777" w:rsidR="00996E9E" w:rsidRDefault="00996E9E" w:rsidP="00996E9E">
      <w:pPr>
        <w:pStyle w:val="ListingStandard"/>
      </w:pPr>
      <w:r>
        <w:t>PyVista ist eine Python-Bibliothek für 3D-Visualisierung, die auf VTK (Visualization Toolkit) aufbaut und eine einfache Schnittstelle für interaktive 3D-Darstellungen bietet. Der folgende Code erstellt einen Würfel, den du durch Klicken und Ziehen mit der Maus rotieren kannst.</w:t>
      </w:r>
    </w:p>
    <w:p w14:paraId="3E7783FE" w14:textId="77777777" w:rsidR="00996E9E" w:rsidRDefault="00996E9E" w:rsidP="00996E9E">
      <w:pPr>
        <w:pStyle w:val="ListingStandard"/>
      </w:pPr>
    </w:p>
    <w:p w14:paraId="0A0F6A30" w14:textId="77777777" w:rsidR="00996E9E" w:rsidRDefault="00996E9E" w:rsidP="00996E9E">
      <w:pPr>
        <w:pStyle w:val="ListingStandard"/>
      </w:pPr>
      <w:r>
        <w:t>```python</w:t>
      </w:r>
    </w:p>
    <w:p w14:paraId="0C696EC9" w14:textId="77777777" w:rsidR="00996E9E" w:rsidRDefault="00996E9E" w:rsidP="00996E9E">
      <w:pPr>
        <w:pStyle w:val="ListingStandard"/>
      </w:pPr>
      <w:r>
        <w:t>import pyvista as pv</w:t>
      </w:r>
    </w:p>
    <w:p w14:paraId="43CBC31A" w14:textId="77777777" w:rsidR="00996E9E" w:rsidRDefault="00996E9E" w:rsidP="00996E9E">
      <w:pPr>
        <w:pStyle w:val="ListingStandard"/>
      </w:pPr>
      <w:r>
        <w:t>import numpy as np</w:t>
      </w:r>
    </w:p>
    <w:p w14:paraId="7B088B1E" w14:textId="77777777" w:rsidR="00996E9E" w:rsidRDefault="00996E9E" w:rsidP="00996E9E">
      <w:pPr>
        <w:pStyle w:val="ListingStandard"/>
      </w:pPr>
    </w:p>
    <w:p w14:paraId="11CDF377" w14:textId="77777777" w:rsidR="00996E9E" w:rsidRDefault="00996E9E" w:rsidP="00996E9E">
      <w:pPr>
        <w:pStyle w:val="ListingStandard"/>
      </w:pPr>
      <w:r>
        <w:t># PyVista Plotter erstellen</w:t>
      </w:r>
    </w:p>
    <w:p w14:paraId="2501CF8F" w14:textId="77777777" w:rsidR="00996E9E" w:rsidRDefault="00996E9E" w:rsidP="00996E9E">
      <w:pPr>
        <w:pStyle w:val="ListingStandard"/>
      </w:pPr>
      <w:r>
        <w:t>plotter = pv.Plotter(window_size=[800, 600], title="Interaktiver 3D-Würfel")</w:t>
      </w:r>
    </w:p>
    <w:p w14:paraId="518464AF" w14:textId="77777777" w:rsidR="00996E9E" w:rsidRDefault="00996E9E" w:rsidP="00996E9E">
      <w:pPr>
        <w:pStyle w:val="ListingStandard"/>
      </w:pPr>
    </w:p>
    <w:p w14:paraId="5F176F34" w14:textId="77777777" w:rsidR="00996E9E" w:rsidRDefault="00996E9E" w:rsidP="00996E9E">
      <w:pPr>
        <w:pStyle w:val="ListingStandard"/>
      </w:pPr>
      <w:r>
        <w:t># Würfel erstellen (mit Kantenlänge 1.0)</w:t>
      </w:r>
    </w:p>
    <w:p w14:paraId="211211BB" w14:textId="77777777" w:rsidR="00996E9E" w:rsidRDefault="00996E9E" w:rsidP="00996E9E">
      <w:pPr>
        <w:pStyle w:val="ListingStandard"/>
      </w:pPr>
      <w:r>
        <w:t>cube = pv.Cube(center=(0, 0, 0), x_length=1.0, y_length=1.0, z_length=1.0)</w:t>
      </w:r>
    </w:p>
    <w:p w14:paraId="4D3F05BB" w14:textId="77777777" w:rsidR="00996E9E" w:rsidRDefault="00996E9E" w:rsidP="00996E9E">
      <w:pPr>
        <w:pStyle w:val="ListingStandard"/>
      </w:pPr>
    </w:p>
    <w:p w14:paraId="05CBA5C3" w14:textId="77777777" w:rsidR="00996E9E" w:rsidRDefault="00996E9E" w:rsidP="00996E9E">
      <w:pPr>
        <w:pStyle w:val="ListingStandard"/>
      </w:pPr>
      <w:r>
        <w:t># Würfel zu Plotter hinzufügen</w:t>
      </w:r>
    </w:p>
    <w:p w14:paraId="70A2E09C" w14:textId="77777777" w:rsidR="00996E9E" w:rsidRDefault="00996E9E" w:rsidP="00996E9E">
      <w:pPr>
        <w:pStyle w:val="ListingStandard"/>
      </w:pPr>
      <w:r>
        <w:t>plotter.add_mesh(cube, show_edges=True, color="lightblue")</w:t>
      </w:r>
    </w:p>
    <w:p w14:paraId="338FB869" w14:textId="77777777" w:rsidR="00996E9E" w:rsidRDefault="00996E9E" w:rsidP="00996E9E">
      <w:pPr>
        <w:pStyle w:val="ListingStandard"/>
      </w:pPr>
    </w:p>
    <w:p w14:paraId="2BA251AA" w14:textId="77777777" w:rsidR="00996E9E" w:rsidRDefault="00996E9E" w:rsidP="00996E9E">
      <w:pPr>
        <w:pStyle w:val="ListingStandard"/>
      </w:pPr>
      <w:r>
        <w:lastRenderedPageBreak/>
        <w:t># Koordinatenachsen hinzufügen (optional für bessere Orientierung)</w:t>
      </w:r>
    </w:p>
    <w:p w14:paraId="0D239F1B" w14:textId="77777777" w:rsidR="00996E9E" w:rsidRDefault="00996E9E" w:rsidP="00996E9E">
      <w:pPr>
        <w:pStyle w:val="ListingStandard"/>
      </w:pPr>
      <w:r>
        <w:t>plotter.add_axes()</w:t>
      </w:r>
    </w:p>
    <w:p w14:paraId="2A9B9910" w14:textId="77777777" w:rsidR="00996E9E" w:rsidRDefault="00996E9E" w:rsidP="00996E9E">
      <w:pPr>
        <w:pStyle w:val="ListingStandard"/>
      </w:pPr>
    </w:p>
    <w:p w14:paraId="2E4BD4E1" w14:textId="77777777" w:rsidR="00996E9E" w:rsidRDefault="00996E9E" w:rsidP="00996E9E">
      <w:pPr>
        <w:pStyle w:val="ListingStandard"/>
      </w:pPr>
      <w:r>
        <w:t># Plotter starten - die interaktive Rotation ist standardmäßig aktiviert</w:t>
      </w:r>
    </w:p>
    <w:p w14:paraId="2E327BF4" w14:textId="77777777" w:rsidR="00996E9E" w:rsidRDefault="00996E9E" w:rsidP="00996E9E">
      <w:pPr>
        <w:pStyle w:val="ListingStandard"/>
      </w:pPr>
      <w:r>
        <w:t>plotter.show()</w:t>
      </w:r>
    </w:p>
    <w:p w14:paraId="61CA0CAA" w14:textId="77777777" w:rsidR="00996E9E" w:rsidRDefault="00996E9E" w:rsidP="00996E9E">
      <w:pPr>
        <w:pStyle w:val="ListingStandard"/>
      </w:pPr>
      <w:r>
        <w:t>```</w:t>
      </w:r>
    </w:p>
    <w:p w14:paraId="1F54CB79" w14:textId="77777777" w:rsidR="00996E9E" w:rsidRDefault="00996E9E" w:rsidP="00996E9E">
      <w:pPr>
        <w:pStyle w:val="ListingStandard"/>
      </w:pPr>
    </w:p>
    <w:p w14:paraId="130EA226" w14:textId="77777777" w:rsidR="00996E9E" w:rsidRDefault="00996E9E" w:rsidP="00996E9E">
      <w:pPr>
        <w:pStyle w:val="ListingStandard"/>
      </w:pPr>
      <w:r>
        <w:t>Mit diesem Code wird ein Würfel in einem Fenster angezeigt. Du kannst ihn folgendermaßen drehen:</w:t>
      </w:r>
    </w:p>
    <w:p w14:paraId="336F4055" w14:textId="77777777" w:rsidR="00996E9E" w:rsidRDefault="00996E9E" w:rsidP="00996E9E">
      <w:pPr>
        <w:pStyle w:val="ListingStandard"/>
      </w:pPr>
      <w:r>
        <w:t>- Linke Maustaste gedrückt halten und ziehen: Rotiert den Würfel</w:t>
      </w:r>
    </w:p>
    <w:p w14:paraId="4E03BD04" w14:textId="77777777" w:rsidR="00996E9E" w:rsidRDefault="00996E9E" w:rsidP="00996E9E">
      <w:pPr>
        <w:pStyle w:val="ListingStandard"/>
      </w:pPr>
      <w:r>
        <w:t>- Rechte Maustaste gedrückt halten und ziehen: Verschiebt die Kamera</w:t>
      </w:r>
    </w:p>
    <w:p w14:paraId="00772EE1" w14:textId="77777777" w:rsidR="00996E9E" w:rsidRDefault="00996E9E" w:rsidP="00996E9E">
      <w:pPr>
        <w:pStyle w:val="ListingStandard"/>
      </w:pPr>
      <w:r>
        <w:t>- Mausrad: Zoomt rein und raus</w:t>
      </w:r>
    </w:p>
    <w:p w14:paraId="774E1AD8" w14:textId="77777777" w:rsidR="00996E9E" w:rsidRDefault="00996E9E" w:rsidP="00996E9E">
      <w:pPr>
        <w:pStyle w:val="ListingStandard"/>
      </w:pPr>
    </w:p>
    <w:p w14:paraId="1586D91C" w14:textId="0A68B7A6" w:rsidR="00996E9E" w:rsidRDefault="00996E9E" w:rsidP="00996E9E">
      <w:pPr>
        <w:pStyle w:val="ListingStandard"/>
      </w:pPr>
      <w:r>
        <w:t>Möchtest du, dass ich den Code näher erkläre oder möchtest du zusätzliche Features für den Würfel?</w:t>
      </w:r>
    </w:p>
    <w:p w14:paraId="125D04A8" w14:textId="77777777" w:rsidR="00996E9E" w:rsidRDefault="00996E9E" w:rsidP="00996E9E">
      <w:pPr>
        <w:pStyle w:val="ListingStandard"/>
      </w:pPr>
    </w:p>
    <w:p w14:paraId="2A1ED0E6" w14:textId="77777777" w:rsidR="00996E9E" w:rsidRDefault="00996E9E" w:rsidP="00996E9E">
      <w:pPr>
        <w:pStyle w:val="ListingStandard"/>
      </w:pPr>
    </w:p>
    <w:p w14:paraId="007CA3E2" w14:textId="55547C32" w:rsidR="00AE2F7E" w:rsidRPr="00AE2F7E" w:rsidRDefault="00AE2F7E" w:rsidP="00996E9E">
      <w:pPr>
        <w:pStyle w:val="ListingStandard"/>
        <w:rPr>
          <w:rStyle w:val="ListingZeichenFett"/>
        </w:rPr>
      </w:pPr>
      <w:r w:rsidRPr="00AE2F7E">
        <w:rPr>
          <w:rStyle w:val="ListingZeichenFett"/>
        </w:rPr>
        <w:t>Erkläre mir in sehr einfachen Worten ohne allzu viel Mathematik, was man unter der Mandelbrotmenge (umgangssprachlich auch „Apfelmännchen“ genannt) auf sich hat und welche Möglichkeiten es gibt, diese auf einem PC grafisch darzustellen.</w:t>
      </w:r>
    </w:p>
    <w:p w14:paraId="5A877ED8" w14:textId="77777777" w:rsidR="00AE2F7E" w:rsidRDefault="00AE2F7E" w:rsidP="00996E9E">
      <w:pPr>
        <w:pStyle w:val="ListingStandard"/>
      </w:pPr>
    </w:p>
    <w:p w14:paraId="282EE74A" w14:textId="77777777" w:rsidR="00AE2F7E" w:rsidRDefault="00AE2F7E" w:rsidP="00AE2F7E">
      <w:pPr>
        <w:pStyle w:val="ListingStandard"/>
      </w:pPr>
      <w:r>
        <w:t># Die Mandelbrotmenge (Apfelmännchen) einfach erklärt</w:t>
      </w:r>
    </w:p>
    <w:p w14:paraId="2A6BCA44" w14:textId="77777777" w:rsidR="00AE2F7E" w:rsidRDefault="00AE2F7E" w:rsidP="00AE2F7E">
      <w:pPr>
        <w:pStyle w:val="ListingStandard"/>
      </w:pPr>
    </w:p>
    <w:p w14:paraId="043B5804" w14:textId="77777777" w:rsidR="00AE2F7E" w:rsidRDefault="00AE2F7E" w:rsidP="00AE2F7E">
      <w:pPr>
        <w:pStyle w:val="ListingStandard"/>
      </w:pPr>
      <w:r>
        <w:t>Die Mandelbrotmenge ist ein faszinierendes Objekt aus der Mathematik, das durch seine unendlich komplexe und schöne Struktur bekannt wurde.</w:t>
      </w:r>
    </w:p>
    <w:p w14:paraId="73AC459A" w14:textId="77777777" w:rsidR="00AE2F7E" w:rsidRDefault="00AE2F7E" w:rsidP="00AE2F7E">
      <w:pPr>
        <w:pStyle w:val="ListingStandard"/>
      </w:pPr>
    </w:p>
    <w:p w14:paraId="32F70EF8" w14:textId="77777777" w:rsidR="00AE2F7E" w:rsidRDefault="00AE2F7E" w:rsidP="00AE2F7E">
      <w:pPr>
        <w:pStyle w:val="ListingStandard"/>
      </w:pPr>
      <w:r>
        <w:t>## Was ist die Mandelbrotmenge?</w:t>
      </w:r>
    </w:p>
    <w:p w14:paraId="4B061AD5" w14:textId="77777777" w:rsidR="00AE2F7E" w:rsidRDefault="00AE2F7E" w:rsidP="00AE2F7E">
      <w:pPr>
        <w:pStyle w:val="ListingStandard"/>
      </w:pPr>
    </w:p>
    <w:p w14:paraId="444035F2" w14:textId="77777777" w:rsidR="00AE2F7E" w:rsidRDefault="00AE2F7E" w:rsidP="00AE2F7E">
      <w:pPr>
        <w:pStyle w:val="ListingStandard"/>
      </w:pPr>
      <w:r>
        <w:t>Stell dir vor, du hast einen einfachen Rechenvorgang, den du immer wieder durchführst:</w:t>
      </w:r>
    </w:p>
    <w:p w14:paraId="6E625336" w14:textId="77777777" w:rsidR="00AE2F7E" w:rsidRDefault="00AE2F7E" w:rsidP="00AE2F7E">
      <w:pPr>
        <w:pStyle w:val="ListingStandard"/>
      </w:pPr>
      <w:r>
        <w:t>1. Du startest mit der Zahl 0</w:t>
      </w:r>
    </w:p>
    <w:p w14:paraId="4D1F37B3" w14:textId="77777777" w:rsidR="00AE2F7E" w:rsidRDefault="00AE2F7E" w:rsidP="00AE2F7E">
      <w:pPr>
        <w:pStyle w:val="ListingStandard"/>
      </w:pPr>
      <w:r>
        <w:t>2. Du wendest eine bestimmte Formel an: z² + c</w:t>
      </w:r>
    </w:p>
    <w:p w14:paraId="41A8BC3F" w14:textId="77777777" w:rsidR="00AE2F7E" w:rsidRDefault="00AE2F7E" w:rsidP="00AE2F7E">
      <w:pPr>
        <w:pStyle w:val="ListingStandard"/>
      </w:pPr>
      <w:r>
        <w:t>3. Das Ergebnis nimmst du und wendest die Formel erneut an</w:t>
      </w:r>
    </w:p>
    <w:p w14:paraId="014A9E26" w14:textId="77777777" w:rsidR="00AE2F7E" w:rsidRDefault="00AE2F7E" w:rsidP="00AE2F7E">
      <w:pPr>
        <w:pStyle w:val="ListingStandard"/>
      </w:pPr>
      <w:r>
        <w:t>4. Das machst du immer und immer wieder</w:t>
      </w:r>
    </w:p>
    <w:p w14:paraId="26A1C271" w14:textId="77777777" w:rsidR="00AE2F7E" w:rsidRDefault="00AE2F7E" w:rsidP="00AE2F7E">
      <w:pPr>
        <w:pStyle w:val="ListingStandard"/>
      </w:pPr>
    </w:p>
    <w:p w14:paraId="26AD2A17" w14:textId="77777777" w:rsidR="00AE2F7E" w:rsidRDefault="00AE2F7E" w:rsidP="00AE2F7E">
      <w:pPr>
        <w:pStyle w:val="ListingStandard"/>
      </w:pPr>
      <w:r>
        <w:t>Dabei ist "c" ein Punkt in der komplexen Zahlenebene (stell dir einfach eine normale Koordinatenebene vor, wie du sie aus der Schule kennst).</w:t>
      </w:r>
    </w:p>
    <w:p w14:paraId="5C348CCF" w14:textId="77777777" w:rsidR="00AE2F7E" w:rsidRDefault="00AE2F7E" w:rsidP="00AE2F7E">
      <w:pPr>
        <w:pStyle w:val="ListingStandard"/>
      </w:pPr>
    </w:p>
    <w:p w14:paraId="670AB83A" w14:textId="77777777" w:rsidR="00AE2F7E" w:rsidRDefault="00AE2F7E" w:rsidP="00AE2F7E">
      <w:pPr>
        <w:pStyle w:val="ListingStandard"/>
      </w:pPr>
      <w:r>
        <w:t>Bei manchen Punkten "c" bleibt das Ergebnis für immer klein (bleibt unter einem bestimmten Wert), bei anderen wächst es ins Unendliche. Die Mandelbrotmenge besteht aus allen Punkten "c", bei denen das Ergebnis für immer klein bleibt.</w:t>
      </w:r>
    </w:p>
    <w:p w14:paraId="214A7532" w14:textId="77777777" w:rsidR="00AE2F7E" w:rsidRDefault="00AE2F7E" w:rsidP="00AE2F7E">
      <w:pPr>
        <w:pStyle w:val="ListingStandard"/>
      </w:pPr>
    </w:p>
    <w:p w14:paraId="407EB6C3" w14:textId="77777777" w:rsidR="00AE2F7E" w:rsidRDefault="00AE2F7E" w:rsidP="00AE2F7E">
      <w:pPr>
        <w:pStyle w:val="ListingStandard"/>
      </w:pPr>
      <w:r>
        <w:t>## Warum sieht es so interessant aus?</w:t>
      </w:r>
    </w:p>
    <w:p w14:paraId="58362823" w14:textId="77777777" w:rsidR="00AE2F7E" w:rsidRDefault="00AE2F7E" w:rsidP="00AE2F7E">
      <w:pPr>
        <w:pStyle w:val="ListingStandard"/>
      </w:pPr>
    </w:p>
    <w:p w14:paraId="30AEA3A1" w14:textId="77777777" w:rsidR="00AE2F7E" w:rsidRDefault="00AE2F7E" w:rsidP="00AE2F7E">
      <w:pPr>
        <w:pStyle w:val="ListingStandard"/>
      </w:pPr>
      <w:r>
        <w:t>Das Besondere an der Mandelbrotmenge ist ihre Grenze. Wenn du die Grenze der Menge immer weiter vergrößerst, entdeckst du unendlich viele Details und immer neue Muster. Diese "Selbstähnlichkeit" macht sie so faszinierend – kleinere Teile ähneln dem Ganzen.</w:t>
      </w:r>
    </w:p>
    <w:p w14:paraId="36C813F5" w14:textId="77777777" w:rsidR="00AE2F7E" w:rsidRDefault="00AE2F7E" w:rsidP="00AE2F7E">
      <w:pPr>
        <w:pStyle w:val="ListingStandard"/>
      </w:pPr>
    </w:p>
    <w:p w14:paraId="34B267E2" w14:textId="77777777" w:rsidR="00AE2F7E" w:rsidRDefault="00AE2F7E" w:rsidP="00AE2F7E">
      <w:pPr>
        <w:pStyle w:val="ListingStandard"/>
      </w:pPr>
      <w:r>
        <w:t>## Wie stelle ich die Mandelbrotmenge auf dem PC dar?</w:t>
      </w:r>
    </w:p>
    <w:p w14:paraId="3B4826B0" w14:textId="77777777" w:rsidR="00AE2F7E" w:rsidRDefault="00AE2F7E" w:rsidP="00AE2F7E">
      <w:pPr>
        <w:pStyle w:val="ListingStandard"/>
      </w:pPr>
    </w:p>
    <w:p w14:paraId="5A0102C1" w14:textId="77777777" w:rsidR="00AE2F7E" w:rsidRDefault="00AE2F7E" w:rsidP="00AE2F7E">
      <w:pPr>
        <w:pStyle w:val="ListingStandard"/>
      </w:pPr>
      <w:r>
        <w:t>Es gibt verschiedene Möglichkeiten, die Mandelbrotmenge auf dem Computer darzustellen:</w:t>
      </w:r>
    </w:p>
    <w:p w14:paraId="73D397A0" w14:textId="77777777" w:rsidR="00AE2F7E" w:rsidRDefault="00AE2F7E" w:rsidP="00AE2F7E">
      <w:pPr>
        <w:pStyle w:val="ListingStandard"/>
      </w:pPr>
    </w:p>
    <w:p w14:paraId="176CDC73" w14:textId="77777777" w:rsidR="00AE2F7E" w:rsidRDefault="00AE2F7E" w:rsidP="00AE2F7E">
      <w:pPr>
        <w:pStyle w:val="ListingStandard"/>
      </w:pPr>
      <w:r>
        <w:t>1. **Einfache Programme selbst schreiben**: Mit Programmiersprachen wie Python, JavaScript oder C++ kannst du selbst Code schreiben, der die Mandelbrotmenge berechnet und darstellt.</w:t>
      </w:r>
    </w:p>
    <w:p w14:paraId="4651DCE7" w14:textId="77777777" w:rsidR="00AE2F7E" w:rsidRDefault="00AE2F7E" w:rsidP="00AE2F7E">
      <w:pPr>
        <w:pStyle w:val="ListingStandard"/>
      </w:pPr>
    </w:p>
    <w:p w14:paraId="4D945B70" w14:textId="77777777" w:rsidR="00AE2F7E" w:rsidRDefault="00AE2F7E" w:rsidP="00AE2F7E">
      <w:pPr>
        <w:pStyle w:val="ListingStandard"/>
      </w:pPr>
      <w:r>
        <w:t>2. **Spezielle Programme nutzen**: Es gibt fertige Programme wie:</w:t>
      </w:r>
    </w:p>
    <w:p w14:paraId="4F84C981" w14:textId="77777777" w:rsidR="00AE2F7E" w:rsidRDefault="00AE2F7E" w:rsidP="00AE2F7E">
      <w:pPr>
        <w:pStyle w:val="ListingStandard"/>
      </w:pPr>
      <w:r>
        <w:t xml:space="preserve">   - Fractal Explorer</w:t>
      </w:r>
    </w:p>
    <w:p w14:paraId="34333055" w14:textId="77777777" w:rsidR="00AE2F7E" w:rsidRDefault="00AE2F7E" w:rsidP="00AE2F7E">
      <w:pPr>
        <w:pStyle w:val="ListingStandard"/>
      </w:pPr>
      <w:r>
        <w:t xml:space="preserve">   - Mandelbulb 3D</w:t>
      </w:r>
    </w:p>
    <w:p w14:paraId="2AD1F7E2" w14:textId="77777777" w:rsidR="00AE2F7E" w:rsidRDefault="00AE2F7E" w:rsidP="00AE2F7E">
      <w:pPr>
        <w:pStyle w:val="ListingStandard"/>
      </w:pPr>
      <w:r>
        <w:t xml:space="preserve">   - XaoS</w:t>
      </w:r>
    </w:p>
    <w:p w14:paraId="541F6C1F" w14:textId="77777777" w:rsidR="00AE2F7E" w:rsidRDefault="00AE2F7E" w:rsidP="00AE2F7E">
      <w:pPr>
        <w:pStyle w:val="ListingStandard"/>
      </w:pPr>
      <w:r>
        <w:t xml:space="preserve">   - Frax (für Smartphones)</w:t>
      </w:r>
    </w:p>
    <w:p w14:paraId="5483C4FE" w14:textId="77777777" w:rsidR="00AE2F7E" w:rsidRDefault="00AE2F7E" w:rsidP="00AE2F7E">
      <w:pPr>
        <w:pStyle w:val="ListingStandard"/>
      </w:pPr>
    </w:p>
    <w:p w14:paraId="5E29150B" w14:textId="77777777" w:rsidR="00AE2F7E" w:rsidRDefault="00AE2F7E" w:rsidP="00AE2F7E">
      <w:pPr>
        <w:pStyle w:val="ListingStandard"/>
      </w:pPr>
      <w:r>
        <w:t>3. **Web-basierte Viewer**: Im Internet gibt es interaktive Websites, auf denen du die Mandelbrotmenge erkunden kannst.</w:t>
      </w:r>
    </w:p>
    <w:p w14:paraId="69193FDA" w14:textId="77777777" w:rsidR="00AE2F7E" w:rsidRDefault="00AE2F7E" w:rsidP="00AE2F7E">
      <w:pPr>
        <w:pStyle w:val="ListingStandard"/>
      </w:pPr>
    </w:p>
    <w:p w14:paraId="08B38DE0" w14:textId="77777777" w:rsidR="00AE2F7E" w:rsidRDefault="00AE2F7E" w:rsidP="00AE2F7E">
      <w:pPr>
        <w:pStyle w:val="ListingStandard"/>
      </w:pPr>
      <w:r>
        <w:t>Das Grundprinzip ist bei allen Darstellungen gleich:</w:t>
      </w:r>
    </w:p>
    <w:p w14:paraId="6B5691A1" w14:textId="77777777" w:rsidR="00AE2F7E" w:rsidRDefault="00AE2F7E" w:rsidP="00AE2F7E">
      <w:pPr>
        <w:pStyle w:val="ListingStandard"/>
      </w:pPr>
      <w:r>
        <w:t>- Jedem Bildschirmpixel wird ein Punkt der komplexen Ebene zugeordnet</w:t>
      </w:r>
    </w:p>
    <w:p w14:paraId="731DC3B9" w14:textId="77777777" w:rsidR="00AE2F7E" w:rsidRDefault="00AE2F7E" w:rsidP="00AE2F7E">
      <w:pPr>
        <w:pStyle w:val="ListingStandard"/>
      </w:pPr>
      <w:r>
        <w:t>- Für jeden Punkt wird die Formel mehrfach angewendet</w:t>
      </w:r>
    </w:p>
    <w:p w14:paraId="57EA822C" w14:textId="77777777" w:rsidR="00AE2F7E" w:rsidRDefault="00AE2F7E" w:rsidP="00AE2F7E">
      <w:pPr>
        <w:pStyle w:val="ListingStandard"/>
      </w:pPr>
      <w:r>
        <w:t>- Die Farbe des Pixels hängt davon ab, wie schnell die Werte wachsen oder ob sie klein bleiben</w:t>
      </w:r>
    </w:p>
    <w:p w14:paraId="5A90B676" w14:textId="77777777" w:rsidR="00AE2F7E" w:rsidRDefault="00AE2F7E" w:rsidP="00AE2F7E">
      <w:pPr>
        <w:pStyle w:val="ListingStandard"/>
      </w:pPr>
    </w:p>
    <w:p w14:paraId="4F6BEC4D" w14:textId="7CB4BCF5" w:rsidR="00AE2F7E" w:rsidRDefault="00AE2F7E" w:rsidP="00AE2F7E">
      <w:pPr>
        <w:pStyle w:val="ListingStandard"/>
      </w:pPr>
      <w:r>
        <w:t>Möchtest du, dass ich dir ein einfaches Beispiel zeige, wie man die Mandelbrotmenge programmieren kann?</w:t>
      </w:r>
    </w:p>
    <w:p w14:paraId="752E4D31" w14:textId="77777777" w:rsidR="001935B5" w:rsidRPr="001935B5" w:rsidRDefault="001935B5" w:rsidP="001935B5">
      <w:pPr>
        <w:pStyle w:val="ListingStandard"/>
        <w:rPr>
          <w:rStyle w:val="ListingZeichenFett"/>
        </w:rPr>
      </w:pPr>
      <w:r w:rsidRPr="001935B5">
        <w:rPr>
          <w:rStyle w:val="ListingZeichenFett"/>
        </w:rPr>
        <w:lastRenderedPageBreak/>
        <w:t>Ich möchte mit Pygame ein einfaches Spiel erstellen, bei dem der Spieler mit den Pfeiltasten einen Kreis steuert und Münzen einsammeln muss. Das Spiel soll die folgenden Elemente enthalten:</w:t>
      </w:r>
    </w:p>
    <w:p w14:paraId="0C5439EE" w14:textId="77777777" w:rsidR="001935B5" w:rsidRPr="001935B5" w:rsidRDefault="001935B5" w:rsidP="001935B5">
      <w:pPr>
        <w:pStyle w:val="ListingStandard"/>
        <w:rPr>
          <w:rStyle w:val="ListingZeichenFett"/>
        </w:rPr>
      </w:pPr>
      <w:r w:rsidRPr="001935B5">
        <w:rPr>
          <w:rStyle w:val="ListingZeichenFett"/>
        </w:rPr>
        <w:t>1.</w:t>
      </w:r>
      <w:r w:rsidRPr="001935B5">
        <w:rPr>
          <w:rStyle w:val="ListingZeichenFett"/>
        </w:rPr>
        <w:tab/>
        <w:t>Ein Spielfenster mit weißem Hintergrund</w:t>
      </w:r>
    </w:p>
    <w:p w14:paraId="163F0CF2" w14:textId="77777777" w:rsidR="001935B5" w:rsidRPr="001935B5" w:rsidRDefault="001935B5" w:rsidP="001935B5">
      <w:pPr>
        <w:pStyle w:val="ListingStandard"/>
        <w:rPr>
          <w:rStyle w:val="ListingZeichenFett"/>
        </w:rPr>
      </w:pPr>
      <w:r w:rsidRPr="001935B5">
        <w:rPr>
          <w:rStyle w:val="ListingZeichenFett"/>
        </w:rPr>
        <w:t>2.</w:t>
      </w:r>
      <w:r w:rsidRPr="001935B5">
        <w:rPr>
          <w:rStyle w:val="ListingZeichenFett"/>
        </w:rPr>
        <w:tab/>
        <w:t>Ein blauer Spielerkreis, der mit den Pfeiltasten bewegt werden kann.</w:t>
      </w:r>
    </w:p>
    <w:p w14:paraId="0BE05D35" w14:textId="77777777" w:rsidR="001935B5" w:rsidRPr="001935B5" w:rsidRDefault="001935B5" w:rsidP="001935B5">
      <w:pPr>
        <w:pStyle w:val="ListingStandard"/>
        <w:rPr>
          <w:rStyle w:val="ListingZeichenFett"/>
        </w:rPr>
      </w:pPr>
      <w:r w:rsidRPr="001935B5">
        <w:rPr>
          <w:rStyle w:val="ListingZeichenFett"/>
        </w:rPr>
        <w:t>3.</w:t>
      </w:r>
      <w:r w:rsidRPr="001935B5">
        <w:rPr>
          <w:rStyle w:val="ListingZeichenFett"/>
        </w:rPr>
        <w:tab/>
        <w:t>Gelbe Münzen, die zufällig auf dem Spielfeld auftauchen, für 2 Sekunden liegen bleiben und dann wieder verschwinden.</w:t>
      </w:r>
    </w:p>
    <w:p w14:paraId="3964840F" w14:textId="77777777" w:rsidR="001935B5" w:rsidRPr="001935B5" w:rsidRDefault="001935B5" w:rsidP="001935B5">
      <w:pPr>
        <w:pStyle w:val="ListingStandard"/>
        <w:rPr>
          <w:rStyle w:val="ListingZeichenFett"/>
        </w:rPr>
      </w:pPr>
      <w:r w:rsidRPr="001935B5">
        <w:rPr>
          <w:rStyle w:val="ListingZeichenFett"/>
        </w:rPr>
        <w:t>4.</w:t>
      </w:r>
      <w:r w:rsidRPr="001935B5">
        <w:rPr>
          <w:rStyle w:val="ListingZeichenFett"/>
        </w:rPr>
        <w:tab/>
        <w:t>Ein Punktezähler, der die Anzahl der gesammelten Münzen anzeigt.</w:t>
      </w:r>
    </w:p>
    <w:p w14:paraId="602B0A11" w14:textId="77777777" w:rsidR="001935B5" w:rsidRPr="001935B5" w:rsidRDefault="001935B5" w:rsidP="001935B5">
      <w:pPr>
        <w:pStyle w:val="ListingStandard"/>
        <w:rPr>
          <w:rStyle w:val="ListingZeichenFett"/>
        </w:rPr>
      </w:pPr>
      <w:r w:rsidRPr="001935B5">
        <w:rPr>
          <w:rStyle w:val="ListingZeichenFett"/>
        </w:rPr>
        <w:t>5.</w:t>
      </w:r>
      <w:r w:rsidRPr="001935B5">
        <w:rPr>
          <w:rStyle w:val="ListingZeichenFett"/>
        </w:rPr>
        <w:tab/>
        <w:t>Das Spiel soll nach einer Minute enden und den finalen Punktestand angeben.</w:t>
      </w:r>
    </w:p>
    <w:p w14:paraId="1EEB87FA" w14:textId="6E2E071D" w:rsidR="001935B5" w:rsidRDefault="001935B5" w:rsidP="001935B5">
      <w:pPr>
        <w:pStyle w:val="ListingStandard"/>
      </w:pPr>
      <w:r w:rsidRPr="001935B5">
        <w:rPr>
          <w:rStyle w:val="ListingZeichenFett"/>
        </w:rPr>
        <w:t>Bitte erkläre mir den Code Schritt für Schritt und hilf mir zu verstehen, wie die Animation und die Kollisionserkennung funktionieren.</w:t>
      </w:r>
    </w:p>
    <w:p w14:paraId="553BC735" w14:textId="77777777" w:rsidR="001935B5" w:rsidRDefault="001935B5" w:rsidP="00AE2F7E">
      <w:pPr>
        <w:pStyle w:val="ListingStandard"/>
      </w:pPr>
    </w:p>
    <w:p w14:paraId="23F27EEC" w14:textId="77777777" w:rsidR="001935B5" w:rsidRDefault="001935B5" w:rsidP="001935B5">
      <w:pPr>
        <w:pStyle w:val="ListingStandard"/>
      </w:pPr>
      <w:r>
        <w:t>Ich erstelle gerne ein einfaches Pygame-Spiel für dich, bei dem der Spieler einen Kreis steuert und Münzen sammelt. Lass mich das Schritt für Schritt aufbauen und erklären.</w:t>
      </w:r>
    </w:p>
    <w:p w14:paraId="28FBEE84" w14:textId="77777777" w:rsidR="001935B5" w:rsidRDefault="001935B5" w:rsidP="001935B5">
      <w:pPr>
        <w:pStyle w:val="ListingStandard"/>
      </w:pPr>
    </w:p>
    <w:p w14:paraId="63F9FC11" w14:textId="77777777" w:rsidR="001935B5" w:rsidRDefault="001935B5" w:rsidP="001935B5">
      <w:pPr>
        <w:pStyle w:val="ListingStandard"/>
      </w:pPr>
      <w:r>
        <w:t># Erklärung des Münzen-Sammler Spiels Schritt für Schritt</w:t>
      </w:r>
    </w:p>
    <w:p w14:paraId="08480846" w14:textId="77777777" w:rsidR="001935B5" w:rsidRDefault="001935B5" w:rsidP="001935B5">
      <w:pPr>
        <w:pStyle w:val="ListingStandard"/>
      </w:pPr>
    </w:p>
    <w:p w14:paraId="4E720EB7" w14:textId="77777777" w:rsidR="001935B5" w:rsidRDefault="001935B5" w:rsidP="001935B5">
      <w:pPr>
        <w:pStyle w:val="ListingStandard"/>
      </w:pPr>
      <w:r>
        <w:t>Ich habe ein einfaches Pygame-Spiel erstellt, das alle deine gewünschten Funktionen enthält. Lass mich den Code Schritt für Schritt erklären:</w:t>
      </w:r>
    </w:p>
    <w:p w14:paraId="08AB5F8C" w14:textId="77777777" w:rsidR="001935B5" w:rsidRDefault="001935B5" w:rsidP="001935B5">
      <w:pPr>
        <w:pStyle w:val="ListingStandard"/>
      </w:pPr>
    </w:p>
    <w:p w14:paraId="317D21E7" w14:textId="77777777" w:rsidR="001935B5" w:rsidRDefault="001935B5" w:rsidP="001935B5">
      <w:pPr>
        <w:pStyle w:val="ListingStandard"/>
      </w:pPr>
      <w:r>
        <w:t>## 1. Grundlegende Einrichtung</w:t>
      </w:r>
    </w:p>
    <w:p w14:paraId="288A5C8F" w14:textId="77777777" w:rsidR="001935B5" w:rsidRDefault="001935B5" w:rsidP="001935B5">
      <w:pPr>
        <w:pStyle w:val="ListingStandard"/>
      </w:pPr>
    </w:p>
    <w:p w14:paraId="5F0D91EB" w14:textId="77777777" w:rsidR="001935B5" w:rsidRDefault="001935B5" w:rsidP="001935B5">
      <w:pPr>
        <w:pStyle w:val="ListingStandard"/>
      </w:pPr>
      <w:r>
        <w:t>```python</w:t>
      </w:r>
    </w:p>
    <w:p w14:paraId="26A3D883" w14:textId="77777777" w:rsidR="001935B5" w:rsidRDefault="001935B5" w:rsidP="001935B5">
      <w:pPr>
        <w:pStyle w:val="ListingStandard"/>
      </w:pPr>
      <w:r>
        <w:t>import pygame</w:t>
      </w:r>
    </w:p>
    <w:p w14:paraId="76B5E1E5" w14:textId="77777777" w:rsidR="001935B5" w:rsidRDefault="001935B5" w:rsidP="001935B5">
      <w:pPr>
        <w:pStyle w:val="ListingStandard"/>
      </w:pPr>
      <w:r>
        <w:t>import sys</w:t>
      </w:r>
    </w:p>
    <w:p w14:paraId="3AA7F2E5" w14:textId="77777777" w:rsidR="001935B5" w:rsidRDefault="001935B5" w:rsidP="001935B5">
      <w:pPr>
        <w:pStyle w:val="ListingStandard"/>
      </w:pPr>
      <w:r>
        <w:t>import random</w:t>
      </w:r>
    </w:p>
    <w:p w14:paraId="581E19D3" w14:textId="77777777" w:rsidR="001935B5" w:rsidRDefault="001935B5" w:rsidP="001935B5">
      <w:pPr>
        <w:pStyle w:val="ListingStandard"/>
      </w:pPr>
      <w:r>
        <w:t>import time</w:t>
      </w:r>
    </w:p>
    <w:p w14:paraId="15D19D4E" w14:textId="77777777" w:rsidR="001935B5" w:rsidRDefault="001935B5" w:rsidP="001935B5">
      <w:pPr>
        <w:pStyle w:val="ListingStandard"/>
      </w:pPr>
    </w:p>
    <w:p w14:paraId="258C7129" w14:textId="77777777" w:rsidR="001935B5" w:rsidRDefault="001935B5" w:rsidP="001935B5">
      <w:pPr>
        <w:pStyle w:val="ListingStandard"/>
      </w:pPr>
      <w:r>
        <w:t># Initialisierung von Pygame</w:t>
      </w:r>
    </w:p>
    <w:p w14:paraId="17DDF1BC" w14:textId="77777777" w:rsidR="001935B5" w:rsidRDefault="001935B5" w:rsidP="001935B5">
      <w:pPr>
        <w:pStyle w:val="ListingStandard"/>
      </w:pPr>
      <w:r>
        <w:t>pygame.init()</w:t>
      </w:r>
    </w:p>
    <w:p w14:paraId="388F89D8" w14:textId="77777777" w:rsidR="001935B5" w:rsidRDefault="001935B5" w:rsidP="001935B5">
      <w:pPr>
        <w:pStyle w:val="ListingStandard"/>
      </w:pPr>
    </w:p>
    <w:p w14:paraId="75A8076C" w14:textId="77777777" w:rsidR="001935B5" w:rsidRDefault="001935B5" w:rsidP="001935B5">
      <w:pPr>
        <w:pStyle w:val="ListingStandard"/>
      </w:pPr>
      <w:r>
        <w:t># Bildschirmgröße und Farben definieren</w:t>
      </w:r>
    </w:p>
    <w:p w14:paraId="4A319FE9" w14:textId="77777777" w:rsidR="001935B5" w:rsidRDefault="001935B5" w:rsidP="001935B5">
      <w:pPr>
        <w:pStyle w:val="ListingStandard"/>
      </w:pPr>
      <w:r>
        <w:t>BILDSCHIRM_BREITE = 800</w:t>
      </w:r>
    </w:p>
    <w:p w14:paraId="6CD09A37" w14:textId="77777777" w:rsidR="001935B5" w:rsidRDefault="001935B5" w:rsidP="001935B5">
      <w:pPr>
        <w:pStyle w:val="ListingStandard"/>
      </w:pPr>
      <w:r>
        <w:t>BILDSCHIRM_HOEHE = 600</w:t>
      </w:r>
    </w:p>
    <w:p w14:paraId="19B91164" w14:textId="77777777" w:rsidR="001935B5" w:rsidRDefault="001935B5" w:rsidP="001935B5">
      <w:pPr>
        <w:pStyle w:val="ListingStandard"/>
      </w:pPr>
      <w:r>
        <w:t>WEISS = (255, 255, 255)</w:t>
      </w:r>
    </w:p>
    <w:p w14:paraId="6BDCE1E6" w14:textId="77777777" w:rsidR="001935B5" w:rsidRDefault="001935B5" w:rsidP="001935B5">
      <w:pPr>
        <w:pStyle w:val="ListingStandard"/>
      </w:pPr>
      <w:r>
        <w:t>BLAU = (0, 0, 255)</w:t>
      </w:r>
    </w:p>
    <w:p w14:paraId="13D313B7" w14:textId="77777777" w:rsidR="001935B5" w:rsidRDefault="001935B5" w:rsidP="001935B5">
      <w:pPr>
        <w:pStyle w:val="ListingStandard"/>
      </w:pPr>
      <w:r>
        <w:lastRenderedPageBreak/>
        <w:t>GELB = (255, 255, 0)</w:t>
      </w:r>
    </w:p>
    <w:p w14:paraId="23A8212F" w14:textId="77777777" w:rsidR="001935B5" w:rsidRDefault="001935B5" w:rsidP="001935B5">
      <w:pPr>
        <w:pStyle w:val="ListingStandard"/>
      </w:pPr>
      <w:r>
        <w:t>SCHWARZ = (0, 0, 0)</w:t>
      </w:r>
    </w:p>
    <w:p w14:paraId="040DC96A" w14:textId="77777777" w:rsidR="001935B5" w:rsidRDefault="001935B5" w:rsidP="001935B5">
      <w:pPr>
        <w:pStyle w:val="ListingStandard"/>
      </w:pPr>
      <w:r>
        <w:t>```</w:t>
      </w:r>
    </w:p>
    <w:p w14:paraId="1FF4A9F9" w14:textId="77777777" w:rsidR="001935B5" w:rsidRDefault="001935B5" w:rsidP="001935B5">
      <w:pPr>
        <w:pStyle w:val="ListingStandard"/>
      </w:pPr>
    </w:p>
    <w:p w14:paraId="08296D5B" w14:textId="77777777" w:rsidR="001935B5" w:rsidRDefault="001935B5" w:rsidP="001935B5">
      <w:pPr>
        <w:pStyle w:val="ListingStandard"/>
      </w:pPr>
      <w:r>
        <w:t>Hier importieren wir die notwendigen Module und initialisieren Pygame. Wir definieren Konstanten für die Bildschirmgröße und die Farben, die wir verwenden werden.</w:t>
      </w:r>
    </w:p>
    <w:p w14:paraId="385502DE" w14:textId="77777777" w:rsidR="001935B5" w:rsidRDefault="001935B5" w:rsidP="001935B5">
      <w:pPr>
        <w:pStyle w:val="ListingStandard"/>
      </w:pPr>
    </w:p>
    <w:p w14:paraId="305BCB14" w14:textId="77777777" w:rsidR="001935B5" w:rsidRDefault="001935B5" w:rsidP="001935B5">
      <w:pPr>
        <w:pStyle w:val="ListingStandard"/>
      </w:pPr>
      <w:r>
        <w:t>## 2. Spieler- und Münzen-Einstellungen</w:t>
      </w:r>
    </w:p>
    <w:p w14:paraId="4C8A7C3B" w14:textId="77777777" w:rsidR="001935B5" w:rsidRDefault="001935B5" w:rsidP="001935B5">
      <w:pPr>
        <w:pStyle w:val="ListingStandard"/>
      </w:pPr>
    </w:p>
    <w:p w14:paraId="77CCC596" w14:textId="77777777" w:rsidR="001935B5" w:rsidRDefault="001935B5" w:rsidP="001935B5">
      <w:pPr>
        <w:pStyle w:val="ListingStandard"/>
      </w:pPr>
      <w:r>
        <w:t>```python</w:t>
      </w:r>
    </w:p>
    <w:p w14:paraId="05C509C0" w14:textId="77777777" w:rsidR="001935B5" w:rsidRDefault="001935B5" w:rsidP="001935B5">
      <w:pPr>
        <w:pStyle w:val="ListingStandard"/>
      </w:pPr>
      <w:r>
        <w:t># Spieler-Einstellungen</w:t>
      </w:r>
    </w:p>
    <w:p w14:paraId="7313C0C5" w14:textId="77777777" w:rsidR="001935B5" w:rsidRDefault="001935B5" w:rsidP="001935B5">
      <w:pPr>
        <w:pStyle w:val="ListingStandard"/>
      </w:pPr>
      <w:r>
        <w:t>SPIELER_RADIUS = 20</w:t>
      </w:r>
    </w:p>
    <w:p w14:paraId="57D74458" w14:textId="77777777" w:rsidR="001935B5" w:rsidRDefault="001935B5" w:rsidP="001935B5">
      <w:pPr>
        <w:pStyle w:val="ListingStandard"/>
      </w:pPr>
      <w:r>
        <w:t>spieler_x = BILDSCHIRM_BREITE // 2</w:t>
      </w:r>
    </w:p>
    <w:p w14:paraId="7865CAB1" w14:textId="77777777" w:rsidR="001935B5" w:rsidRDefault="001935B5" w:rsidP="001935B5">
      <w:pPr>
        <w:pStyle w:val="ListingStandard"/>
      </w:pPr>
      <w:r>
        <w:t>spieler_y = BILDSCHIRM_HOEHE // 2</w:t>
      </w:r>
    </w:p>
    <w:p w14:paraId="741DE9A0" w14:textId="77777777" w:rsidR="001935B5" w:rsidRDefault="001935B5" w:rsidP="001935B5">
      <w:pPr>
        <w:pStyle w:val="ListingStandard"/>
      </w:pPr>
      <w:r>
        <w:t>spieler_geschwindigkeit = 5</w:t>
      </w:r>
    </w:p>
    <w:p w14:paraId="3A988C99" w14:textId="77777777" w:rsidR="001935B5" w:rsidRDefault="001935B5" w:rsidP="001935B5">
      <w:pPr>
        <w:pStyle w:val="ListingStandard"/>
      </w:pPr>
    </w:p>
    <w:p w14:paraId="09568B99" w14:textId="77777777" w:rsidR="001935B5" w:rsidRDefault="001935B5" w:rsidP="001935B5">
      <w:pPr>
        <w:pStyle w:val="ListingStandard"/>
      </w:pPr>
      <w:r>
        <w:t># Münzen-Einstellungen</w:t>
      </w:r>
    </w:p>
    <w:p w14:paraId="58362108" w14:textId="77777777" w:rsidR="001935B5" w:rsidRDefault="001935B5" w:rsidP="001935B5">
      <w:pPr>
        <w:pStyle w:val="ListingStandard"/>
      </w:pPr>
      <w:r>
        <w:t>MUENZEN_RADIUS = 10</w:t>
      </w:r>
    </w:p>
    <w:p w14:paraId="2F9E0F71" w14:textId="77777777" w:rsidR="001935B5" w:rsidRDefault="001935B5" w:rsidP="001935B5">
      <w:pPr>
        <w:pStyle w:val="ListingStandard"/>
      </w:pPr>
      <w:r>
        <w:t>muenzen = []  # Liste zum Speichern aktiver Münzen</w:t>
      </w:r>
    </w:p>
    <w:p w14:paraId="5DC32C3A" w14:textId="77777777" w:rsidR="001935B5" w:rsidRDefault="001935B5" w:rsidP="001935B5">
      <w:pPr>
        <w:pStyle w:val="ListingStandard"/>
      </w:pPr>
      <w:r>
        <w:t>punkte = 0</w:t>
      </w:r>
    </w:p>
    <w:p w14:paraId="2384A688" w14:textId="77777777" w:rsidR="001935B5" w:rsidRDefault="001935B5" w:rsidP="001935B5">
      <w:pPr>
        <w:pStyle w:val="ListingStandard"/>
      </w:pPr>
    </w:p>
    <w:p w14:paraId="32F573BE" w14:textId="77777777" w:rsidR="001935B5" w:rsidRDefault="001935B5" w:rsidP="001935B5">
      <w:pPr>
        <w:pStyle w:val="ListingStandard"/>
      </w:pPr>
      <w:r>
        <w:t># Spielzeit</w:t>
      </w:r>
    </w:p>
    <w:p w14:paraId="0D660CAE" w14:textId="77777777" w:rsidR="001935B5" w:rsidRDefault="001935B5" w:rsidP="001935B5">
      <w:pPr>
        <w:pStyle w:val="ListingStandard"/>
      </w:pPr>
      <w:r>
        <w:t>SPIEL_DAUER = 60  # 60 Sekunden</w:t>
      </w:r>
    </w:p>
    <w:p w14:paraId="1F011BB8" w14:textId="77777777" w:rsidR="001935B5" w:rsidRDefault="001935B5" w:rsidP="001935B5">
      <w:pPr>
        <w:pStyle w:val="ListingStandard"/>
      </w:pPr>
      <w:r>
        <w:t>start_zeit = time.time()</w:t>
      </w:r>
    </w:p>
    <w:p w14:paraId="089137A4" w14:textId="77777777" w:rsidR="001935B5" w:rsidRDefault="001935B5" w:rsidP="001935B5">
      <w:pPr>
        <w:pStyle w:val="ListingStandard"/>
      </w:pPr>
      <w:r>
        <w:t>```</w:t>
      </w:r>
    </w:p>
    <w:p w14:paraId="4610413B" w14:textId="77777777" w:rsidR="001935B5" w:rsidRDefault="001935B5" w:rsidP="001935B5">
      <w:pPr>
        <w:pStyle w:val="ListingStandard"/>
      </w:pPr>
    </w:p>
    <w:p w14:paraId="78A3462D" w14:textId="77777777" w:rsidR="001935B5" w:rsidRDefault="001935B5" w:rsidP="001935B5">
      <w:pPr>
        <w:pStyle w:val="ListingStandard"/>
      </w:pPr>
      <w:r>
        <w:t>Hier definieren wir:</w:t>
      </w:r>
    </w:p>
    <w:p w14:paraId="2AC83312" w14:textId="77777777" w:rsidR="001935B5" w:rsidRDefault="001935B5" w:rsidP="001935B5">
      <w:pPr>
        <w:pStyle w:val="ListingStandard"/>
      </w:pPr>
      <w:r>
        <w:t>- Die Größe und Startposition des Spielers (mittig auf dem Bildschirm)</w:t>
      </w:r>
    </w:p>
    <w:p w14:paraId="5D5C03A4" w14:textId="77777777" w:rsidR="001935B5" w:rsidRDefault="001935B5" w:rsidP="001935B5">
      <w:pPr>
        <w:pStyle w:val="ListingStandard"/>
      </w:pPr>
      <w:r>
        <w:t>- Die Bewegungsgeschwindigkeit des Spielers</w:t>
      </w:r>
    </w:p>
    <w:p w14:paraId="2E049D12" w14:textId="77777777" w:rsidR="001935B5" w:rsidRDefault="001935B5" w:rsidP="001935B5">
      <w:pPr>
        <w:pStyle w:val="ListingStandard"/>
      </w:pPr>
      <w:r>
        <w:t>- Die Größe der Münzen und eine leere Liste, um aktive Münzen zu speichern</w:t>
      </w:r>
    </w:p>
    <w:p w14:paraId="020A8400" w14:textId="77777777" w:rsidR="001935B5" w:rsidRDefault="001935B5" w:rsidP="001935B5">
      <w:pPr>
        <w:pStyle w:val="ListingStandard"/>
      </w:pPr>
      <w:r>
        <w:t>- Die Spielzeit (60 Sekunden) und speichern die Startzeit</w:t>
      </w:r>
    </w:p>
    <w:p w14:paraId="687699E9" w14:textId="77777777" w:rsidR="001935B5" w:rsidRDefault="001935B5" w:rsidP="001935B5">
      <w:pPr>
        <w:pStyle w:val="ListingStandard"/>
      </w:pPr>
    </w:p>
    <w:p w14:paraId="28FB7C67" w14:textId="77777777" w:rsidR="001935B5" w:rsidRDefault="001935B5" w:rsidP="001935B5">
      <w:pPr>
        <w:pStyle w:val="ListingStandard"/>
      </w:pPr>
      <w:r>
        <w:t>## 3. Bildschirm und Font initialisieren</w:t>
      </w:r>
    </w:p>
    <w:p w14:paraId="52E05674" w14:textId="77777777" w:rsidR="001935B5" w:rsidRDefault="001935B5" w:rsidP="001935B5">
      <w:pPr>
        <w:pStyle w:val="ListingStandard"/>
      </w:pPr>
    </w:p>
    <w:p w14:paraId="03619495" w14:textId="77777777" w:rsidR="001935B5" w:rsidRDefault="001935B5" w:rsidP="001935B5">
      <w:pPr>
        <w:pStyle w:val="ListingStandard"/>
      </w:pPr>
      <w:r>
        <w:t>```python</w:t>
      </w:r>
    </w:p>
    <w:p w14:paraId="518DD5F2" w14:textId="77777777" w:rsidR="001935B5" w:rsidRDefault="001935B5" w:rsidP="001935B5">
      <w:pPr>
        <w:pStyle w:val="ListingStandard"/>
      </w:pPr>
      <w:r>
        <w:t># Bildschirm erstellen</w:t>
      </w:r>
    </w:p>
    <w:p w14:paraId="49557922" w14:textId="77777777" w:rsidR="001935B5" w:rsidRDefault="001935B5" w:rsidP="001935B5">
      <w:pPr>
        <w:pStyle w:val="ListingStandard"/>
      </w:pPr>
      <w:r>
        <w:t>bildschirm = pygame.display.set_mode((BILDSCHIRM_BREITE, BILDSCHIRM_HOEHE))</w:t>
      </w:r>
    </w:p>
    <w:p w14:paraId="6F14ED7B" w14:textId="77777777" w:rsidR="001935B5" w:rsidRDefault="001935B5" w:rsidP="001935B5">
      <w:pPr>
        <w:pStyle w:val="ListingStandard"/>
      </w:pPr>
      <w:r>
        <w:lastRenderedPageBreak/>
        <w:t>pygame.display.set_caption("Münzen Sammler")</w:t>
      </w:r>
    </w:p>
    <w:p w14:paraId="10E7899D" w14:textId="77777777" w:rsidR="001935B5" w:rsidRDefault="001935B5" w:rsidP="001935B5">
      <w:pPr>
        <w:pStyle w:val="ListingStandard"/>
      </w:pPr>
    </w:p>
    <w:p w14:paraId="1D96FE2A" w14:textId="77777777" w:rsidR="001935B5" w:rsidRDefault="001935B5" w:rsidP="001935B5">
      <w:pPr>
        <w:pStyle w:val="ListingStandard"/>
      </w:pPr>
      <w:r>
        <w:t># Font für Text initialisieren</w:t>
      </w:r>
    </w:p>
    <w:p w14:paraId="44A15897" w14:textId="77777777" w:rsidR="001935B5" w:rsidRDefault="001935B5" w:rsidP="001935B5">
      <w:pPr>
        <w:pStyle w:val="ListingStandard"/>
      </w:pPr>
      <w:r>
        <w:t>font = pygame.font.SysFont(None, 36)</w:t>
      </w:r>
    </w:p>
    <w:p w14:paraId="7CD06FB2" w14:textId="77777777" w:rsidR="001935B5" w:rsidRDefault="001935B5" w:rsidP="001935B5">
      <w:pPr>
        <w:pStyle w:val="ListingStandard"/>
      </w:pPr>
      <w:r>
        <w:t>```</w:t>
      </w:r>
    </w:p>
    <w:p w14:paraId="6359ED82" w14:textId="77777777" w:rsidR="001935B5" w:rsidRDefault="001935B5" w:rsidP="001935B5">
      <w:pPr>
        <w:pStyle w:val="ListingStandard"/>
      </w:pPr>
    </w:p>
    <w:p w14:paraId="0BF97902" w14:textId="77777777" w:rsidR="001935B5" w:rsidRDefault="001935B5" w:rsidP="001935B5">
      <w:pPr>
        <w:pStyle w:val="ListingStandard"/>
      </w:pPr>
      <w:r>
        <w:t>Wir erstellen das Spielfenster mit dem gewünschten weißen Hintergrund und initialisieren einen Font für die Textanzeige.</w:t>
      </w:r>
    </w:p>
    <w:p w14:paraId="7CA400F6" w14:textId="77777777" w:rsidR="001935B5" w:rsidRDefault="001935B5" w:rsidP="001935B5">
      <w:pPr>
        <w:pStyle w:val="ListingStandard"/>
      </w:pPr>
    </w:p>
    <w:p w14:paraId="3AC5E942" w14:textId="77777777" w:rsidR="001935B5" w:rsidRDefault="001935B5" w:rsidP="001935B5">
      <w:pPr>
        <w:pStyle w:val="ListingStandard"/>
      </w:pPr>
      <w:r>
        <w:t>## 4. Funktionen für Münzen und Kollisionserkennung</w:t>
      </w:r>
    </w:p>
    <w:p w14:paraId="5592679C" w14:textId="77777777" w:rsidR="001935B5" w:rsidRDefault="001935B5" w:rsidP="001935B5">
      <w:pPr>
        <w:pStyle w:val="ListingStandard"/>
      </w:pPr>
    </w:p>
    <w:p w14:paraId="6C9DB552" w14:textId="77777777" w:rsidR="001935B5" w:rsidRDefault="001935B5" w:rsidP="001935B5">
      <w:pPr>
        <w:pStyle w:val="ListingStandard"/>
      </w:pPr>
      <w:r>
        <w:t>```python</w:t>
      </w:r>
    </w:p>
    <w:p w14:paraId="7941E8F9" w14:textId="77777777" w:rsidR="001935B5" w:rsidRDefault="001935B5" w:rsidP="001935B5">
      <w:pPr>
        <w:pStyle w:val="ListingStandard"/>
      </w:pPr>
      <w:r>
        <w:t># Funktion zum Erstellen einer neuen Münze</w:t>
      </w:r>
    </w:p>
    <w:p w14:paraId="70937EBB" w14:textId="77777777" w:rsidR="001935B5" w:rsidRDefault="001935B5" w:rsidP="001935B5">
      <w:pPr>
        <w:pStyle w:val="ListingStandard"/>
      </w:pPr>
      <w:r>
        <w:t>def neue_muenze():</w:t>
      </w:r>
    </w:p>
    <w:p w14:paraId="6571C9E3" w14:textId="77777777" w:rsidR="001935B5" w:rsidRDefault="001935B5" w:rsidP="001935B5">
      <w:pPr>
        <w:pStyle w:val="ListingStandard"/>
      </w:pPr>
      <w:r>
        <w:t xml:space="preserve">    x = random.randint(MUENZEN_RADIUS, BILDSCHIRM_BREITE - MUENZEN_RADIUS)</w:t>
      </w:r>
    </w:p>
    <w:p w14:paraId="595AF057" w14:textId="77777777" w:rsidR="001935B5" w:rsidRDefault="001935B5" w:rsidP="001935B5">
      <w:pPr>
        <w:pStyle w:val="ListingStandard"/>
      </w:pPr>
      <w:r>
        <w:t xml:space="preserve">    y = random.randint(MUENZEN_RADIUS, BILDSCHIRM_HOEHE - MUENZEN_RADIUS)</w:t>
      </w:r>
    </w:p>
    <w:p w14:paraId="10C32282" w14:textId="77777777" w:rsidR="001935B5" w:rsidRDefault="001935B5" w:rsidP="001935B5">
      <w:pPr>
        <w:pStyle w:val="ListingStandard"/>
      </w:pPr>
      <w:r>
        <w:t xml:space="preserve">    erscheinungszeit = time.time()</w:t>
      </w:r>
    </w:p>
    <w:p w14:paraId="290F9418" w14:textId="77777777" w:rsidR="001935B5" w:rsidRDefault="001935B5" w:rsidP="001935B5">
      <w:pPr>
        <w:pStyle w:val="ListingStandard"/>
      </w:pPr>
      <w:r>
        <w:t xml:space="preserve">    muenzen.append((x, y, erscheinungszeit))</w:t>
      </w:r>
    </w:p>
    <w:p w14:paraId="55B11F67" w14:textId="77777777" w:rsidR="001935B5" w:rsidRDefault="001935B5" w:rsidP="001935B5">
      <w:pPr>
        <w:pStyle w:val="ListingStandard"/>
      </w:pPr>
    </w:p>
    <w:p w14:paraId="070EA596" w14:textId="77777777" w:rsidR="001935B5" w:rsidRDefault="001935B5" w:rsidP="001935B5">
      <w:pPr>
        <w:pStyle w:val="ListingStandard"/>
      </w:pPr>
      <w:r>
        <w:t># Funktion zur Überprüfung der Kollision zwischen Spieler und Münze</w:t>
      </w:r>
    </w:p>
    <w:p w14:paraId="57F325EF" w14:textId="77777777" w:rsidR="001935B5" w:rsidRDefault="001935B5" w:rsidP="001935B5">
      <w:pPr>
        <w:pStyle w:val="ListingStandard"/>
      </w:pPr>
      <w:r>
        <w:t>def pruefe_kollision(spieler_x, spieler_y, muenze_x, muenze_y):</w:t>
      </w:r>
    </w:p>
    <w:p w14:paraId="260335BD" w14:textId="77777777" w:rsidR="001935B5" w:rsidRDefault="001935B5" w:rsidP="001935B5">
      <w:pPr>
        <w:pStyle w:val="ListingStandard"/>
      </w:pPr>
      <w:r>
        <w:t xml:space="preserve">    # Berechne Abstand zwischen Mittelpunkten</w:t>
      </w:r>
    </w:p>
    <w:p w14:paraId="64316D6C" w14:textId="77777777" w:rsidR="001935B5" w:rsidRDefault="001935B5" w:rsidP="001935B5">
      <w:pPr>
        <w:pStyle w:val="ListingStandard"/>
      </w:pPr>
      <w:r>
        <w:t xml:space="preserve">    abstand = ((spieler_x - muenze_x) ** 2 + (spieler_y - muenze_y) ** 2) ** 0.5</w:t>
      </w:r>
    </w:p>
    <w:p w14:paraId="573FB94D" w14:textId="77777777" w:rsidR="001935B5" w:rsidRDefault="001935B5" w:rsidP="001935B5">
      <w:pPr>
        <w:pStyle w:val="ListingStandard"/>
      </w:pPr>
      <w:r>
        <w:t xml:space="preserve">    # Wenn der Abstand kleiner als die Summe der Radien ist, gibt es eine Kollision</w:t>
      </w:r>
    </w:p>
    <w:p w14:paraId="42B49C7C" w14:textId="77777777" w:rsidR="001935B5" w:rsidRDefault="001935B5" w:rsidP="001935B5">
      <w:pPr>
        <w:pStyle w:val="ListingStandard"/>
      </w:pPr>
      <w:r>
        <w:t xml:space="preserve">    return abstand &lt; (SPIELER_RADIUS + MUENZEN_RADIUS)</w:t>
      </w:r>
    </w:p>
    <w:p w14:paraId="25E40EE6" w14:textId="77777777" w:rsidR="001935B5" w:rsidRDefault="001935B5" w:rsidP="001935B5">
      <w:pPr>
        <w:pStyle w:val="ListingStandard"/>
      </w:pPr>
      <w:r>
        <w:t>```</w:t>
      </w:r>
    </w:p>
    <w:p w14:paraId="391C5CD4" w14:textId="77777777" w:rsidR="001935B5" w:rsidRDefault="001935B5" w:rsidP="001935B5">
      <w:pPr>
        <w:pStyle w:val="ListingStandard"/>
      </w:pPr>
    </w:p>
    <w:p w14:paraId="1022119A" w14:textId="77777777" w:rsidR="001935B5" w:rsidRDefault="001935B5" w:rsidP="001935B5">
      <w:pPr>
        <w:pStyle w:val="ListingStandard"/>
      </w:pPr>
      <w:r>
        <w:t>Hier definieren wir zwei wichtige Funktionen:</w:t>
      </w:r>
    </w:p>
    <w:p w14:paraId="0609F998" w14:textId="77777777" w:rsidR="001935B5" w:rsidRDefault="001935B5" w:rsidP="001935B5">
      <w:pPr>
        <w:pStyle w:val="ListingStandard"/>
      </w:pPr>
    </w:p>
    <w:p w14:paraId="47B8FBFC" w14:textId="77777777" w:rsidR="001935B5" w:rsidRDefault="001935B5" w:rsidP="001935B5">
      <w:pPr>
        <w:pStyle w:val="ListingStandard"/>
      </w:pPr>
      <w:r>
        <w:t>1. `neue_muenze()`: Erzeugt eine neue Münze mit zufälliger Position und speichert auch den Zeitpunkt ihrer Erstellung</w:t>
      </w:r>
    </w:p>
    <w:p w14:paraId="1EA7BC21" w14:textId="77777777" w:rsidR="001935B5" w:rsidRDefault="001935B5" w:rsidP="001935B5">
      <w:pPr>
        <w:pStyle w:val="ListingStandard"/>
      </w:pPr>
      <w:r>
        <w:t>2. `pruefe_kollision()`: Überprüft, ob der Spieler eine Münze eingesammelt hat</w:t>
      </w:r>
    </w:p>
    <w:p w14:paraId="23E8FFB4" w14:textId="77777777" w:rsidR="001935B5" w:rsidRDefault="001935B5" w:rsidP="001935B5">
      <w:pPr>
        <w:pStyle w:val="ListingStandard"/>
      </w:pPr>
    </w:p>
    <w:p w14:paraId="3CA65B55" w14:textId="77777777" w:rsidR="001935B5" w:rsidRDefault="001935B5" w:rsidP="001935B5">
      <w:pPr>
        <w:pStyle w:val="ListingStandard"/>
      </w:pPr>
      <w:r>
        <w:t xml:space="preserve">**Kollisionserkennung erklärt:** </w:t>
      </w:r>
    </w:p>
    <w:p w14:paraId="550A9588" w14:textId="77777777" w:rsidR="001935B5" w:rsidRDefault="001935B5" w:rsidP="001935B5">
      <w:pPr>
        <w:pStyle w:val="ListingStandard"/>
      </w:pPr>
      <w:r>
        <w:t>Die Kollisionserkennung verwendet den mathematischen Satz des Pythagoras, um den Abstand zwischen zwei Punkten zu berechnen:</w:t>
      </w:r>
    </w:p>
    <w:p w14:paraId="12177174" w14:textId="77777777" w:rsidR="001935B5" w:rsidRDefault="001935B5" w:rsidP="001935B5">
      <w:pPr>
        <w:pStyle w:val="ListingStandard"/>
      </w:pPr>
      <w:r>
        <w:lastRenderedPageBreak/>
        <w:t>- Wir berechnen den Abstand zwischen dem Mittelpunkt des Spielers und dem Mittelpunkt der Münze</w:t>
      </w:r>
    </w:p>
    <w:p w14:paraId="286829F6" w14:textId="77777777" w:rsidR="001935B5" w:rsidRDefault="001935B5" w:rsidP="001935B5">
      <w:pPr>
        <w:pStyle w:val="ListingStandard"/>
      </w:pPr>
      <w:r>
        <w:t>- Eine Kollision tritt auf, wenn dieser Abstand kleiner ist als die Summe der beiden Radien</w:t>
      </w:r>
    </w:p>
    <w:p w14:paraId="3F1E8C66" w14:textId="77777777" w:rsidR="001935B5" w:rsidRDefault="001935B5" w:rsidP="001935B5">
      <w:pPr>
        <w:pStyle w:val="ListingStandard"/>
      </w:pPr>
    </w:p>
    <w:p w14:paraId="11FCEA37" w14:textId="77777777" w:rsidR="001935B5" w:rsidRDefault="001935B5" w:rsidP="001935B5">
      <w:pPr>
        <w:pStyle w:val="ListingStandard"/>
      </w:pPr>
      <w:r>
        <w:t>## 5. Hauptspielschleife</w:t>
      </w:r>
    </w:p>
    <w:p w14:paraId="2EB20C8F" w14:textId="77777777" w:rsidR="001935B5" w:rsidRDefault="001935B5" w:rsidP="001935B5">
      <w:pPr>
        <w:pStyle w:val="ListingStandard"/>
      </w:pPr>
    </w:p>
    <w:p w14:paraId="7F9895D9" w14:textId="77777777" w:rsidR="001935B5" w:rsidRDefault="001935B5" w:rsidP="001935B5">
      <w:pPr>
        <w:pStyle w:val="ListingStandard"/>
      </w:pPr>
      <w:r>
        <w:t>```python</w:t>
      </w:r>
    </w:p>
    <w:p w14:paraId="1BB9A61D" w14:textId="77777777" w:rsidR="001935B5" w:rsidRDefault="001935B5" w:rsidP="001935B5">
      <w:pPr>
        <w:pStyle w:val="ListingStandard"/>
      </w:pPr>
      <w:r>
        <w:t># Hauptspielschleife</w:t>
      </w:r>
    </w:p>
    <w:p w14:paraId="3C2658D0" w14:textId="77777777" w:rsidR="001935B5" w:rsidRDefault="001935B5" w:rsidP="001935B5">
      <w:pPr>
        <w:pStyle w:val="ListingStandard"/>
      </w:pPr>
      <w:r>
        <w:t>muenze_erstellungszeit = 0</w:t>
      </w:r>
    </w:p>
    <w:p w14:paraId="2629F8D5" w14:textId="77777777" w:rsidR="001935B5" w:rsidRDefault="001935B5" w:rsidP="001935B5">
      <w:pPr>
        <w:pStyle w:val="ListingStandard"/>
      </w:pPr>
      <w:r>
        <w:t>clock = pygame.time.Clock()</w:t>
      </w:r>
    </w:p>
    <w:p w14:paraId="333BD1FB" w14:textId="77777777" w:rsidR="001935B5" w:rsidRDefault="001935B5" w:rsidP="001935B5">
      <w:pPr>
        <w:pStyle w:val="ListingStandard"/>
      </w:pPr>
      <w:r>
        <w:t>spiel_laeuft = True</w:t>
      </w:r>
    </w:p>
    <w:p w14:paraId="18F3526B" w14:textId="77777777" w:rsidR="001935B5" w:rsidRDefault="001935B5" w:rsidP="001935B5">
      <w:pPr>
        <w:pStyle w:val="ListingStandard"/>
      </w:pPr>
    </w:p>
    <w:p w14:paraId="49AD8A3E" w14:textId="77777777" w:rsidR="001935B5" w:rsidRDefault="001935B5" w:rsidP="001935B5">
      <w:pPr>
        <w:pStyle w:val="ListingStandard"/>
      </w:pPr>
      <w:r>
        <w:t>while spiel_laeuft:</w:t>
      </w:r>
    </w:p>
    <w:p w14:paraId="219D4F48" w14:textId="77777777" w:rsidR="001935B5" w:rsidRDefault="001935B5" w:rsidP="001935B5">
      <w:pPr>
        <w:pStyle w:val="ListingStandard"/>
      </w:pPr>
      <w:r>
        <w:t xml:space="preserve">    aktuelle_zeit = time.time()</w:t>
      </w:r>
    </w:p>
    <w:p w14:paraId="2AF74012" w14:textId="77777777" w:rsidR="001935B5" w:rsidRDefault="001935B5" w:rsidP="001935B5">
      <w:pPr>
        <w:pStyle w:val="ListingStandard"/>
      </w:pPr>
      <w:r>
        <w:t xml:space="preserve">    verbleibende_zeit = int(SPIEL_DAUER - (aktuelle_zeit - start_zeit))</w:t>
      </w:r>
    </w:p>
    <w:p w14:paraId="6A61ADE1" w14:textId="77777777" w:rsidR="001935B5" w:rsidRDefault="001935B5" w:rsidP="001935B5">
      <w:pPr>
        <w:pStyle w:val="ListingStandard"/>
      </w:pPr>
      <w:r>
        <w:t xml:space="preserve">    </w:t>
      </w:r>
    </w:p>
    <w:p w14:paraId="40588B8C" w14:textId="77777777" w:rsidR="001935B5" w:rsidRDefault="001935B5" w:rsidP="001935B5">
      <w:pPr>
        <w:pStyle w:val="ListingStandard"/>
      </w:pPr>
      <w:r>
        <w:t xml:space="preserve">    # Spielende, wenn Zeit abgelaufen</w:t>
      </w:r>
    </w:p>
    <w:p w14:paraId="1FEE4889" w14:textId="77777777" w:rsidR="001935B5" w:rsidRDefault="001935B5" w:rsidP="001935B5">
      <w:pPr>
        <w:pStyle w:val="ListingStandard"/>
      </w:pPr>
      <w:r>
        <w:t xml:space="preserve">    if verbleibende_zeit &lt;= 0:</w:t>
      </w:r>
    </w:p>
    <w:p w14:paraId="13617EF9" w14:textId="77777777" w:rsidR="001935B5" w:rsidRDefault="001935B5" w:rsidP="001935B5">
      <w:pPr>
        <w:pStyle w:val="ListingStandard"/>
      </w:pPr>
      <w:r>
        <w:t xml:space="preserve">        spiel_laeuft = False</w:t>
      </w:r>
    </w:p>
    <w:p w14:paraId="1E50C9B6" w14:textId="77777777" w:rsidR="001935B5" w:rsidRDefault="001935B5" w:rsidP="001935B5">
      <w:pPr>
        <w:pStyle w:val="ListingStandard"/>
      </w:pPr>
      <w:r>
        <w:t>```</w:t>
      </w:r>
    </w:p>
    <w:p w14:paraId="1C5707E3" w14:textId="77777777" w:rsidR="001935B5" w:rsidRDefault="001935B5" w:rsidP="001935B5">
      <w:pPr>
        <w:pStyle w:val="ListingStandard"/>
      </w:pPr>
    </w:p>
    <w:p w14:paraId="51D64EDA" w14:textId="77777777" w:rsidR="001935B5" w:rsidRDefault="001935B5" w:rsidP="001935B5">
      <w:pPr>
        <w:pStyle w:val="ListingStandard"/>
      </w:pPr>
      <w:r>
        <w:t>Hier beginnt die Hauptspielschleife, die kontinuierlich ausgeführt wird, solange das Spiel läuft. Wir:</w:t>
      </w:r>
    </w:p>
    <w:p w14:paraId="259BF4A9" w14:textId="77777777" w:rsidR="001935B5" w:rsidRDefault="001935B5" w:rsidP="001935B5">
      <w:pPr>
        <w:pStyle w:val="ListingStandard"/>
      </w:pPr>
      <w:r>
        <w:t>- Halten die aktuelle Zeit fest</w:t>
      </w:r>
    </w:p>
    <w:p w14:paraId="6B05CDB6" w14:textId="77777777" w:rsidR="001935B5" w:rsidRDefault="001935B5" w:rsidP="001935B5">
      <w:pPr>
        <w:pStyle w:val="ListingStandard"/>
      </w:pPr>
      <w:r>
        <w:t>- Berechnen die verbleibende Spielzeit</w:t>
      </w:r>
    </w:p>
    <w:p w14:paraId="58B1A28C" w14:textId="77777777" w:rsidR="001935B5" w:rsidRDefault="001935B5" w:rsidP="001935B5">
      <w:pPr>
        <w:pStyle w:val="ListingStandard"/>
      </w:pPr>
      <w:r>
        <w:t>- Beenden das Spiel, wenn die Zeit abgelaufen ist</w:t>
      </w:r>
    </w:p>
    <w:p w14:paraId="31B5B033" w14:textId="77777777" w:rsidR="001935B5" w:rsidRDefault="001935B5" w:rsidP="001935B5">
      <w:pPr>
        <w:pStyle w:val="ListingStandard"/>
      </w:pPr>
    </w:p>
    <w:p w14:paraId="2235581D" w14:textId="77777777" w:rsidR="001935B5" w:rsidRDefault="001935B5" w:rsidP="001935B5">
      <w:pPr>
        <w:pStyle w:val="ListingStandard"/>
      </w:pPr>
      <w:r>
        <w:t>## 6. Event-Verarbeitung und Spielersteuerung</w:t>
      </w:r>
    </w:p>
    <w:p w14:paraId="7382243A" w14:textId="77777777" w:rsidR="001935B5" w:rsidRDefault="001935B5" w:rsidP="001935B5">
      <w:pPr>
        <w:pStyle w:val="ListingStandard"/>
      </w:pPr>
    </w:p>
    <w:p w14:paraId="62B4C126" w14:textId="77777777" w:rsidR="001935B5" w:rsidRDefault="001935B5" w:rsidP="001935B5">
      <w:pPr>
        <w:pStyle w:val="ListingStandard"/>
      </w:pPr>
      <w:r>
        <w:t>```python</w:t>
      </w:r>
    </w:p>
    <w:p w14:paraId="4B62C737" w14:textId="77777777" w:rsidR="001935B5" w:rsidRDefault="001935B5" w:rsidP="001935B5">
      <w:pPr>
        <w:pStyle w:val="ListingStandard"/>
      </w:pPr>
      <w:r>
        <w:t xml:space="preserve">    # Event-Verarbeitung</w:t>
      </w:r>
    </w:p>
    <w:p w14:paraId="27815EDA" w14:textId="77777777" w:rsidR="001935B5" w:rsidRDefault="001935B5" w:rsidP="001935B5">
      <w:pPr>
        <w:pStyle w:val="ListingStandard"/>
      </w:pPr>
      <w:r>
        <w:t xml:space="preserve">    for event in pygame.event.get():</w:t>
      </w:r>
    </w:p>
    <w:p w14:paraId="29208AD1" w14:textId="77777777" w:rsidR="001935B5" w:rsidRDefault="001935B5" w:rsidP="001935B5">
      <w:pPr>
        <w:pStyle w:val="ListingStandard"/>
      </w:pPr>
      <w:r>
        <w:t xml:space="preserve">        if event.type == pygame.QUIT:</w:t>
      </w:r>
    </w:p>
    <w:p w14:paraId="607A418D" w14:textId="77777777" w:rsidR="001935B5" w:rsidRDefault="001935B5" w:rsidP="001935B5">
      <w:pPr>
        <w:pStyle w:val="ListingStandard"/>
      </w:pPr>
      <w:r>
        <w:t xml:space="preserve">            pygame.quit()</w:t>
      </w:r>
    </w:p>
    <w:p w14:paraId="4D319EF4" w14:textId="77777777" w:rsidR="001935B5" w:rsidRDefault="001935B5" w:rsidP="001935B5">
      <w:pPr>
        <w:pStyle w:val="ListingStandard"/>
      </w:pPr>
      <w:r>
        <w:t xml:space="preserve">            sys.exit()</w:t>
      </w:r>
    </w:p>
    <w:p w14:paraId="03ABE397" w14:textId="77777777" w:rsidR="001935B5" w:rsidRDefault="001935B5" w:rsidP="001935B5">
      <w:pPr>
        <w:pStyle w:val="ListingStandard"/>
      </w:pPr>
      <w:r>
        <w:t xml:space="preserve">    </w:t>
      </w:r>
    </w:p>
    <w:p w14:paraId="7446CF60" w14:textId="77777777" w:rsidR="001935B5" w:rsidRDefault="001935B5" w:rsidP="001935B5">
      <w:pPr>
        <w:pStyle w:val="ListingStandard"/>
      </w:pPr>
      <w:r>
        <w:t xml:space="preserve">    # Spielersteuerung mit Pfeiltasten</w:t>
      </w:r>
    </w:p>
    <w:p w14:paraId="5B8E8691" w14:textId="77777777" w:rsidR="001935B5" w:rsidRDefault="001935B5" w:rsidP="001935B5">
      <w:pPr>
        <w:pStyle w:val="ListingStandard"/>
      </w:pPr>
      <w:r>
        <w:lastRenderedPageBreak/>
        <w:t xml:space="preserve">    tasten = pygame.key.get_pressed()</w:t>
      </w:r>
    </w:p>
    <w:p w14:paraId="05CD49B6" w14:textId="77777777" w:rsidR="001935B5" w:rsidRDefault="001935B5" w:rsidP="001935B5">
      <w:pPr>
        <w:pStyle w:val="ListingStandard"/>
      </w:pPr>
      <w:r>
        <w:t xml:space="preserve">    if tasten[pygame.K_LEFT] and spieler_x &gt; SPIELER_RADIUS:</w:t>
      </w:r>
    </w:p>
    <w:p w14:paraId="2F918736" w14:textId="77777777" w:rsidR="001935B5" w:rsidRDefault="001935B5" w:rsidP="001935B5">
      <w:pPr>
        <w:pStyle w:val="ListingStandard"/>
      </w:pPr>
      <w:r>
        <w:t xml:space="preserve">        spieler_x -= spieler_geschwindigkeit</w:t>
      </w:r>
    </w:p>
    <w:p w14:paraId="7CFCF004" w14:textId="77777777" w:rsidR="001935B5" w:rsidRDefault="001935B5" w:rsidP="001935B5">
      <w:pPr>
        <w:pStyle w:val="ListingStandard"/>
      </w:pPr>
      <w:r>
        <w:t xml:space="preserve">    if tasten[pygame.K_RIGHT] and spieler_x &lt; BILDSCHIRM_BREITE - SPIELER_RADIUS:</w:t>
      </w:r>
    </w:p>
    <w:p w14:paraId="0E90BBA6" w14:textId="77777777" w:rsidR="001935B5" w:rsidRDefault="001935B5" w:rsidP="001935B5">
      <w:pPr>
        <w:pStyle w:val="ListingStandard"/>
      </w:pPr>
      <w:r>
        <w:t xml:space="preserve">        spieler_x += spieler_geschwindigkeit</w:t>
      </w:r>
    </w:p>
    <w:p w14:paraId="617B7BE3" w14:textId="77777777" w:rsidR="001935B5" w:rsidRDefault="001935B5" w:rsidP="001935B5">
      <w:pPr>
        <w:pStyle w:val="ListingStandard"/>
      </w:pPr>
      <w:r>
        <w:t xml:space="preserve">    if tasten[pygame.K_UP] and spieler_y &gt; SPIELER_RADIUS:</w:t>
      </w:r>
    </w:p>
    <w:p w14:paraId="594C903A" w14:textId="77777777" w:rsidR="001935B5" w:rsidRDefault="001935B5" w:rsidP="001935B5">
      <w:pPr>
        <w:pStyle w:val="ListingStandard"/>
      </w:pPr>
      <w:r>
        <w:t xml:space="preserve">        spieler_y -= spieler_geschwindigkeit</w:t>
      </w:r>
    </w:p>
    <w:p w14:paraId="6945D5F6" w14:textId="77777777" w:rsidR="001935B5" w:rsidRDefault="001935B5" w:rsidP="001935B5">
      <w:pPr>
        <w:pStyle w:val="ListingStandard"/>
      </w:pPr>
      <w:r>
        <w:t xml:space="preserve">    if tasten[pygame.K_DOWN] and spieler_y &lt; BILDSCHIRM_HOEHE - SPIELER_RADIUS:</w:t>
      </w:r>
    </w:p>
    <w:p w14:paraId="372E36DA" w14:textId="77777777" w:rsidR="001935B5" w:rsidRDefault="001935B5" w:rsidP="001935B5">
      <w:pPr>
        <w:pStyle w:val="ListingStandard"/>
      </w:pPr>
      <w:r>
        <w:t xml:space="preserve">        spieler_y += spieler_geschwindigkeit</w:t>
      </w:r>
    </w:p>
    <w:p w14:paraId="02FB2609" w14:textId="77777777" w:rsidR="001935B5" w:rsidRDefault="001935B5" w:rsidP="001935B5">
      <w:pPr>
        <w:pStyle w:val="ListingStandard"/>
      </w:pPr>
      <w:r>
        <w:t>```</w:t>
      </w:r>
    </w:p>
    <w:p w14:paraId="77EEDCC4" w14:textId="77777777" w:rsidR="001935B5" w:rsidRDefault="001935B5" w:rsidP="001935B5">
      <w:pPr>
        <w:pStyle w:val="ListingStandard"/>
      </w:pPr>
    </w:p>
    <w:p w14:paraId="21983F92" w14:textId="77777777" w:rsidR="001935B5" w:rsidRDefault="001935B5" w:rsidP="001935B5">
      <w:pPr>
        <w:pStyle w:val="ListingStandard"/>
      </w:pPr>
      <w:r>
        <w:t>Hier:</w:t>
      </w:r>
    </w:p>
    <w:p w14:paraId="68CB91E3" w14:textId="77777777" w:rsidR="001935B5" w:rsidRDefault="001935B5" w:rsidP="001935B5">
      <w:pPr>
        <w:pStyle w:val="ListingStandard"/>
      </w:pPr>
      <w:r>
        <w:t>- Prüfen wir, ob der Benutzer das Fenster schließen möchte</w:t>
      </w:r>
    </w:p>
    <w:p w14:paraId="64A8A71A" w14:textId="77777777" w:rsidR="001935B5" w:rsidRDefault="001935B5" w:rsidP="001935B5">
      <w:pPr>
        <w:pStyle w:val="ListingStandard"/>
      </w:pPr>
      <w:r>
        <w:t>- Erkennen Tastendrücke für die Pfeiltasten</w:t>
      </w:r>
    </w:p>
    <w:p w14:paraId="351F7107" w14:textId="77777777" w:rsidR="001935B5" w:rsidRDefault="001935B5" w:rsidP="001935B5">
      <w:pPr>
        <w:pStyle w:val="ListingStandard"/>
      </w:pPr>
      <w:r>
        <w:t>- Bewegen den Spieler entsprechend, wobei wir sicherstellen, dass er nicht außerhalb des Bildschirms gerät</w:t>
      </w:r>
    </w:p>
    <w:p w14:paraId="123FF88E" w14:textId="77777777" w:rsidR="001935B5" w:rsidRDefault="001935B5" w:rsidP="001935B5">
      <w:pPr>
        <w:pStyle w:val="ListingStandard"/>
      </w:pPr>
    </w:p>
    <w:p w14:paraId="3B2F1F5A" w14:textId="77777777" w:rsidR="001935B5" w:rsidRDefault="001935B5" w:rsidP="001935B5">
      <w:pPr>
        <w:pStyle w:val="ListingStandard"/>
      </w:pPr>
      <w:r>
        <w:t>## 7. Münzen erstellen und verwalten</w:t>
      </w:r>
    </w:p>
    <w:p w14:paraId="19D28947" w14:textId="77777777" w:rsidR="001935B5" w:rsidRDefault="001935B5" w:rsidP="001935B5">
      <w:pPr>
        <w:pStyle w:val="ListingStandard"/>
      </w:pPr>
    </w:p>
    <w:p w14:paraId="3CE92A81" w14:textId="77777777" w:rsidR="001935B5" w:rsidRDefault="001935B5" w:rsidP="001935B5">
      <w:pPr>
        <w:pStyle w:val="ListingStandard"/>
      </w:pPr>
      <w:r>
        <w:t>```python</w:t>
      </w:r>
    </w:p>
    <w:p w14:paraId="58107C2A" w14:textId="77777777" w:rsidR="001935B5" w:rsidRDefault="001935B5" w:rsidP="001935B5">
      <w:pPr>
        <w:pStyle w:val="ListingStandard"/>
      </w:pPr>
      <w:r>
        <w:t xml:space="preserve">    # Neue Münze erstellen alle 1-2 Sekunden</w:t>
      </w:r>
    </w:p>
    <w:p w14:paraId="0B784747" w14:textId="77777777" w:rsidR="001935B5" w:rsidRDefault="001935B5" w:rsidP="001935B5">
      <w:pPr>
        <w:pStyle w:val="ListingStandard"/>
      </w:pPr>
      <w:r>
        <w:t xml:space="preserve">    if aktuelle_zeit - muenze_erstellungszeit &gt; random.uniform(1.0, 2.0):</w:t>
      </w:r>
    </w:p>
    <w:p w14:paraId="2053377A" w14:textId="77777777" w:rsidR="001935B5" w:rsidRDefault="001935B5" w:rsidP="001935B5">
      <w:pPr>
        <w:pStyle w:val="ListingStandard"/>
      </w:pPr>
      <w:r>
        <w:t xml:space="preserve">        neue_muenze()</w:t>
      </w:r>
    </w:p>
    <w:p w14:paraId="3383FE24" w14:textId="77777777" w:rsidR="001935B5" w:rsidRDefault="001935B5" w:rsidP="001935B5">
      <w:pPr>
        <w:pStyle w:val="ListingStandard"/>
      </w:pPr>
      <w:r>
        <w:t xml:space="preserve">        muenze_erstellungszeit = aktuelle_zeit</w:t>
      </w:r>
    </w:p>
    <w:p w14:paraId="69B9751B" w14:textId="77777777" w:rsidR="001935B5" w:rsidRDefault="001935B5" w:rsidP="001935B5">
      <w:pPr>
        <w:pStyle w:val="ListingStandard"/>
      </w:pPr>
      <w:r>
        <w:t xml:space="preserve">    </w:t>
      </w:r>
    </w:p>
    <w:p w14:paraId="0ACE7856" w14:textId="77777777" w:rsidR="001935B5" w:rsidRDefault="001935B5" w:rsidP="001935B5">
      <w:pPr>
        <w:pStyle w:val="ListingStandard"/>
      </w:pPr>
      <w:r>
        <w:t xml:space="preserve">    # Bildschirm leeren</w:t>
      </w:r>
    </w:p>
    <w:p w14:paraId="2DEB2175" w14:textId="77777777" w:rsidR="001935B5" w:rsidRDefault="001935B5" w:rsidP="001935B5">
      <w:pPr>
        <w:pStyle w:val="ListingStandard"/>
      </w:pPr>
      <w:r>
        <w:t xml:space="preserve">    bildschirm.fill(WEISS)</w:t>
      </w:r>
    </w:p>
    <w:p w14:paraId="306F5168" w14:textId="77777777" w:rsidR="001935B5" w:rsidRDefault="001935B5" w:rsidP="001935B5">
      <w:pPr>
        <w:pStyle w:val="ListingStandard"/>
      </w:pPr>
      <w:r>
        <w:t xml:space="preserve">    </w:t>
      </w:r>
    </w:p>
    <w:p w14:paraId="3992DCB2" w14:textId="77777777" w:rsidR="001935B5" w:rsidRDefault="001935B5" w:rsidP="001935B5">
      <w:pPr>
        <w:pStyle w:val="ListingStandard"/>
      </w:pPr>
      <w:r>
        <w:t xml:space="preserve">    # Spieler zeichnen</w:t>
      </w:r>
    </w:p>
    <w:p w14:paraId="5229714E" w14:textId="77777777" w:rsidR="001935B5" w:rsidRDefault="001935B5" w:rsidP="001935B5">
      <w:pPr>
        <w:pStyle w:val="ListingStandard"/>
      </w:pPr>
      <w:r>
        <w:t xml:space="preserve">    pygame.draw.circle(bildschirm, BLAU, (spieler_x, spieler_y), SPIELER_RADIUS)</w:t>
      </w:r>
    </w:p>
    <w:p w14:paraId="1AEC929B" w14:textId="77777777" w:rsidR="001935B5" w:rsidRDefault="001935B5" w:rsidP="001935B5">
      <w:pPr>
        <w:pStyle w:val="ListingStandard"/>
      </w:pPr>
      <w:r>
        <w:t xml:space="preserve">    </w:t>
      </w:r>
    </w:p>
    <w:p w14:paraId="00C112EA" w14:textId="77777777" w:rsidR="001935B5" w:rsidRDefault="001935B5" w:rsidP="001935B5">
      <w:pPr>
        <w:pStyle w:val="ListingStandard"/>
      </w:pPr>
      <w:r>
        <w:t xml:space="preserve">    # Münzen verwalten und zeichnen</w:t>
      </w:r>
    </w:p>
    <w:p w14:paraId="09FF3CE1" w14:textId="77777777" w:rsidR="001935B5" w:rsidRDefault="001935B5" w:rsidP="001935B5">
      <w:pPr>
        <w:pStyle w:val="ListingStandard"/>
      </w:pPr>
      <w:r>
        <w:t xml:space="preserve">    aktuelle_muenzen = []</w:t>
      </w:r>
    </w:p>
    <w:p w14:paraId="1FCF3B1D" w14:textId="77777777" w:rsidR="001935B5" w:rsidRDefault="001935B5" w:rsidP="001935B5">
      <w:pPr>
        <w:pStyle w:val="ListingStandard"/>
      </w:pPr>
      <w:r>
        <w:t xml:space="preserve">    for muenze_x, muenze_y, erscheinungszeit in muenzen:</w:t>
      </w:r>
    </w:p>
    <w:p w14:paraId="6C1B8F6D" w14:textId="77777777" w:rsidR="001935B5" w:rsidRDefault="001935B5" w:rsidP="001935B5">
      <w:pPr>
        <w:pStyle w:val="ListingStandard"/>
      </w:pPr>
      <w:r>
        <w:t xml:space="preserve">        # Prüfen, ob die Münze noch aktiv sein soll (weniger als 2 Sekunden alt)</w:t>
      </w:r>
    </w:p>
    <w:p w14:paraId="785A4084" w14:textId="77777777" w:rsidR="001935B5" w:rsidRDefault="001935B5" w:rsidP="001935B5">
      <w:pPr>
        <w:pStyle w:val="ListingStandard"/>
      </w:pPr>
      <w:r>
        <w:t xml:space="preserve">        if aktuelle_zeit - erscheinungszeit &lt; 2.0:</w:t>
      </w:r>
    </w:p>
    <w:p w14:paraId="396A1066" w14:textId="77777777" w:rsidR="001935B5" w:rsidRDefault="001935B5" w:rsidP="001935B5">
      <w:pPr>
        <w:pStyle w:val="ListingStandard"/>
      </w:pPr>
      <w:r>
        <w:t xml:space="preserve">            # Kollisionserkennung</w:t>
      </w:r>
    </w:p>
    <w:p w14:paraId="3503EA0E" w14:textId="77777777" w:rsidR="001935B5" w:rsidRDefault="001935B5" w:rsidP="001935B5">
      <w:pPr>
        <w:pStyle w:val="ListingStandard"/>
      </w:pPr>
      <w:r>
        <w:t xml:space="preserve">            if pruefe_kollision(spieler_x, spieler_y, muenze_x, muenze_y):</w:t>
      </w:r>
    </w:p>
    <w:p w14:paraId="7236DC1F" w14:textId="77777777" w:rsidR="001935B5" w:rsidRDefault="001935B5" w:rsidP="001935B5">
      <w:pPr>
        <w:pStyle w:val="ListingStandard"/>
      </w:pPr>
      <w:r>
        <w:lastRenderedPageBreak/>
        <w:t xml:space="preserve">                punkte += 1</w:t>
      </w:r>
    </w:p>
    <w:p w14:paraId="3DA78494" w14:textId="77777777" w:rsidR="001935B5" w:rsidRDefault="001935B5" w:rsidP="001935B5">
      <w:pPr>
        <w:pStyle w:val="ListingStandard"/>
      </w:pPr>
      <w:r>
        <w:t xml:space="preserve">                # Münze nicht zur neuen Liste hinzufügen (wird entfernt)</w:t>
      </w:r>
    </w:p>
    <w:p w14:paraId="5E95EA38" w14:textId="77777777" w:rsidR="001935B5" w:rsidRDefault="001935B5" w:rsidP="001935B5">
      <w:pPr>
        <w:pStyle w:val="ListingStandard"/>
      </w:pPr>
      <w:r>
        <w:t xml:space="preserve">            else:</w:t>
      </w:r>
    </w:p>
    <w:p w14:paraId="384758FC" w14:textId="77777777" w:rsidR="001935B5" w:rsidRDefault="001935B5" w:rsidP="001935B5">
      <w:pPr>
        <w:pStyle w:val="ListingStandard"/>
      </w:pPr>
      <w:r>
        <w:t xml:space="preserve">                # Münze zeichnen und zur neuen Liste hinzufügen</w:t>
      </w:r>
    </w:p>
    <w:p w14:paraId="242D91F1" w14:textId="77777777" w:rsidR="001935B5" w:rsidRDefault="001935B5" w:rsidP="001935B5">
      <w:pPr>
        <w:pStyle w:val="ListingStandard"/>
      </w:pPr>
      <w:r>
        <w:t xml:space="preserve">                pygame.draw.circle(bildschirm, GELB, (muenze_x, muenze_y), MUENZEN_RADIUS)</w:t>
      </w:r>
    </w:p>
    <w:p w14:paraId="03448E97" w14:textId="77777777" w:rsidR="001935B5" w:rsidRDefault="001935B5" w:rsidP="001935B5">
      <w:pPr>
        <w:pStyle w:val="ListingStandard"/>
      </w:pPr>
      <w:r>
        <w:t xml:space="preserve">                aktuelle_muenzen.append((muenze_x, muenze_y, erscheinungszeit))</w:t>
      </w:r>
    </w:p>
    <w:p w14:paraId="781EE7A1" w14:textId="77777777" w:rsidR="001935B5" w:rsidRDefault="001935B5" w:rsidP="001935B5">
      <w:pPr>
        <w:pStyle w:val="ListingStandard"/>
      </w:pPr>
      <w:r>
        <w:t xml:space="preserve">    </w:t>
      </w:r>
    </w:p>
    <w:p w14:paraId="54A91535" w14:textId="77777777" w:rsidR="001935B5" w:rsidRDefault="001935B5" w:rsidP="001935B5">
      <w:pPr>
        <w:pStyle w:val="ListingStandard"/>
      </w:pPr>
      <w:r>
        <w:t xml:space="preserve">    # Liste der aktiven Münzen aktualisieren</w:t>
      </w:r>
    </w:p>
    <w:p w14:paraId="759F7D79" w14:textId="77777777" w:rsidR="001935B5" w:rsidRDefault="001935B5" w:rsidP="001935B5">
      <w:pPr>
        <w:pStyle w:val="ListingStandard"/>
      </w:pPr>
      <w:r>
        <w:t xml:space="preserve">    muenzen = aktuelle_muenzen</w:t>
      </w:r>
    </w:p>
    <w:p w14:paraId="029D8864" w14:textId="77777777" w:rsidR="001935B5" w:rsidRDefault="001935B5" w:rsidP="001935B5">
      <w:pPr>
        <w:pStyle w:val="ListingStandard"/>
      </w:pPr>
      <w:r>
        <w:t>```</w:t>
      </w:r>
    </w:p>
    <w:p w14:paraId="70861A59" w14:textId="77777777" w:rsidR="001935B5" w:rsidRDefault="001935B5" w:rsidP="001935B5">
      <w:pPr>
        <w:pStyle w:val="ListingStandard"/>
      </w:pPr>
    </w:p>
    <w:p w14:paraId="63ADC71C" w14:textId="77777777" w:rsidR="001935B5" w:rsidRDefault="001935B5" w:rsidP="001935B5">
      <w:pPr>
        <w:pStyle w:val="ListingStandard"/>
      </w:pPr>
      <w:r>
        <w:t>In diesem Abschnitt:</w:t>
      </w:r>
    </w:p>
    <w:p w14:paraId="1CBC7AD4" w14:textId="77777777" w:rsidR="001935B5" w:rsidRDefault="001935B5" w:rsidP="001935B5">
      <w:pPr>
        <w:pStyle w:val="ListingStandard"/>
      </w:pPr>
      <w:r>
        <w:t>1. Erstellen wir in zufälligen Intervallen (1-2 Sekunden) neue Münzen</w:t>
      </w:r>
    </w:p>
    <w:p w14:paraId="05C0E1F3" w14:textId="77777777" w:rsidR="001935B5" w:rsidRDefault="001935B5" w:rsidP="001935B5">
      <w:pPr>
        <w:pStyle w:val="ListingStandard"/>
      </w:pPr>
      <w:r>
        <w:t>2. Leeren den Bildschirm und zeichnen den Spieler</w:t>
      </w:r>
    </w:p>
    <w:p w14:paraId="53A8CCF7" w14:textId="77777777" w:rsidR="001935B5" w:rsidRDefault="001935B5" w:rsidP="001935B5">
      <w:pPr>
        <w:pStyle w:val="ListingStandard"/>
      </w:pPr>
      <w:r>
        <w:t>3. Gehen alle Münzen durch und prüfen für jede:</w:t>
      </w:r>
    </w:p>
    <w:p w14:paraId="0DCC0796" w14:textId="77777777" w:rsidR="001935B5" w:rsidRDefault="001935B5" w:rsidP="001935B5">
      <w:pPr>
        <w:pStyle w:val="ListingStandard"/>
      </w:pPr>
      <w:r>
        <w:t xml:space="preserve">   - Ob sie länger als 2 Sekunden existiert (falls ja, wird sie entfernt)</w:t>
      </w:r>
    </w:p>
    <w:p w14:paraId="674BAF86" w14:textId="77777777" w:rsidR="001935B5" w:rsidRDefault="001935B5" w:rsidP="001935B5">
      <w:pPr>
        <w:pStyle w:val="ListingStandard"/>
      </w:pPr>
      <w:r>
        <w:t xml:space="preserve">   - Ob der Spieler sie eingesammelt hat (falls ja, wird der Punktestand erhöht und die Münze entfernt)</w:t>
      </w:r>
    </w:p>
    <w:p w14:paraId="5D99A40F" w14:textId="77777777" w:rsidR="001935B5" w:rsidRDefault="001935B5" w:rsidP="001935B5">
      <w:pPr>
        <w:pStyle w:val="ListingStandard"/>
      </w:pPr>
      <w:r>
        <w:t xml:space="preserve">   - Andernfalls wird die Münze gezeichnet und bleibt aktiv</w:t>
      </w:r>
    </w:p>
    <w:p w14:paraId="6A37C15E" w14:textId="77777777" w:rsidR="001935B5" w:rsidRDefault="001935B5" w:rsidP="001935B5">
      <w:pPr>
        <w:pStyle w:val="ListingStandard"/>
      </w:pPr>
      <w:r>
        <w:t>4. Aktualisieren die Liste der aktiven Münzen</w:t>
      </w:r>
    </w:p>
    <w:p w14:paraId="78021EE4" w14:textId="77777777" w:rsidR="001935B5" w:rsidRDefault="001935B5" w:rsidP="001935B5">
      <w:pPr>
        <w:pStyle w:val="ListingStandard"/>
      </w:pPr>
    </w:p>
    <w:p w14:paraId="046818AD" w14:textId="77777777" w:rsidR="001935B5" w:rsidRDefault="001935B5" w:rsidP="001935B5">
      <w:pPr>
        <w:pStyle w:val="ListingStandard"/>
      </w:pPr>
      <w:r>
        <w:t>**Animation erklärt:**</w:t>
      </w:r>
    </w:p>
    <w:p w14:paraId="28876477" w14:textId="77777777" w:rsidR="001935B5" w:rsidRDefault="001935B5" w:rsidP="001935B5">
      <w:pPr>
        <w:pStyle w:val="ListingStandard"/>
      </w:pPr>
      <w:r>
        <w:t>Die Animation in diesem Spiel basiert auf dem Prinzip, dass der Bildschirm in jedem Durchlauf der Spielschleife komplett neu gezeichnet wird:</w:t>
      </w:r>
    </w:p>
    <w:p w14:paraId="6D25E4DF" w14:textId="77777777" w:rsidR="001935B5" w:rsidRDefault="001935B5" w:rsidP="001935B5">
      <w:pPr>
        <w:pStyle w:val="ListingStandard"/>
      </w:pPr>
      <w:r>
        <w:t>1. Wir löschen zuerst alles vom Bildschirm (`bildschirm.fill(WEISS)`)</w:t>
      </w:r>
    </w:p>
    <w:p w14:paraId="61CA2F54" w14:textId="77777777" w:rsidR="001935B5" w:rsidRDefault="001935B5" w:rsidP="001935B5">
      <w:pPr>
        <w:pStyle w:val="ListingStandard"/>
      </w:pPr>
      <w:r>
        <w:t>2. Dann zeichnen wir den Spieler an seiner aktuellen Position</w:t>
      </w:r>
    </w:p>
    <w:p w14:paraId="24868E25" w14:textId="77777777" w:rsidR="001935B5" w:rsidRDefault="001935B5" w:rsidP="001935B5">
      <w:pPr>
        <w:pStyle w:val="ListingStandard"/>
      </w:pPr>
      <w:r>
        <w:t>3. Dann zeichnen wir alle aktiven Münzen</w:t>
      </w:r>
    </w:p>
    <w:p w14:paraId="5907F91B" w14:textId="77777777" w:rsidR="001935B5" w:rsidRDefault="001935B5" w:rsidP="001935B5">
      <w:pPr>
        <w:pStyle w:val="ListingStandard"/>
      </w:pPr>
      <w:r>
        <w:t>4. Schließlich aktualisieren wir den Bildschirm mit `pygame.display.flip()`</w:t>
      </w:r>
    </w:p>
    <w:p w14:paraId="21EC6E95" w14:textId="77777777" w:rsidR="001935B5" w:rsidRDefault="001935B5" w:rsidP="001935B5">
      <w:pPr>
        <w:pStyle w:val="ListingStandard"/>
      </w:pPr>
    </w:p>
    <w:p w14:paraId="065B0194" w14:textId="77777777" w:rsidR="001935B5" w:rsidRDefault="001935B5" w:rsidP="001935B5">
      <w:pPr>
        <w:pStyle w:val="ListingStandard"/>
      </w:pPr>
      <w:r>
        <w:t>## 8. Punktestand und Zeit anzeigen</w:t>
      </w:r>
    </w:p>
    <w:p w14:paraId="6C584E20" w14:textId="77777777" w:rsidR="001935B5" w:rsidRDefault="001935B5" w:rsidP="001935B5">
      <w:pPr>
        <w:pStyle w:val="ListingStandard"/>
      </w:pPr>
    </w:p>
    <w:p w14:paraId="12BA06C8" w14:textId="77777777" w:rsidR="001935B5" w:rsidRDefault="001935B5" w:rsidP="001935B5">
      <w:pPr>
        <w:pStyle w:val="ListingStandard"/>
      </w:pPr>
      <w:r>
        <w:t>```python</w:t>
      </w:r>
    </w:p>
    <w:p w14:paraId="05A2E261" w14:textId="77777777" w:rsidR="001935B5" w:rsidRDefault="001935B5" w:rsidP="001935B5">
      <w:pPr>
        <w:pStyle w:val="ListingStandard"/>
      </w:pPr>
      <w:r>
        <w:t xml:space="preserve">    # Punktestand anzeigen</w:t>
      </w:r>
    </w:p>
    <w:p w14:paraId="54D34DCC" w14:textId="77777777" w:rsidR="001935B5" w:rsidRDefault="001935B5" w:rsidP="001935B5">
      <w:pPr>
        <w:pStyle w:val="ListingStandard"/>
      </w:pPr>
      <w:r>
        <w:t xml:space="preserve">    punkte_text = font.render(f"Punkte: {punkte}", True, SCHWARZ)</w:t>
      </w:r>
    </w:p>
    <w:p w14:paraId="495C6B8B" w14:textId="77777777" w:rsidR="001935B5" w:rsidRDefault="001935B5" w:rsidP="001935B5">
      <w:pPr>
        <w:pStyle w:val="ListingStandard"/>
      </w:pPr>
      <w:r>
        <w:t xml:space="preserve">    bildschirm.blit(punkte_text, (10, 10))</w:t>
      </w:r>
    </w:p>
    <w:p w14:paraId="79968491" w14:textId="77777777" w:rsidR="001935B5" w:rsidRDefault="001935B5" w:rsidP="001935B5">
      <w:pPr>
        <w:pStyle w:val="ListingStandard"/>
      </w:pPr>
      <w:r>
        <w:t xml:space="preserve">    </w:t>
      </w:r>
    </w:p>
    <w:p w14:paraId="1E689D0C" w14:textId="77777777" w:rsidR="001935B5" w:rsidRDefault="001935B5" w:rsidP="001935B5">
      <w:pPr>
        <w:pStyle w:val="ListingStandard"/>
      </w:pPr>
      <w:r>
        <w:t xml:space="preserve">    # Verbleibende Zeit anzeigen</w:t>
      </w:r>
    </w:p>
    <w:p w14:paraId="2E5D9E44" w14:textId="77777777" w:rsidR="001935B5" w:rsidRDefault="001935B5" w:rsidP="001935B5">
      <w:pPr>
        <w:pStyle w:val="ListingStandard"/>
      </w:pPr>
      <w:r>
        <w:lastRenderedPageBreak/>
        <w:t xml:space="preserve">    zeit_text = font.render(f"Zeit: {verbleibende_zeit} s", True, SCHWARZ)</w:t>
      </w:r>
    </w:p>
    <w:p w14:paraId="588D666D" w14:textId="77777777" w:rsidR="001935B5" w:rsidRDefault="001935B5" w:rsidP="001935B5">
      <w:pPr>
        <w:pStyle w:val="ListingStandard"/>
      </w:pPr>
      <w:r>
        <w:t xml:space="preserve">    bildschirm.blit(zeit_text, (BILDSCHIRM_BREITE - 150, 10))</w:t>
      </w:r>
    </w:p>
    <w:p w14:paraId="439F47A1" w14:textId="77777777" w:rsidR="001935B5" w:rsidRDefault="001935B5" w:rsidP="001935B5">
      <w:pPr>
        <w:pStyle w:val="ListingStandard"/>
      </w:pPr>
      <w:r>
        <w:t xml:space="preserve">    </w:t>
      </w:r>
    </w:p>
    <w:p w14:paraId="508BB1C5" w14:textId="77777777" w:rsidR="001935B5" w:rsidRDefault="001935B5" w:rsidP="001935B5">
      <w:pPr>
        <w:pStyle w:val="ListingStandard"/>
      </w:pPr>
      <w:r>
        <w:t xml:space="preserve">    # Bildschirm aktualisieren</w:t>
      </w:r>
    </w:p>
    <w:p w14:paraId="1A2FBAF2" w14:textId="77777777" w:rsidR="001935B5" w:rsidRDefault="001935B5" w:rsidP="001935B5">
      <w:pPr>
        <w:pStyle w:val="ListingStandard"/>
      </w:pPr>
      <w:r>
        <w:t xml:space="preserve">    pygame.display.flip()</w:t>
      </w:r>
    </w:p>
    <w:p w14:paraId="34238A5D" w14:textId="77777777" w:rsidR="001935B5" w:rsidRDefault="001935B5" w:rsidP="001935B5">
      <w:pPr>
        <w:pStyle w:val="ListingStandard"/>
      </w:pPr>
      <w:r>
        <w:t xml:space="preserve">    </w:t>
      </w:r>
    </w:p>
    <w:p w14:paraId="527FF151" w14:textId="77777777" w:rsidR="001935B5" w:rsidRDefault="001935B5" w:rsidP="001935B5">
      <w:pPr>
        <w:pStyle w:val="ListingStandard"/>
      </w:pPr>
      <w:r>
        <w:t xml:space="preserve">    # Framerate begrenzen</w:t>
      </w:r>
    </w:p>
    <w:p w14:paraId="1159A0F9" w14:textId="77777777" w:rsidR="001935B5" w:rsidRDefault="001935B5" w:rsidP="001935B5">
      <w:pPr>
        <w:pStyle w:val="ListingStandard"/>
      </w:pPr>
      <w:r>
        <w:t xml:space="preserve">    clock.tick(60)</w:t>
      </w:r>
    </w:p>
    <w:p w14:paraId="36811D31" w14:textId="77777777" w:rsidR="001935B5" w:rsidRDefault="001935B5" w:rsidP="001935B5">
      <w:pPr>
        <w:pStyle w:val="ListingStandard"/>
      </w:pPr>
      <w:r>
        <w:t>```</w:t>
      </w:r>
    </w:p>
    <w:p w14:paraId="1249A523" w14:textId="77777777" w:rsidR="001935B5" w:rsidRDefault="001935B5" w:rsidP="001935B5">
      <w:pPr>
        <w:pStyle w:val="ListingStandard"/>
      </w:pPr>
    </w:p>
    <w:p w14:paraId="2E50FC5E" w14:textId="77777777" w:rsidR="001935B5" w:rsidRDefault="001935B5" w:rsidP="001935B5">
      <w:pPr>
        <w:pStyle w:val="ListingStandard"/>
      </w:pPr>
      <w:r>
        <w:t>Hier:</w:t>
      </w:r>
    </w:p>
    <w:p w14:paraId="73EE7504" w14:textId="77777777" w:rsidR="001935B5" w:rsidRDefault="001935B5" w:rsidP="001935B5">
      <w:pPr>
        <w:pStyle w:val="ListingStandard"/>
      </w:pPr>
      <w:r>
        <w:t>1. Rendern wir Texte für den Punktestand und die verbleibende Zeit</w:t>
      </w:r>
    </w:p>
    <w:p w14:paraId="1E0C169D" w14:textId="77777777" w:rsidR="001935B5" w:rsidRDefault="001935B5" w:rsidP="001935B5">
      <w:pPr>
        <w:pStyle w:val="ListingStandard"/>
      </w:pPr>
      <w:r>
        <w:t>2. Platzieren diese Texte auf dem Bildschirm</w:t>
      </w:r>
    </w:p>
    <w:p w14:paraId="50CC37C3" w14:textId="77777777" w:rsidR="001935B5" w:rsidRDefault="001935B5" w:rsidP="001935B5">
      <w:pPr>
        <w:pStyle w:val="ListingStandard"/>
      </w:pPr>
      <w:r>
        <w:t>3. Aktualisieren den gesamten Bildschirm mit `pygame.display.flip()`</w:t>
      </w:r>
    </w:p>
    <w:p w14:paraId="45840C8E" w14:textId="77777777" w:rsidR="001935B5" w:rsidRDefault="001935B5" w:rsidP="001935B5">
      <w:pPr>
        <w:pStyle w:val="ListingStandard"/>
      </w:pPr>
      <w:r>
        <w:t>4. Begrenzen die Framerate auf 60 FPS (Frames pro Sekunde)</w:t>
      </w:r>
    </w:p>
    <w:p w14:paraId="75E27FD2" w14:textId="77777777" w:rsidR="001935B5" w:rsidRDefault="001935B5" w:rsidP="001935B5">
      <w:pPr>
        <w:pStyle w:val="ListingStandard"/>
      </w:pPr>
    </w:p>
    <w:p w14:paraId="0D4E8C22" w14:textId="77777777" w:rsidR="001935B5" w:rsidRDefault="001935B5" w:rsidP="001935B5">
      <w:pPr>
        <w:pStyle w:val="ListingStandard"/>
      </w:pPr>
      <w:r>
        <w:t>## 9. Spielende-Bildschirm</w:t>
      </w:r>
    </w:p>
    <w:p w14:paraId="1962BCF6" w14:textId="77777777" w:rsidR="001935B5" w:rsidRDefault="001935B5" w:rsidP="001935B5">
      <w:pPr>
        <w:pStyle w:val="ListingStandard"/>
      </w:pPr>
    </w:p>
    <w:p w14:paraId="7BF7DD37" w14:textId="77777777" w:rsidR="001935B5" w:rsidRDefault="001935B5" w:rsidP="001935B5">
      <w:pPr>
        <w:pStyle w:val="ListingStandard"/>
      </w:pPr>
      <w:r>
        <w:t>```python</w:t>
      </w:r>
    </w:p>
    <w:p w14:paraId="6EEE7B7E" w14:textId="77777777" w:rsidR="001935B5" w:rsidRDefault="001935B5" w:rsidP="001935B5">
      <w:pPr>
        <w:pStyle w:val="ListingStandard"/>
      </w:pPr>
      <w:r>
        <w:t># Spielende-Bildschirm</w:t>
      </w:r>
    </w:p>
    <w:p w14:paraId="4E047BFF" w14:textId="77777777" w:rsidR="001935B5" w:rsidRDefault="001935B5" w:rsidP="001935B5">
      <w:pPr>
        <w:pStyle w:val="ListingStandard"/>
      </w:pPr>
      <w:r>
        <w:t>bildschirm.fill(WEISS)</w:t>
      </w:r>
    </w:p>
    <w:p w14:paraId="1D15BCC8" w14:textId="77777777" w:rsidR="001935B5" w:rsidRDefault="001935B5" w:rsidP="001935B5">
      <w:pPr>
        <w:pStyle w:val="ListingStandard"/>
      </w:pPr>
      <w:r>
        <w:t>ende_text = font.render(f"Spiel vorbei! Endpunktzahl: {punkte}", True, SCHWARZ)</w:t>
      </w:r>
    </w:p>
    <w:p w14:paraId="65F801A5" w14:textId="77777777" w:rsidR="001935B5" w:rsidRDefault="001935B5" w:rsidP="001935B5">
      <w:pPr>
        <w:pStyle w:val="ListingStandard"/>
      </w:pPr>
      <w:r>
        <w:t>ende_rect = ende_text.get_rect(center=(BILDSCHIRM_BREITE // 2, BILDSCHIRM_HOEHE // 2))</w:t>
      </w:r>
    </w:p>
    <w:p w14:paraId="76641199" w14:textId="77777777" w:rsidR="001935B5" w:rsidRDefault="001935B5" w:rsidP="001935B5">
      <w:pPr>
        <w:pStyle w:val="ListingStandard"/>
      </w:pPr>
      <w:r>
        <w:t>bildschirm.blit(ende_text, ende_rect)</w:t>
      </w:r>
    </w:p>
    <w:p w14:paraId="780401AE" w14:textId="77777777" w:rsidR="001935B5" w:rsidRDefault="001935B5" w:rsidP="001935B5">
      <w:pPr>
        <w:pStyle w:val="ListingStandard"/>
      </w:pPr>
      <w:r>
        <w:t>pygame.display.flip()</w:t>
      </w:r>
    </w:p>
    <w:p w14:paraId="4CC16E04" w14:textId="77777777" w:rsidR="001935B5" w:rsidRDefault="001935B5" w:rsidP="001935B5">
      <w:pPr>
        <w:pStyle w:val="ListingStandard"/>
      </w:pPr>
    </w:p>
    <w:p w14:paraId="33A66865" w14:textId="77777777" w:rsidR="001935B5" w:rsidRDefault="001935B5" w:rsidP="001935B5">
      <w:pPr>
        <w:pStyle w:val="ListingStandard"/>
      </w:pPr>
      <w:r>
        <w:t># Warten, bis der Benutzer das Fenster schließt</w:t>
      </w:r>
    </w:p>
    <w:p w14:paraId="11FFB579" w14:textId="77777777" w:rsidR="001935B5" w:rsidRDefault="001935B5" w:rsidP="001935B5">
      <w:pPr>
        <w:pStyle w:val="ListingStandard"/>
      </w:pPr>
      <w:r>
        <w:t>while True:</w:t>
      </w:r>
    </w:p>
    <w:p w14:paraId="19E1A113" w14:textId="77777777" w:rsidR="001935B5" w:rsidRDefault="001935B5" w:rsidP="001935B5">
      <w:pPr>
        <w:pStyle w:val="ListingStandard"/>
      </w:pPr>
      <w:r>
        <w:t xml:space="preserve">    for event in pygame.event.get():</w:t>
      </w:r>
    </w:p>
    <w:p w14:paraId="7FED1FA1" w14:textId="77777777" w:rsidR="001935B5" w:rsidRDefault="001935B5" w:rsidP="001935B5">
      <w:pPr>
        <w:pStyle w:val="ListingStandard"/>
      </w:pPr>
      <w:r>
        <w:t xml:space="preserve">        if event.type == pygame.QUIT:</w:t>
      </w:r>
    </w:p>
    <w:p w14:paraId="46E35980" w14:textId="77777777" w:rsidR="001935B5" w:rsidRDefault="001935B5" w:rsidP="001935B5">
      <w:pPr>
        <w:pStyle w:val="ListingStandard"/>
      </w:pPr>
      <w:r>
        <w:t xml:space="preserve">            pygame.quit()</w:t>
      </w:r>
    </w:p>
    <w:p w14:paraId="1AED60A3" w14:textId="77777777" w:rsidR="001935B5" w:rsidRDefault="001935B5" w:rsidP="001935B5">
      <w:pPr>
        <w:pStyle w:val="ListingStandard"/>
      </w:pPr>
      <w:r>
        <w:t xml:space="preserve">            sys.exit()</w:t>
      </w:r>
    </w:p>
    <w:p w14:paraId="1FA11E97" w14:textId="77777777" w:rsidR="001935B5" w:rsidRDefault="001935B5" w:rsidP="001935B5">
      <w:pPr>
        <w:pStyle w:val="ListingStandard"/>
      </w:pPr>
      <w:r>
        <w:t>```</w:t>
      </w:r>
    </w:p>
    <w:p w14:paraId="031F4460" w14:textId="77777777" w:rsidR="001935B5" w:rsidRDefault="001935B5" w:rsidP="001935B5">
      <w:pPr>
        <w:pStyle w:val="ListingStandard"/>
      </w:pPr>
    </w:p>
    <w:p w14:paraId="618ECF38" w14:textId="77777777" w:rsidR="001935B5" w:rsidRDefault="001935B5" w:rsidP="001935B5">
      <w:pPr>
        <w:pStyle w:val="ListingStandard"/>
      </w:pPr>
      <w:r>
        <w:t>Am Ende:</w:t>
      </w:r>
    </w:p>
    <w:p w14:paraId="3EB087F7" w14:textId="77777777" w:rsidR="001935B5" w:rsidRDefault="001935B5" w:rsidP="001935B5">
      <w:pPr>
        <w:pStyle w:val="ListingStandard"/>
      </w:pPr>
      <w:r>
        <w:t>1. Zeigen wir einen Endbildschirm mit der finalen Punktzahl</w:t>
      </w:r>
    </w:p>
    <w:p w14:paraId="155CD970" w14:textId="77777777" w:rsidR="001935B5" w:rsidRDefault="001935B5" w:rsidP="001935B5">
      <w:pPr>
        <w:pStyle w:val="ListingStandard"/>
      </w:pPr>
      <w:r>
        <w:t>2. Warten darauf, dass der Benutzer das Fenster schließt</w:t>
      </w:r>
    </w:p>
    <w:p w14:paraId="260E54D6" w14:textId="77777777" w:rsidR="001935B5" w:rsidRDefault="001935B5" w:rsidP="001935B5">
      <w:pPr>
        <w:pStyle w:val="ListingStandard"/>
      </w:pPr>
    </w:p>
    <w:p w14:paraId="0ED96399" w14:textId="77777777" w:rsidR="001935B5" w:rsidRDefault="001935B5" w:rsidP="001935B5">
      <w:pPr>
        <w:pStyle w:val="ListingStandard"/>
      </w:pPr>
      <w:r>
        <w:t>## Zusammenfassung</w:t>
      </w:r>
    </w:p>
    <w:p w14:paraId="44CE8D7E" w14:textId="77777777" w:rsidR="001935B5" w:rsidRDefault="001935B5" w:rsidP="001935B5">
      <w:pPr>
        <w:pStyle w:val="ListingStandard"/>
      </w:pPr>
    </w:p>
    <w:p w14:paraId="4316FB5B" w14:textId="77777777" w:rsidR="001935B5" w:rsidRDefault="001935B5" w:rsidP="001935B5">
      <w:pPr>
        <w:pStyle w:val="ListingStandard"/>
      </w:pPr>
      <w:r>
        <w:t>Das Spiel enthält alle gewünschten Elemente:</w:t>
      </w:r>
    </w:p>
    <w:p w14:paraId="63B5B111" w14:textId="77777777" w:rsidR="001935B5" w:rsidRDefault="001935B5" w:rsidP="001935B5">
      <w:pPr>
        <w:pStyle w:val="ListingStandard"/>
      </w:pPr>
      <w:r>
        <w:t>- Ein weißes Spielfeld</w:t>
      </w:r>
    </w:p>
    <w:p w14:paraId="4C56BF4D" w14:textId="77777777" w:rsidR="001935B5" w:rsidRDefault="001935B5" w:rsidP="001935B5">
      <w:pPr>
        <w:pStyle w:val="ListingStandard"/>
      </w:pPr>
      <w:r>
        <w:t>- Einen blauen Spielerkreis, der mit den Pfeiltasten steuerbar ist</w:t>
      </w:r>
    </w:p>
    <w:p w14:paraId="36F5DCEB" w14:textId="77777777" w:rsidR="001935B5" w:rsidRDefault="001935B5" w:rsidP="001935B5">
      <w:pPr>
        <w:pStyle w:val="ListingStandard"/>
      </w:pPr>
      <w:r>
        <w:t>- Gelbe Münzen, die zufällig erscheinen und nach 2 Sekunden verschwinden</w:t>
      </w:r>
    </w:p>
    <w:p w14:paraId="1128E516" w14:textId="77777777" w:rsidR="001935B5" w:rsidRDefault="001935B5" w:rsidP="001935B5">
      <w:pPr>
        <w:pStyle w:val="ListingStandard"/>
      </w:pPr>
      <w:r>
        <w:t>- Einen Punktezähler</w:t>
      </w:r>
    </w:p>
    <w:p w14:paraId="68E93BEE" w14:textId="77777777" w:rsidR="001935B5" w:rsidRDefault="001935B5" w:rsidP="001935B5">
      <w:pPr>
        <w:pStyle w:val="ListingStandard"/>
      </w:pPr>
      <w:r>
        <w:t>- Ein Zeitlimit von 60 Sekunden</w:t>
      </w:r>
    </w:p>
    <w:p w14:paraId="56AD097A" w14:textId="77777777" w:rsidR="001935B5" w:rsidRDefault="001935B5" w:rsidP="001935B5">
      <w:pPr>
        <w:pStyle w:val="ListingStandard"/>
      </w:pPr>
    </w:p>
    <w:p w14:paraId="47517C5D" w14:textId="77777777" w:rsidR="001935B5" w:rsidRDefault="001935B5" w:rsidP="001935B5">
      <w:pPr>
        <w:pStyle w:val="ListingStandard"/>
      </w:pPr>
      <w:r>
        <w:t>Die Animation funktioniert durch kontinuierliches Neuzeichnen des Bildschirms, und die Kollisionserkennung basiert auf der Berechnung des Abstands zwischen den Mittelpunkten von Spieler und Münzen.</w:t>
      </w:r>
    </w:p>
    <w:p w14:paraId="1C1CDCF8" w14:textId="77777777" w:rsidR="001935B5" w:rsidRDefault="001935B5" w:rsidP="001935B5">
      <w:pPr>
        <w:pStyle w:val="ListingStandard"/>
      </w:pPr>
    </w:p>
    <w:p w14:paraId="3792D554" w14:textId="1A55E020" w:rsidR="001935B5" w:rsidRDefault="001935B5" w:rsidP="001935B5">
      <w:pPr>
        <w:pStyle w:val="ListingStandard"/>
      </w:pPr>
      <w:r>
        <w:t>Möchtest du mehr Details zu einem bestimmten Teil des Codes haben?</w:t>
      </w:r>
    </w:p>
    <w:p w14:paraId="3FB91B99" w14:textId="77777777" w:rsidR="001935B5" w:rsidRDefault="001935B5" w:rsidP="001935B5">
      <w:pPr>
        <w:pStyle w:val="ListingStandard"/>
      </w:pPr>
    </w:p>
    <w:p w14:paraId="1AD4D6F7" w14:textId="77777777" w:rsidR="001935B5" w:rsidRDefault="001935B5" w:rsidP="001935B5">
      <w:pPr>
        <w:pStyle w:val="ListingStandard"/>
      </w:pPr>
    </w:p>
    <w:p w14:paraId="21C2378A" w14:textId="77777777" w:rsidR="00F128B7" w:rsidRPr="00F128B7" w:rsidRDefault="00F128B7" w:rsidP="00F128B7">
      <w:pPr>
        <w:pStyle w:val="ListingStandard"/>
        <w:rPr>
          <w:rStyle w:val="ListingZeichenFett"/>
        </w:rPr>
      </w:pPr>
      <w:r w:rsidRPr="00F128B7">
        <w:rPr>
          <w:rStyle w:val="ListingZeichenFett"/>
        </w:rPr>
        <w:t>Ich möchte einen einfachen Asteroids-Clone mit Pygame programmieren. Das Spiel soll folgende Elemente beinhalten:</w:t>
      </w:r>
    </w:p>
    <w:p w14:paraId="32D95AF6" w14:textId="77777777" w:rsidR="00F128B7" w:rsidRPr="00F128B7" w:rsidRDefault="00F128B7" w:rsidP="00F128B7">
      <w:pPr>
        <w:pStyle w:val="ListingStandard"/>
        <w:rPr>
          <w:rStyle w:val="ListingZeichenFett"/>
        </w:rPr>
      </w:pPr>
      <w:r w:rsidRPr="00F128B7">
        <w:rPr>
          <w:rStyle w:val="ListingZeichenFett"/>
        </w:rPr>
        <w:t>1. ein dreieckiges Raumschiff, das mit den Pfeiltasten gedreht, beschleunigt und gebremst werden kann.</w:t>
      </w:r>
    </w:p>
    <w:p w14:paraId="57836F93" w14:textId="77777777" w:rsidR="00F128B7" w:rsidRPr="00F128B7" w:rsidRDefault="00F128B7" w:rsidP="00F128B7">
      <w:pPr>
        <w:pStyle w:val="ListingStandard"/>
        <w:rPr>
          <w:rStyle w:val="ListingZeichenFett"/>
        </w:rPr>
      </w:pPr>
      <w:r w:rsidRPr="00F128B7">
        <w:rPr>
          <w:rStyle w:val="ListingZeichenFett"/>
        </w:rPr>
        <w:t>2. Asteroiden, die über den Bildschirm schweben.</w:t>
      </w:r>
    </w:p>
    <w:p w14:paraId="685C3CEE" w14:textId="77777777" w:rsidR="00F128B7" w:rsidRPr="00F128B7" w:rsidRDefault="00F128B7" w:rsidP="00F128B7">
      <w:pPr>
        <w:pStyle w:val="ListingStandard"/>
        <w:rPr>
          <w:rStyle w:val="ListingZeichenFett"/>
        </w:rPr>
      </w:pPr>
      <w:r w:rsidRPr="00F128B7">
        <w:rPr>
          <w:rStyle w:val="ListingZeichenFett"/>
        </w:rPr>
        <w:t>3. die Möglichkeit, mit der Leertaste zu schießen und Asteroiden zu zerstören</w:t>
      </w:r>
    </w:p>
    <w:p w14:paraId="359A7132" w14:textId="77777777" w:rsidR="00F128B7" w:rsidRPr="00F128B7" w:rsidRDefault="00F128B7" w:rsidP="00F128B7">
      <w:pPr>
        <w:pStyle w:val="ListingStandard"/>
        <w:rPr>
          <w:rStyle w:val="ListingZeichenFett"/>
        </w:rPr>
      </w:pPr>
      <w:r w:rsidRPr="00F128B7">
        <w:rPr>
          <w:rStyle w:val="ListingZeichenFett"/>
        </w:rPr>
        <w:t>4. eine Punkteanzeige für zerstörte Asteroiden</w:t>
      </w:r>
    </w:p>
    <w:p w14:paraId="00F552E0" w14:textId="77777777" w:rsidR="00F128B7" w:rsidRPr="00F128B7" w:rsidRDefault="00F128B7" w:rsidP="00F128B7">
      <w:pPr>
        <w:pStyle w:val="ListingStandard"/>
        <w:rPr>
          <w:rStyle w:val="ListingZeichenFett"/>
        </w:rPr>
      </w:pPr>
      <w:r w:rsidRPr="00F128B7">
        <w:rPr>
          <w:rStyle w:val="ListingZeichenFett"/>
        </w:rPr>
        <w:t>5. Eine Spielrunde endet, wenn ein Raumschiff mit einem Asteroiden kollidiert. Insgesamt stehen pro Spiel drei Raumschiffe zur Verfügung.</w:t>
      </w:r>
    </w:p>
    <w:p w14:paraId="788D5046" w14:textId="5E790855" w:rsidR="00F128B7" w:rsidRDefault="00F128B7" w:rsidP="00F128B7">
      <w:pPr>
        <w:pStyle w:val="ListingStandard"/>
      </w:pPr>
      <w:r w:rsidRPr="00F128B7">
        <w:rPr>
          <w:rStyle w:val="ListingZeichenFett"/>
        </w:rPr>
        <w:t>Erkläre die wichtigsten Konzepte, insbesondere die Rotation des Raumschiffs und die Bewegungsphysik.</w:t>
      </w:r>
    </w:p>
    <w:p w14:paraId="3F903704" w14:textId="77777777" w:rsidR="00F128B7" w:rsidRDefault="00F128B7" w:rsidP="00F128B7">
      <w:pPr>
        <w:pStyle w:val="ListingStandard"/>
      </w:pPr>
    </w:p>
    <w:p w14:paraId="5E476F10" w14:textId="77777777" w:rsidR="00336DC9" w:rsidRDefault="00336DC9" w:rsidP="00336DC9">
      <w:pPr>
        <w:pStyle w:val="ListingStandard"/>
      </w:pPr>
      <w:r>
        <w:t>Ich erstelle gerne ein einfaches Asteroids-Spiel mit Pygame für dich! Lass mich dir zunächst den Code liefern und dann die wichtigsten Konzepte erklären, besonders die Rotation des Raumschiffs und die Bewegungsphysik.</w:t>
      </w:r>
    </w:p>
    <w:p w14:paraId="757CABE6" w14:textId="77777777" w:rsidR="00336DC9" w:rsidRDefault="00336DC9" w:rsidP="00336DC9">
      <w:pPr>
        <w:pStyle w:val="ListingStandard"/>
      </w:pPr>
    </w:p>
    <w:p w14:paraId="4ADB96C2" w14:textId="77777777" w:rsidR="00336DC9" w:rsidRDefault="00336DC9" w:rsidP="00336DC9">
      <w:pPr>
        <w:pStyle w:val="ListingStandard"/>
      </w:pPr>
      <w:r>
        <w:t># Erklärung der wichtigsten Konzepte im Asteroids-Spiel</w:t>
      </w:r>
    </w:p>
    <w:p w14:paraId="65336239" w14:textId="77777777" w:rsidR="00336DC9" w:rsidRDefault="00336DC9" w:rsidP="00336DC9">
      <w:pPr>
        <w:pStyle w:val="ListingStandard"/>
      </w:pPr>
    </w:p>
    <w:p w14:paraId="7F4C0510" w14:textId="77777777" w:rsidR="00336DC9" w:rsidRDefault="00336DC9" w:rsidP="00336DC9">
      <w:pPr>
        <w:pStyle w:val="ListingStandard"/>
      </w:pPr>
      <w:r>
        <w:t>## 1. Rotation des Raumschiffs</w:t>
      </w:r>
    </w:p>
    <w:p w14:paraId="226B2748" w14:textId="77777777" w:rsidR="00336DC9" w:rsidRDefault="00336DC9" w:rsidP="00336DC9">
      <w:pPr>
        <w:pStyle w:val="ListingStandard"/>
      </w:pPr>
    </w:p>
    <w:p w14:paraId="03CEC15D" w14:textId="77777777" w:rsidR="00336DC9" w:rsidRDefault="00336DC9" w:rsidP="00336DC9">
      <w:pPr>
        <w:pStyle w:val="ListingStandard"/>
      </w:pPr>
      <w:r>
        <w:lastRenderedPageBreak/>
        <w:t>Die Rotation ist einer der zentralen Aspekte des Spiels und wird folgendermaßen implementiert:</w:t>
      </w:r>
    </w:p>
    <w:p w14:paraId="2DDCB5D9" w14:textId="77777777" w:rsidR="00336DC9" w:rsidRDefault="00336DC9" w:rsidP="00336DC9">
      <w:pPr>
        <w:pStyle w:val="ListingStandard"/>
      </w:pPr>
    </w:p>
    <w:p w14:paraId="07390DFE" w14:textId="77777777" w:rsidR="00336DC9" w:rsidRDefault="00336DC9" w:rsidP="00336DC9">
      <w:pPr>
        <w:pStyle w:val="ListingStandard"/>
      </w:pPr>
      <w:r>
        <w:t>### Winkel und Rotation</w:t>
      </w:r>
    </w:p>
    <w:p w14:paraId="32DA79AE" w14:textId="77777777" w:rsidR="00336DC9" w:rsidRDefault="00336DC9" w:rsidP="00336DC9">
      <w:pPr>
        <w:pStyle w:val="ListingStandard"/>
      </w:pPr>
      <w:r>
        <w:t>- Das Schiff speichert seinen aktuellen Winkel (`self.angle`) in Grad (0-360)</w:t>
      </w:r>
    </w:p>
    <w:p w14:paraId="027AC8BA" w14:textId="77777777" w:rsidR="00336DC9" w:rsidRDefault="00336DC9" w:rsidP="00336DC9">
      <w:pPr>
        <w:pStyle w:val="ListingStandard"/>
      </w:pPr>
      <w:r>
        <w:t>- Mit den Pfeiltasten links/rechts wird dieser Winkel erhöht/verringert:</w:t>
      </w:r>
    </w:p>
    <w:p w14:paraId="3B734A1B" w14:textId="77777777" w:rsidR="00336DC9" w:rsidRDefault="00336DC9" w:rsidP="00336DC9">
      <w:pPr>
        <w:pStyle w:val="ListingStandard"/>
      </w:pPr>
      <w:r>
        <w:t>```python</w:t>
      </w:r>
    </w:p>
    <w:p w14:paraId="50EED30A" w14:textId="77777777" w:rsidR="00336DC9" w:rsidRDefault="00336DC9" w:rsidP="00336DC9">
      <w:pPr>
        <w:pStyle w:val="ListingStandard"/>
      </w:pPr>
      <w:r>
        <w:t>if keys[pygame.K_LEFT]:</w:t>
      </w:r>
    </w:p>
    <w:p w14:paraId="75230052" w14:textId="77777777" w:rsidR="00336DC9" w:rsidRDefault="00336DC9" w:rsidP="00336DC9">
      <w:pPr>
        <w:pStyle w:val="ListingStandard"/>
      </w:pPr>
      <w:r>
        <w:t xml:space="preserve">    self.angle += PLAYER_ROTATION_SPEED</w:t>
      </w:r>
    </w:p>
    <w:p w14:paraId="5AD033E3" w14:textId="77777777" w:rsidR="00336DC9" w:rsidRDefault="00336DC9" w:rsidP="00336DC9">
      <w:pPr>
        <w:pStyle w:val="ListingStandard"/>
      </w:pPr>
      <w:r>
        <w:t>if keys[pygame.K_RIGHT]:</w:t>
      </w:r>
    </w:p>
    <w:p w14:paraId="00636D1A" w14:textId="77777777" w:rsidR="00336DC9" w:rsidRDefault="00336DC9" w:rsidP="00336DC9">
      <w:pPr>
        <w:pStyle w:val="ListingStandard"/>
      </w:pPr>
      <w:r>
        <w:t xml:space="preserve">    self.angle -= PLAYER_ROTATION_SPEED</w:t>
      </w:r>
    </w:p>
    <w:p w14:paraId="015D2590" w14:textId="77777777" w:rsidR="00336DC9" w:rsidRDefault="00336DC9" w:rsidP="00336DC9">
      <w:pPr>
        <w:pStyle w:val="ListingStandard"/>
      </w:pPr>
      <w:r>
        <w:t>self.angle %= 360</w:t>
      </w:r>
    </w:p>
    <w:p w14:paraId="6D76B1BE" w14:textId="77777777" w:rsidR="00336DC9" w:rsidRDefault="00336DC9" w:rsidP="00336DC9">
      <w:pPr>
        <w:pStyle w:val="ListingStandard"/>
      </w:pPr>
      <w:r>
        <w:t>```</w:t>
      </w:r>
    </w:p>
    <w:p w14:paraId="7D8DC995" w14:textId="77777777" w:rsidR="00336DC9" w:rsidRDefault="00336DC9" w:rsidP="00336DC9">
      <w:pPr>
        <w:pStyle w:val="ListingStandard"/>
      </w:pPr>
      <w:r>
        <w:t>- Die Modulo-Operation (`%`) sorgt dafür, dass der Winkel immer zwischen 0 und 360 bleibt</w:t>
      </w:r>
    </w:p>
    <w:p w14:paraId="437B4C72" w14:textId="77777777" w:rsidR="00336DC9" w:rsidRDefault="00336DC9" w:rsidP="00336DC9">
      <w:pPr>
        <w:pStyle w:val="ListingStandard"/>
      </w:pPr>
    </w:p>
    <w:p w14:paraId="6C3079DE" w14:textId="77777777" w:rsidR="00336DC9" w:rsidRDefault="00336DC9" w:rsidP="00336DC9">
      <w:pPr>
        <w:pStyle w:val="ListingStandard"/>
      </w:pPr>
      <w:r>
        <w:t>### Zeichnen des rotierten Dreiecks</w:t>
      </w:r>
    </w:p>
    <w:p w14:paraId="1AC02C4B" w14:textId="77777777" w:rsidR="00336DC9" w:rsidRDefault="00336DC9" w:rsidP="00336DC9">
      <w:pPr>
        <w:pStyle w:val="ListingStandard"/>
      </w:pPr>
      <w:r>
        <w:t>Das Raumschiff ist ein Dreieck mit drei Punkten, die je nach aktuellem Rotationswinkel berechnet werden:</w:t>
      </w:r>
    </w:p>
    <w:p w14:paraId="596FE946" w14:textId="77777777" w:rsidR="00336DC9" w:rsidRDefault="00336DC9" w:rsidP="00336DC9">
      <w:pPr>
        <w:pStyle w:val="ListingStandard"/>
      </w:pPr>
      <w:r>
        <w:t>```python</w:t>
      </w:r>
    </w:p>
    <w:p w14:paraId="35550CD4" w14:textId="77777777" w:rsidR="00336DC9" w:rsidRDefault="00336DC9" w:rsidP="00336DC9">
      <w:pPr>
        <w:pStyle w:val="ListingStandard"/>
      </w:pPr>
      <w:r>
        <w:t># Spitze des Dreiecks</w:t>
      </w:r>
    </w:p>
    <w:p w14:paraId="1AD9F829" w14:textId="77777777" w:rsidR="00336DC9" w:rsidRDefault="00336DC9" w:rsidP="00336DC9">
      <w:pPr>
        <w:pStyle w:val="ListingStandard"/>
      </w:pPr>
      <w:r>
        <w:t>points.append((</w:t>
      </w:r>
    </w:p>
    <w:p w14:paraId="3711F9E3" w14:textId="77777777" w:rsidR="00336DC9" w:rsidRDefault="00336DC9" w:rsidP="00336DC9">
      <w:pPr>
        <w:pStyle w:val="ListingStandard"/>
      </w:pPr>
      <w:r>
        <w:t xml:space="preserve">    self.x + PLAYER_SIZE * math.cos(math.radians(self.angle)),</w:t>
      </w:r>
    </w:p>
    <w:p w14:paraId="47AC4DC2" w14:textId="77777777" w:rsidR="00336DC9" w:rsidRDefault="00336DC9" w:rsidP="00336DC9">
      <w:pPr>
        <w:pStyle w:val="ListingStandard"/>
      </w:pPr>
      <w:r>
        <w:t xml:space="preserve">    self.y - PLAYER_SIZE * math.sin(math.radians(self.angle))</w:t>
      </w:r>
    </w:p>
    <w:p w14:paraId="382FF294" w14:textId="77777777" w:rsidR="00336DC9" w:rsidRDefault="00336DC9" w:rsidP="00336DC9">
      <w:pPr>
        <w:pStyle w:val="ListingStandard"/>
      </w:pPr>
      <w:r>
        <w:t>))</w:t>
      </w:r>
    </w:p>
    <w:p w14:paraId="2279EF36" w14:textId="77777777" w:rsidR="00336DC9" w:rsidRDefault="00336DC9" w:rsidP="00336DC9">
      <w:pPr>
        <w:pStyle w:val="ListingStandard"/>
      </w:pPr>
      <w:r>
        <w:t>```</w:t>
      </w:r>
    </w:p>
    <w:p w14:paraId="3ADA9D1F" w14:textId="77777777" w:rsidR="00336DC9" w:rsidRDefault="00336DC9" w:rsidP="00336DC9">
      <w:pPr>
        <w:pStyle w:val="ListingStandard"/>
      </w:pPr>
    </w:p>
    <w:p w14:paraId="6FCA7212" w14:textId="77777777" w:rsidR="00336DC9" w:rsidRDefault="00336DC9" w:rsidP="00336DC9">
      <w:pPr>
        <w:pStyle w:val="ListingStandard"/>
      </w:pPr>
      <w:r>
        <w:t>Für jeden Punkt des Dreiecks:</w:t>
      </w:r>
    </w:p>
    <w:p w14:paraId="44870524" w14:textId="77777777" w:rsidR="00336DC9" w:rsidRDefault="00336DC9" w:rsidP="00336DC9">
      <w:pPr>
        <w:pStyle w:val="ListingStandard"/>
      </w:pPr>
      <w:r>
        <w:t>1. Berechne die X-Position mit `cos(Winkel)`</w:t>
      </w:r>
    </w:p>
    <w:p w14:paraId="0ADCFF70" w14:textId="77777777" w:rsidR="00336DC9" w:rsidRDefault="00336DC9" w:rsidP="00336DC9">
      <w:pPr>
        <w:pStyle w:val="ListingStandard"/>
      </w:pPr>
      <w:r>
        <w:t>2. Berechne die Y-Position mit `-sin(Winkel)` (negativ, weil in Pygame Y nach unten zunimmt)</w:t>
      </w:r>
    </w:p>
    <w:p w14:paraId="5B40187E" w14:textId="77777777" w:rsidR="00336DC9" w:rsidRDefault="00336DC9" w:rsidP="00336DC9">
      <w:pPr>
        <w:pStyle w:val="ListingStandard"/>
      </w:pPr>
      <w:r>
        <w:t>3. Skaliere mit der gewünschten Größe und addiere die Schiffsposition</w:t>
      </w:r>
    </w:p>
    <w:p w14:paraId="44F88B71" w14:textId="77777777" w:rsidR="00336DC9" w:rsidRDefault="00336DC9" w:rsidP="00336DC9">
      <w:pPr>
        <w:pStyle w:val="ListingStandard"/>
      </w:pPr>
    </w:p>
    <w:p w14:paraId="0E0A3696" w14:textId="77777777" w:rsidR="00336DC9" w:rsidRDefault="00336DC9" w:rsidP="00336DC9">
      <w:pPr>
        <w:pStyle w:val="ListingStandard"/>
      </w:pPr>
      <w:r>
        <w:t>## 2. Bewegungsphysik</w:t>
      </w:r>
    </w:p>
    <w:p w14:paraId="38DCC560" w14:textId="77777777" w:rsidR="00336DC9" w:rsidRDefault="00336DC9" w:rsidP="00336DC9">
      <w:pPr>
        <w:pStyle w:val="ListingStandard"/>
      </w:pPr>
    </w:p>
    <w:p w14:paraId="088CC626" w14:textId="77777777" w:rsidR="00336DC9" w:rsidRDefault="00336DC9" w:rsidP="00336DC9">
      <w:pPr>
        <w:pStyle w:val="ListingStandard"/>
      </w:pPr>
      <w:r>
        <w:t>Die Bewegungsphysik folgt einem vereinfachten Trägheitsmodell:</w:t>
      </w:r>
    </w:p>
    <w:p w14:paraId="1B9A6437" w14:textId="77777777" w:rsidR="00336DC9" w:rsidRDefault="00336DC9" w:rsidP="00336DC9">
      <w:pPr>
        <w:pStyle w:val="ListingStandard"/>
      </w:pPr>
    </w:p>
    <w:p w14:paraId="0D03659B" w14:textId="77777777" w:rsidR="00336DC9" w:rsidRDefault="00336DC9" w:rsidP="00336DC9">
      <w:pPr>
        <w:pStyle w:val="ListingStandard"/>
      </w:pPr>
      <w:r>
        <w:t>### Beschleunigung</w:t>
      </w:r>
    </w:p>
    <w:p w14:paraId="565D93B2" w14:textId="77777777" w:rsidR="00336DC9" w:rsidRDefault="00336DC9" w:rsidP="00336DC9">
      <w:pPr>
        <w:pStyle w:val="ListingStandard"/>
      </w:pPr>
      <w:r>
        <w:lastRenderedPageBreak/>
        <w:t>- Das Raumschiff hat eine Geschwindigkeit (`velocity_x`, `velocity_y`) und beschleunigt in Richtung seiner aktuellen Rotation:</w:t>
      </w:r>
    </w:p>
    <w:p w14:paraId="5EF7E9D4" w14:textId="77777777" w:rsidR="00336DC9" w:rsidRDefault="00336DC9" w:rsidP="00336DC9">
      <w:pPr>
        <w:pStyle w:val="ListingStandard"/>
      </w:pPr>
      <w:r>
        <w:t>```python</w:t>
      </w:r>
    </w:p>
    <w:p w14:paraId="67D265DF" w14:textId="77777777" w:rsidR="00336DC9" w:rsidRDefault="00336DC9" w:rsidP="00336DC9">
      <w:pPr>
        <w:pStyle w:val="ListingStandard"/>
      </w:pPr>
      <w:r>
        <w:t>if keys[pygame.K_UP]:</w:t>
      </w:r>
    </w:p>
    <w:p w14:paraId="0D9AFF85" w14:textId="77777777" w:rsidR="00336DC9" w:rsidRDefault="00336DC9" w:rsidP="00336DC9">
      <w:pPr>
        <w:pStyle w:val="ListingStandard"/>
      </w:pPr>
      <w:r>
        <w:t xml:space="preserve">    acceleration_x = math.cos(math.radians(self.angle)) * PLAYER_ACCELERATION</w:t>
      </w:r>
    </w:p>
    <w:p w14:paraId="0E494D30" w14:textId="77777777" w:rsidR="00336DC9" w:rsidRDefault="00336DC9" w:rsidP="00336DC9">
      <w:pPr>
        <w:pStyle w:val="ListingStandard"/>
      </w:pPr>
      <w:r>
        <w:t xml:space="preserve">    acceleration_y = -math.sin(math.radians(self.angle)) * PLAYER_ACCELERATION</w:t>
      </w:r>
    </w:p>
    <w:p w14:paraId="2D22E2EF" w14:textId="77777777" w:rsidR="00336DC9" w:rsidRDefault="00336DC9" w:rsidP="00336DC9">
      <w:pPr>
        <w:pStyle w:val="ListingStandard"/>
      </w:pPr>
      <w:r>
        <w:t xml:space="preserve">    self.velocity_x += acceleration_x</w:t>
      </w:r>
    </w:p>
    <w:p w14:paraId="2E68C304" w14:textId="77777777" w:rsidR="00336DC9" w:rsidRDefault="00336DC9" w:rsidP="00336DC9">
      <w:pPr>
        <w:pStyle w:val="ListingStandard"/>
      </w:pPr>
      <w:r>
        <w:t xml:space="preserve">    self.velocity_y += acceleration_y</w:t>
      </w:r>
    </w:p>
    <w:p w14:paraId="040E4247" w14:textId="77777777" w:rsidR="00336DC9" w:rsidRDefault="00336DC9" w:rsidP="00336DC9">
      <w:pPr>
        <w:pStyle w:val="ListingStandard"/>
      </w:pPr>
      <w:r>
        <w:t>```</w:t>
      </w:r>
    </w:p>
    <w:p w14:paraId="32115EC2" w14:textId="77777777" w:rsidR="00336DC9" w:rsidRDefault="00336DC9" w:rsidP="00336DC9">
      <w:pPr>
        <w:pStyle w:val="ListingStandard"/>
      </w:pPr>
    </w:p>
    <w:p w14:paraId="5F6CFE75" w14:textId="77777777" w:rsidR="00336DC9" w:rsidRDefault="00336DC9" w:rsidP="00336DC9">
      <w:pPr>
        <w:pStyle w:val="ListingStandard"/>
      </w:pPr>
      <w:r>
        <w:t>### Reibung und Trägheit</w:t>
      </w:r>
    </w:p>
    <w:p w14:paraId="736AC15E" w14:textId="77777777" w:rsidR="00336DC9" w:rsidRDefault="00336DC9" w:rsidP="00336DC9">
      <w:pPr>
        <w:pStyle w:val="ListingStandard"/>
      </w:pPr>
      <w:r>
        <w:t>Die folgenden Mechanismen sorgen für eine realistische Bewegung:</w:t>
      </w:r>
    </w:p>
    <w:p w14:paraId="61891E72" w14:textId="77777777" w:rsidR="00336DC9" w:rsidRDefault="00336DC9" w:rsidP="00336DC9">
      <w:pPr>
        <w:pStyle w:val="ListingStandard"/>
      </w:pPr>
    </w:p>
    <w:p w14:paraId="6461D972" w14:textId="77777777" w:rsidR="00336DC9" w:rsidRDefault="00336DC9" w:rsidP="00336DC9">
      <w:pPr>
        <w:pStyle w:val="ListingStandard"/>
      </w:pPr>
      <w:r>
        <w:t>1. **Reibung**: Die Geschwindigkeit wird langsam reduziert (simuliert Reibung im All)</w:t>
      </w:r>
    </w:p>
    <w:p w14:paraId="18DFE90C" w14:textId="77777777" w:rsidR="00336DC9" w:rsidRDefault="00336DC9" w:rsidP="00336DC9">
      <w:pPr>
        <w:pStyle w:val="ListingStandard"/>
      </w:pPr>
      <w:r>
        <w:t>```python</w:t>
      </w:r>
    </w:p>
    <w:p w14:paraId="60FC23C9" w14:textId="77777777" w:rsidR="00336DC9" w:rsidRDefault="00336DC9" w:rsidP="00336DC9">
      <w:pPr>
        <w:pStyle w:val="ListingStandard"/>
      </w:pPr>
      <w:r>
        <w:t>self.velocity_x *= PLAYER_FRICTION</w:t>
      </w:r>
    </w:p>
    <w:p w14:paraId="43F5B93A" w14:textId="77777777" w:rsidR="00336DC9" w:rsidRDefault="00336DC9" w:rsidP="00336DC9">
      <w:pPr>
        <w:pStyle w:val="ListingStandard"/>
      </w:pPr>
      <w:r>
        <w:t>self.velocity_y *= PLAYER_FRICTION</w:t>
      </w:r>
    </w:p>
    <w:p w14:paraId="44CFAC6E" w14:textId="77777777" w:rsidR="00336DC9" w:rsidRDefault="00336DC9" w:rsidP="00336DC9">
      <w:pPr>
        <w:pStyle w:val="ListingStandard"/>
      </w:pPr>
      <w:r>
        <w:t>```</w:t>
      </w:r>
    </w:p>
    <w:p w14:paraId="6E16C0F0" w14:textId="77777777" w:rsidR="00336DC9" w:rsidRDefault="00336DC9" w:rsidP="00336DC9">
      <w:pPr>
        <w:pStyle w:val="ListingStandard"/>
      </w:pPr>
    </w:p>
    <w:p w14:paraId="79F4B43D" w14:textId="77777777" w:rsidR="00336DC9" w:rsidRDefault="00336DC9" w:rsidP="00336DC9">
      <w:pPr>
        <w:pStyle w:val="ListingStandard"/>
      </w:pPr>
      <w:r>
        <w:t>2. **Maximale Geschwindigkeit**: Begrenzt die Höchstgeschwindigkeit</w:t>
      </w:r>
    </w:p>
    <w:p w14:paraId="3BB38E82" w14:textId="77777777" w:rsidR="00336DC9" w:rsidRDefault="00336DC9" w:rsidP="00336DC9">
      <w:pPr>
        <w:pStyle w:val="ListingStandard"/>
      </w:pPr>
      <w:r>
        <w:t>```python</w:t>
      </w:r>
    </w:p>
    <w:p w14:paraId="726EDEED" w14:textId="77777777" w:rsidR="00336DC9" w:rsidRDefault="00336DC9" w:rsidP="00336DC9">
      <w:pPr>
        <w:pStyle w:val="ListingStandard"/>
      </w:pPr>
      <w:r>
        <w:t>speed = math.sqrt(self.velocity_x**2 + self.velocity_y**2)</w:t>
      </w:r>
    </w:p>
    <w:p w14:paraId="226B11CD" w14:textId="77777777" w:rsidR="00336DC9" w:rsidRDefault="00336DC9" w:rsidP="00336DC9">
      <w:pPr>
        <w:pStyle w:val="ListingStandard"/>
      </w:pPr>
      <w:r>
        <w:t>if speed &gt; PLAYER_MAX_SPEED:</w:t>
      </w:r>
    </w:p>
    <w:p w14:paraId="0096A7F0" w14:textId="77777777" w:rsidR="00336DC9" w:rsidRDefault="00336DC9" w:rsidP="00336DC9">
      <w:pPr>
        <w:pStyle w:val="ListingStandard"/>
      </w:pPr>
      <w:r>
        <w:t xml:space="preserve">    self.velocity_x = self.velocity_x / speed * PLAYER_MAX_SPEED</w:t>
      </w:r>
    </w:p>
    <w:p w14:paraId="2EB55A16" w14:textId="77777777" w:rsidR="00336DC9" w:rsidRDefault="00336DC9" w:rsidP="00336DC9">
      <w:pPr>
        <w:pStyle w:val="ListingStandard"/>
      </w:pPr>
      <w:r>
        <w:t xml:space="preserve">    self.velocity_y = self.velocity_y / speed * PLAYER_MAX_SPEED</w:t>
      </w:r>
    </w:p>
    <w:p w14:paraId="7E4DC4CC" w14:textId="77777777" w:rsidR="00336DC9" w:rsidRDefault="00336DC9" w:rsidP="00336DC9">
      <w:pPr>
        <w:pStyle w:val="ListingStandard"/>
      </w:pPr>
      <w:r>
        <w:t>```</w:t>
      </w:r>
    </w:p>
    <w:p w14:paraId="0883C468" w14:textId="77777777" w:rsidR="00336DC9" w:rsidRDefault="00336DC9" w:rsidP="00336DC9">
      <w:pPr>
        <w:pStyle w:val="ListingStandard"/>
      </w:pPr>
    </w:p>
    <w:p w14:paraId="42127012" w14:textId="77777777" w:rsidR="00336DC9" w:rsidRDefault="00336DC9" w:rsidP="00336DC9">
      <w:pPr>
        <w:pStyle w:val="ListingStandard"/>
      </w:pPr>
      <w:r>
        <w:t>3. **Bremsung**: Mit der Pfeil-nach-unten-Taste kann aktiv gebremst werden</w:t>
      </w:r>
    </w:p>
    <w:p w14:paraId="58623569" w14:textId="77777777" w:rsidR="00336DC9" w:rsidRDefault="00336DC9" w:rsidP="00336DC9">
      <w:pPr>
        <w:pStyle w:val="ListingStandard"/>
      </w:pPr>
      <w:r>
        <w:t>```python</w:t>
      </w:r>
    </w:p>
    <w:p w14:paraId="4AA7D2F0" w14:textId="77777777" w:rsidR="00336DC9" w:rsidRDefault="00336DC9" w:rsidP="00336DC9">
      <w:pPr>
        <w:pStyle w:val="ListingStandard"/>
      </w:pPr>
      <w:r>
        <w:t>if keys[pygame.K_DOWN]:</w:t>
      </w:r>
    </w:p>
    <w:p w14:paraId="23541A34" w14:textId="77777777" w:rsidR="00336DC9" w:rsidRDefault="00336DC9" w:rsidP="00336DC9">
      <w:pPr>
        <w:pStyle w:val="ListingStandard"/>
      </w:pPr>
      <w:r>
        <w:t xml:space="preserve">    self.velocity_x *= 0.95</w:t>
      </w:r>
    </w:p>
    <w:p w14:paraId="6C7E0EA3" w14:textId="77777777" w:rsidR="00336DC9" w:rsidRDefault="00336DC9" w:rsidP="00336DC9">
      <w:pPr>
        <w:pStyle w:val="ListingStandard"/>
      </w:pPr>
      <w:r>
        <w:t xml:space="preserve">    self.velocity_y *= 0.95</w:t>
      </w:r>
    </w:p>
    <w:p w14:paraId="3B046393" w14:textId="77777777" w:rsidR="00336DC9" w:rsidRDefault="00336DC9" w:rsidP="00336DC9">
      <w:pPr>
        <w:pStyle w:val="ListingStandard"/>
      </w:pPr>
      <w:r>
        <w:t>```</w:t>
      </w:r>
    </w:p>
    <w:p w14:paraId="326CC882" w14:textId="77777777" w:rsidR="00336DC9" w:rsidRDefault="00336DC9" w:rsidP="00336DC9">
      <w:pPr>
        <w:pStyle w:val="ListingStandard"/>
      </w:pPr>
    </w:p>
    <w:p w14:paraId="1254EF5B" w14:textId="77777777" w:rsidR="00336DC9" w:rsidRDefault="00336DC9" w:rsidP="00336DC9">
      <w:pPr>
        <w:pStyle w:val="ListingStandard"/>
      </w:pPr>
      <w:r>
        <w:t>## 3. Wrap-Around-Bewegung</w:t>
      </w:r>
    </w:p>
    <w:p w14:paraId="5F6F3E83" w14:textId="77777777" w:rsidR="00336DC9" w:rsidRDefault="00336DC9" w:rsidP="00336DC9">
      <w:pPr>
        <w:pStyle w:val="ListingStandard"/>
      </w:pPr>
    </w:p>
    <w:p w14:paraId="49BE1A3B" w14:textId="77777777" w:rsidR="00336DC9" w:rsidRDefault="00336DC9" w:rsidP="00336DC9">
      <w:pPr>
        <w:pStyle w:val="ListingStandard"/>
      </w:pPr>
      <w:r>
        <w:lastRenderedPageBreak/>
        <w:t>Ein klassisches Element von Asteroids ist, dass Objekte am Bildschirmrand wieder auf der gegenüberliegenden Seite erscheinen:</w:t>
      </w:r>
    </w:p>
    <w:p w14:paraId="1D011FD4" w14:textId="77777777" w:rsidR="00336DC9" w:rsidRDefault="00336DC9" w:rsidP="00336DC9">
      <w:pPr>
        <w:pStyle w:val="ListingStandard"/>
      </w:pPr>
    </w:p>
    <w:p w14:paraId="4F2ECC0D" w14:textId="77777777" w:rsidR="00336DC9" w:rsidRDefault="00336DC9" w:rsidP="00336DC9">
      <w:pPr>
        <w:pStyle w:val="ListingStandard"/>
      </w:pPr>
      <w:r>
        <w:t>```python</w:t>
      </w:r>
    </w:p>
    <w:p w14:paraId="5156E5DD" w14:textId="77777777" w:rsidR="00336DC9" w:rsidRDefault="00336DC9" w:rsidP="00336DC9">
      <w:pPr>
        <w:pStyle w:val="ListingStandard"/>
      </w:pPr>
      <w:r>
        <w:t>if self.x &lt; 0:</w:t>
      </w:r>
    </w:p>
    <w:p w14:paraId="0DBD32A5" w14:textId="77777777" w:rsidR="00336DC9" w:rsidRDefault="00336DC9" w:rsidP="00336DC9">
      <w:pPr>
        <w:pStyle w:val="ListingStandard"/>
      </w:pPr>
      <w:r>
        <w:t xml:space="preserve">    self.x = WIDTH</w:t>
      </w:r>
    </w:p>
    <w:p w14:paraId="2E4C91E0" w14:textId="77777777" w:rsidR="00336DC9" w:rsidRDefault="00336DC9" w:rsidP="00336DC9">
      <w:pPr>
        <w:pStyle w:val="ListingStandard"/>
      </w:pPr>
      <w:r>
        <w:t>elif self.x &gt; WIDTH:</w:t>
      </w:r>
    </w:p>
    <w:p w14:paraId="4A84FF1D" w14:textId="77777777" w:rsidR="00336DC9" w:rsidRDefault="00336DC9" w:rsidP="00336DC9">
      <w:pPr>
        <w:pStyle w:val="ListingStandard"/>
      </w:pPr>
      <w:r>
        <w:t xml:space="preserve">    self.x = 0</w:t>
      </w:r>
    </w:p>
    <w:p w14:paraId="6B3BD2F9" w14:textId="77777777" w:rsidR="00336DC9" w:rsidRDefault="00336DC9" w:rsidP="00336DC9">
      <w:pPr>
        <w:pStyle w:val="ListingStandard"/>
      </w:pPr>
      <w:r>
        <w:t>if self.y &lt; 0:</w:t>
      </w:r>
    </w:p>
    <w:p w14:paraId="711999AF" w14:textId="77777777" w:rsidR="00336DC9" w:rsidRDefault="00336DC9" w:rsidP="00336DC9">
      <w:pPr>
        <w:pStyle w:val="ListingStandard"/>
      </w:pPr>
      <w:r>
        <w:t xml:space="preserve">    self.y = HEIGHT</w:t>
      </w:r>
    </w:p>
    <w:p w14:paraId="7E29B8BF" w14:textId="77777777" w:rsidR="00336DC9" w:rsidRDefault="00336DC9" w:rsidP="00336DC9">
      <w:pPr>
        <w:pStyle w:val="ListingStandard"/>
      </w:pPr>
      <w:r>
        <w:t>elif self.y &gt; HEIGHT:</w:t>
      </w:r>
    </w:p>
    <w:p w14:paraId="21A16010" w14:textId="77777777" w:rsidR="00336DC9" w:rsidRDefault="00336DC9" w:rsidP="00336DC9">
      <w:pPr>
        <w:pStyle w:val="ListingStandard"/>
      </w:pPr>
      <w:r>
        <w:t xml:space="preserve">    self.y = 0</w:t>
      </w:r>
    </w:p>
    <w:p w14:paraId="46EF1636" w14:textId="77777777" w:rsidR="00336DC9" w:rsidRDefault="00336DC9" w:rsidP="00336DC9">
      <w:pPr>
        <w:pStyle w:val="ListingStandard"/>
      </w:pPr>
      <w:r>
        <w:t>```</w:t>
      </w:r>
    </w:p>
    <w:p w14:paraId="5D33EBA2" w14:textId="77777777" w:rsidR="00336DC9" w:rsidRDefault="00336DC9" w:rsidP="00336DC9">
      <w:pPr>
        <w:pStyle w:val="ListingStandard"/>
      </w:pPr>
    </w:p>
    <w:p w14:paraId="2BE393C6" w14:textId="77777777" w:rsidR="00336DC9" w:rsidRDefault="00336DC9" w:rsidP="00336DC9">
      <w:pPr>
        <w:pStyle w:val="ListingStandard"/>
      </w:pPr>
      <w:r>
        <w:t>## 4. Kollisionserkennung</w:t>
      </w:r>
    </w:p>
    <w:p w14:paraId="54A8D850" w14:textId="77777777" w:rsidR="00336DC9" w:rsidRDefault="00336DC9" w:rsidP="00336DC9">
      <w:pPr>
        <w:pStyle w:val="ListingStandard"/>
      </w:pPr>
    </w:p>
    <w:p w14:paraId="6C7F568B" w14:textId="77777777" w:rsidR="00336DC9" w:rsidRDefault="00336DC9" w:rsidP="00336DC9">
      <w:pPr>
        <w:pStyle w:val="ListingStandard"/>
      </w:pPr>
      <w:r>
        <w:t>Die Kollisionserkennung verwendet einen vereinfachten Kreisansatz:</w:t>
      </w:r>
    </w:p>
    <w:p w14:paraId="6C27F865" w14:textId="77777777" w:rsidR="00336DC9" w:rsidRDefault="00336DC9" w:rsidP="00336DC9">
      <w:pPr>
        <w:pStyle w:val="ListingStandard"/>
      </w:pPr>
    </w:p>
    <w:p w14:paraId="54713C17" w14:textId="77777777" w:rsidR="00336DC9" w:rsidRDefault="00336DC9" w:rsidP="00336DC9">
      <w:pPr>
        <w:pStyle w:val="ListingStandard"/>
      </w:pPr>
      <w:r>
        <w:t>```python</w:t>
      </w:r>
    </w:p>
    <w:p w14:paraId="171B32DF" w14:textId="77777777" w:rsidR="00336DC9" w:rsidRDefault="00336DC9" w:rsidP="00336DC9">
      <w:pPr>
        <w:pStyle w:val="ListingStandard"/>
      </w:pPr>
      <w:r>
        <w:t>def check_collision(self, x, y, radius):</w:t>
      </w:r>
    </w:p>
    <w:p w14:paraId="097B59CD" w14:textId="77777777" w:rsidR="00336DC9" w:rsidRDefault="00336DC9" w:rsidP="00336DC9">
      <w:pPr>
        <w:pStyle w:val="ListingStandard"/>
      </w:pPr>
      <w:r>
        <w:t xml:space="preserve">    distance = math.sqrt((self.x - x)**2 + (self.y - y)**2)</w:t>
      </w:r>
    </w:p>
    <w:p w14:paraId="5C30B735" w14:textId="77777777" w:rsidR="00336DC9" w:rsidRDefault="00336DC9" w:rsidP="00336DC9">
      <w:pPr>
        <w:pStyle w:val="ListingStandard"/>
      </w:pPr>
      <w:r>
        <w:t xml:space="preserve">    return distance &lt; (self.size + radius)</w:t>
      </w:r>
    </w:p>
    <w:p w14:paraId="53F14CC3" w14:textId="77777777" w:rsidR="00336DC9" w:rsidRDefault="00336DC9" w:rsidP="00336DC9">
      <w:pPr>
        <w:pStyle w:val="ListingStandard"/>
      </w:pPr>
      <w:r>
        <w:t>```</w:t>
      </w:r>
    </w:p>
    <w:p w14:paraId="6B1AACE1" w14:textId="77777777" w:rsidR="00336DC9" w:rsidRDefault="00336DC9" w:rsidP="00336DC9">
      <w:pPr>
        <w:pStyle w:val="ListingStandard"/>
      </w:pPr>
    </w:p>
    <w:p w14:paraId="79671DFC" w14:textId="77777777" w:rsidR="00336DC9" w:rsidRDefault="00336DC9" w:rsidP="00336DC9">
      <w:pPr>
        <w:pStyle w:val="ListingStandard"/>
      </w:pPr>
      <w:r>
        <w:t>Diese Methode prüft, ob der Abstand zwischen zwei Objekten kleiner ist als die Summe ihrer Radien.</w:t>
      </w:r>
    </w:p>
    <w:p w14:paraId="03F63C1E" w14:textId="77777777" w:rsidR="00336DC9" w:rsidRDefault="00336DC9" w:rsidP="00336DC9">
      <w:pPr>
        <w:pStyle w:val="ListingStandard"/>
      </w:pPr>
    </w:p>
    <w:p w14:paraId="186D1036" w14:textId="77777777" w:rsidR="00336DC9" w:rsidRDefault="00336DC9" w:rsidP="00336DC9">
      <w:pPr>
        <w:pStyle w:val="ListingStandard"/>
      </w:pPr>
      <w:r>
        <w:t>## 5. Asteroiden und Teilung</w:t>
      </w:r>
    </w:p>
    <w:p w14:paraId="2B139BC5" w14:textId="77777777" w:rsidR="00336DC9" w:rsidRDefault="00336DC9" w:rsidP="00336DC9">
      <w:pPr>
        <w:pStyle w:val="ListingStandard"/>
      </w:pPr>
    </w:p>
    <w:p w14:paraId="2A4B983A" w14:textId="77777777" w:rsidR="00336DC9" w:rsidRDefault="00336DC9" w:rsidP="00336DC9">
      <w:pPr>
        <w:pStyle w:val="ListingStandard"/>
      </w:pPr>
      <w:r>
        <w:t>Wenn ein Asteroid getroffen wird:</w:t>
      </w:r>
    </w:p>
    <w:p w14:paraId="311BC3BC" w14:textId="77777777" w:rsidR="00336DC9" w:rsidRDefault="00336DC9" w:rsidP="00336DC9">
      <w:pPr>
        <w:pStyle w:val="ListingStandard"/>
      </w:pPr>
      <w:r>
        <w:t>1. Er wird aus dem Spiel entfernt</w:t>
      </w:r>
    </w:p>
    <w:p w14:paraId="1130D4E6" w14:textId="77777777" w:rsidR="00336DC9" w:rsidRDefault="00336DC9" w:rsidP="00336DC9">
      <w:pPr>
        <w:pStyle w:val="ListingStandard"/>
      </w:pPr>
      <w:r>
        <w:t>2. Der Spieler erhält Punkte (mehr für kleinere Asteroiden)</w:t>
      </w:r>
    </w:p>
    <w:p w14:paraId="1964279D" w14:textId="77777777" w:rsidR="00336DC9" w:rsidRDefault="00336DC9" w:rsidP="00336DC9">
      <w:pPr>
        <w:pStyle w:val="ListingStandard"/>
      </w:pPr>
      <w:r>
        <w:t>3. Bei größeren Asteroiden entstehen zwei kleinere Fragmente</w:t>
      </w:r>
    </w:p>
    <w:p w14:paraId="32508462" w14:textId="77777777" w:rsidR="00336DC9" w:rsidRDefault="00336DC9" w:rsidP="00336DC9">
      <w:pPr>
        <w:pStyle w:val="ListingStandard"/>
      </w:pPr>
      <w:r>
        <w:t>4. Gelegentlich erscheint ein neuer Asteroid am Rand</w:t>
      </w:r>
    </w:p>
    <w:p w14:paraId="55F36EFA" w14:textId="77777777" w:rsidR="00336DC9" w:rsidRDefault="00336DC9" w:rsidP="00336DC9">
      <w:pPr>
        <w:pStyle w:val="ListingStandard"/>
      </w:pPr>
    </w:p>
    <w:p w14:paraId="76F562AE" w14:textId="77777777" w:rsidR="00336DC9" w:rsidRDefault="00336DC9" w:rsidP="00336DC9">
      <w:pPr>
        <w:pStyle w:val="ListingStandard"/>
      </w:pPr>
      <w:r>
        <w:t>Diese Mechanik sorgt für eine stetige Herausforderung und macht das Spiel interessant.</w:t>
      </w:r>
    </w:p>
    <w:p w14:paraId="3ED7A2B3" w14:textId="77777777" w:rsidR="00336DC9" w:rsidRDefault="00336DC9" w:rsidP="00336DC9">
      <w:pPr>
        <w:pStyle w:val="ListingStandard"/>
      </w:pPr>
    </w:p>
    <w:p w14:paraId="55CF3CD8" w14:textId="71897FAC" w:rsidR="00F128B7" w:rsidRDefault="00336DC9" w:rsidP="00336DC9">
      <w:pPr>
        <w:pStyle w:val="ListingStandard"/>
      </w:pPr>
      <w:r>
        <w:lastRenderedPageBreak/>
        <w:t>Möchtest du, dass ich einen bestimmten Teil des Codes oder ein Konzept genauer erkläre?</w:t>
      </w:r>
    </w:p>
    <w:p w14:paraId="1E9BA1AD" w14:textId="77777777" w:rsidR="00336DC9" w:rsidRDefault="00336DC9" w:rsidP="00336DC9">
      <w:pPr>
        <w:pStyle w:val="ListingStandard"/>
      </w:pPr>
    </w:p>
    <w:p w14:paraId="454DF884" w14:textId="5C2BDB98" w:rsidR="008D5E02" w:rsidRDefault="008D5E02">
      <w:pPr>
        <w:rPr>
          <w:rFonts w:ascii="Courier New" w:hAnsi="Courier New"/>
          <w:noProof/>
          <w:color w:val="800080"/>
          <w:spacing w:val="-4"/>
          <w:sz w:val="17"/>
          <w:szCs w:val="16"/>
        </w:rPr>
      </w:pPr>
      <w:r>
        <w:br w:type="page"/>
      </w:r>
    </w:p>
    <w:p w14:paraId="68D2F547" w14:textId="1D801CE5" w:rsidR="008D5E02" w:rsidRPr="00345575" w:rsidRDefault="008D5E02" w:rsidP="008D5E02">
      <w:pPr>
        <w:pStyle w:val="berschrift1"/>
      </w:pPr>
      <w:r>
        <w:lastRenderedPageBreak/>
        <w:t>Daten und deren Visualisierung</w:t>
      </w:r>
    </w:p>
    <w:p w14:paraId="090677EB" w14:textId="77777777" w:rsidR="00DF126C" w:rsidRPr="00DF126C" w:rsidRDefault="00DF126C" w:rsidP="00DF126C">
      <w:pPr>
        <w:pStyle w:val="ListingStandard"/>
        <w:rPr>
          <w:rStyle w:val="ListingZeichenFett"/>
        </w:rPr>
      </w:pPr>
      <w:r w:rsidRPr="00DF126C">
        <w:rPr>
          <w:rStyle w:val="ListingZeichenFett"/>
        </w:rPr>
        <w:t>Ich benötige eine CSV-Tabelle mit 20 zufälligen Namen von Schülerinnen und Schülern. Diese haben jeweils 3 Klassenarbeiten (K1, K2 und K3) geschrieben und 2 Noten für die mündliche Mitarbeit im Unterricht (M1 und M2) erhalten. Es gibt gute und schlechte Schüler*innen nach dem Prinzip der Normalverteilung. Fülle die Tabelle mit den entsprechenden Noten aus. Bitte hier nur ganze Zahlen verwenden (1, 2, ..., 6). In der Klasse sollen 10 Schüler und 10 Schülerinnen in zufälliger Reihenfolge sein. Die Spalten der CSV-Tabelle haben folgendes Format:</w:t>
      </w:r>
    </w:p>
    <w:p w14:paraId="58333668" w14:textId="77777777" w:rsidR="00DF126C" w:rsidRPr="00DF126C" w:rsidRDefault="00DF126C" w:rsidP="00DF126C">
      <w:pPr>
        <w:pStyle w:val="ListingStandard"/>
        <w:rPr>
          <w:rStyle w:val="ListingZeichenFett"/>
        </w:rPr>
      </w:pPr>
      <w:r w:rsidRPr="00DF126C">
        <w:rPr>
          <w:rStyle w:val="ListingZeichenFett"/>
        </w:rPr>
        <w:t>Nummer, Nachname, Vorname, K1, K2, K3, M1, M2</w:t>
      </w:r>
    </w:p>
    <w:p w14:paraId="19944976" w14:textId="3FBB0AEC" w:rsidR="00336DC9" w:rsidRDefault="00DF126C" w:rsidP="00DF126C">
      <w:pPr>
        <w:pStyle w:val="ListingStandard"/>
        <w:rPr>
          <w:rStyle w:val="ListingZeichenFett"/>
        </w:rPr>
      </w:pPr>
      <w:r w:rsidRPr="00DF126C">
        <w:rPr>
          <w:rStyle w:val="ListingZeichenFett"/>
        </w:rPr>
        <w:t>Die Tabelle ist nach dem Merkmal "Name" geordnet. Erstelle eine entsprechende CSV-Tabelle als herunterladbare Datei.</w:t>
      </w:r>
    </w:p>
    <w:p w14:paraId="69AF7CE6" w14:textId="77777777" w:rsidR="003858DA" w:rsidRDefault="003858DA" w:rsidP="00DF126C">
      <w:pPr>
        <w:pStyle w:val="ListingStandard"/>
        <w:rPr>
          <w:rStyle w:val="ListingZeichenFett"/>
        </w:rPr>
      </w:pPr>
    </w:p>
    <w:p w14:paraId="34131625" w14:textId="77777777" w:rsidR="003858DA" w:rsidRDefault="003858DA" w:rsidP="003858DA">
      <w:pPr>
        <w:pStyle w:val="ListingStandard"/>
      </w:pPr>
      <w:r>
        <w:t>Ich erstelle für Sie eine CSV-Tabelle mit 20 Schülernamen und deren Noten. Ich werde dabei eine Normalverteilung der Noten berücksichtigen und die Tabelle nach Nachnamen alphabetisch sortieren.Schüler Noten CSVDokument ```csv</w:t>
      </w:r>
    </w:p>
    <w:p w14:paraId="5B456347" w14:textId="77777777" w:rsidR="003858DA" w:rsidRDefault="003858DA" w:rsidP="003858DA">
      <w:pPr>
        <w:pStyle w:val="ListingStandard"/>
      </w:pPr>
      <w:r>
        <w:t>Nummer,Nachname,Vorname,K1,K2,K3,M1,M2</w:t>
      </w:r>
    </w:p>
    <w:p w14:paraId="0FFE92D5" w14:textId="77777777" w:rsidR="003858DA" w:rsidRDefault="003858DA" w:rsidP="003858DA">
      <w:pPr>
        <w:pStyle w:val="ListingStandard"/>
      </w:pPr>
      <w:r>
        <w:t>15,Bauer,Sophie,2,3,2,3,2</w:t>
      </w:r>
    </w:p>
    <w:p w14:paraId="3453A868" w14:textId="77777777" w:rsidR="003858DA" w:rsidRDefault="003858DA" w:rsidP="003858DA">
      <w:pPr>
        <w:pStyle w:val="ListingStandard"/>
      </w:pPr>
      <w:r>
        <w:t>3,Berg,Michael,3,4,3,3,4</w:t>
      </w:r>
    </w:p>
    <w:p w14:paraId="08706C03" w14:textId="77777777" w:rsidR="003858DA" w:rsidRDefault="003858DA" w:rsidP="003858DA">
      <w:pPr>
        <w:pStyle w:val="ListingStandard"/>
      </w:pPr>
      <w:r>
        <w:t>7,Fischer,Laura,1,2,1,2,1</w:t>
      </w:r>
    </w:p>
    <w:p w14:paraId="5BEC547A" w14:textId="77777777" w:rsidR="003858DA" w:rsidRDefault="003858DA" w:rsidP="003858DA">
      <w:pPr>
        <w:pStyle w:val="ListingStandard"/>
      </w:pPr>
      <w:r>
        <w:t>19,Graf,Felix,4,5,5,4,4</w:t>
      </w:r>
    </w:p>
    <w:p w14:paraId="1471BEAA" w14:textId="77777777" w:rsidR="003858DA" w:rsidRDefault="003858DA" w:rsidP="003858DA">
      <w:pPr>
        <w:pStyle w:val="ListingStandard"/>
      </w:pPr>
      <w:r>
        <w:t>11,Hoffmann,Sarah,3,2,3,2,3</w:t>
      </w:r>
    </w:p>
    <w:p w14:paraId="6AAC3A46" w14:textId="77777777" w:rsidR="003858DA" w:rsidRDefault="003858DA" w:rsidP="003858DA">
      <w:pPr>
        <w:pStyle w:val="ListingStandard"/>
      </w:pPr>
      <w:r>
        <w:t>2,Klein,Tim,2,2,3,3,2</w:t>
      </w:r>
    </w:p>
    <w:p w14:paraId="6C448A4F" w14:textId="77777777" w:rsidR="003858DA" w:rsidRDefault="003858DA" w:rsidP="003858DA">
      <w:pPr>
        <w:pStyle w:val="ListingStandard"/>
      </w:pPr>
      <w:r>
        <w:t>13,Koch,Anna,3,3,4,3,3</w:t>
      </w:r>
    </w:p>
    <w:p w14:paraId="1C7AF4B5" w14:textId="77777777" w:rsidR="003858DA" w:rsidRDefault="003858DA" w:rsidP="003858DA">
      <w:pPr>
        <w:pStyle w:val="ListingStandard"/>
      </w:pPr>
      <w:r>
        <w:t>6,Krueger,David,4,4,3,4,5</w:t>
      </w:r>
    </w:p>
    <w:p w14:paraId="340A8EE8" w14:textId="77777777" w:rsidR="003858DA" w:rsidRDefault="003858DA" w:rsidP="003858DA">
      <w:pPr>
        <w:pStyle w:val="ListingStandard"/>
      </w:pPr>
      <w:r>
        <w:t>20,LIch habe eine CSV-Tabelle mit 20 Schülern (10 Jungen und 10 Mädchen) erstellt. Die Tabelle enthält:</w:t>
      </w:r>
    </w:p>
    <w:p w14:paraId="14193B3E" w14:textId="77777777" w:rsidR="003858DA" w:rsidRDefault="003858DA" w:rsidP="003858DA">
      <w:pPr>
        <w:pStyle w:val="ListingStandard"/>
      </w:pPr>
    </w:p>
    <w:p w14:paraId="27026EA6" w14:textId="77777777" w:rsidR="003858DA" w:rsidRDefault="003858DA" w:rsidP="003858DA">
      <w:pPr>
        <w:pStyle w:val="ListingStandard"/>
      </w:pPr>
      <w:r>
        <w:t>20 verschiedene Schülernamen (alphabetisch nach Nachnamen sortiert)</w:t>
      </w:r>
    </w:p>
    <w:p w14:paraId="235BA7D4" w14:textId="77777777" w:rsidR="003858DA" w:rsidRDefault="003858DA" w:rsidP="003858DA">
      <w:pPr>
        <w:pStyle w:val="ListingStandard"/>
      </w:pPr>
      <w:r>
        <w:t>5 Noten pro Schüler (3 Klassenarbeiten K1-K3 und 2 mündliche Noten M1-M2)</w:t>
      </w:r>
    </w:p>
    <w:p w14:paraId="0E423B79" w14:textId="77777777" w:rsidR="003858DA" w:rsidRDefault="003858DA" w:rsidP="003858DA">
      <w:pPr>
        <w:pStyle w:val="ListingStandard"/>
      </w:pPr>
      <w:r>
        <w:t>Die Noten folgen einer Normalverteilung (mehr mittlere Noten, weniger sehr gute oder sehr schlechte)</w:t>
      </w:r>
    </w:p>
    <w:p w14:paraId="1DF04110" w14:textId="77777777" w:rsidR="003858DA" w:rsidRDefault="003858DA" w:rsidP="003858DA">
      <w:pPr>
        <w:pStyle w:val="ListingStandard"/>
      </w:pPr>
      <w:r>
        <w:t>Ganze Zahlen von 1 bis 6 werden verwendet</w:t>
      </w:r>
    </w:p>
    <w:p w14:paraId="24FCCDD1" w14:textId="77777777" w:rsidR="003858DA" w:rsidRDefault="003858DA" w:rsidP="003858DA">
      <w:pPr>
        <w:pStyle w:val="ListingStandard"/>
      </w:pPr>
    </w:p>
    <w:p w14:paraId="12DF8CBD" w14:textId="11709DF3" w:rsidR="003858DA" w:rsidRDefault="003858DA" w:rsidP="003858DA">
      <w:pPr>
        <w:pStyle w:val="ListingStandard"/>
      </w:pPr>
      <w:r>
        <w:t>Die Tabelle ist wie gewünscht nach dem Nachnamen alphabetisch sortiert. Sie können die CSV-Datei direkt herunterladen und in einem Tabellenkalkulationsprogramm oder Texteditor öffnen.</w:t>
      </w:r>
    </w:p>
    <w:p w14:paraId="401EFAB7" w14:textId="77777777" w:rsidR="003858DA" w:rsidRDefault="003858DA" w:rsidP="003858DA">
      <w:pPr>
        <w:pStyle w:val="ListingStandard"/>
      </w:pPr>
    </w:p>
    <w:p w14:paraId="399E179B" w14:textId="77777777" w:rsidR="003858DA" w:rsidRPr="003858DA" w:rsidRDefault="003858DA" w:rsidP="003858DA">
      <w:pPr>
        <w:pStyle w:val="ListingStandard"/>
        <w:rPr>
          <w:rStyle w:val="ListingZeichenFett"/>
        </w:rPr>
      </w:pPr>
      <w:r w:rsidRPr="003858DA">
        <w:rPr>
          <w:rStyle w:val="ListingZeichenFett"/>
        </w:rPr>
        <w:t>Wie berechne ich in Excel einen gewichteten Durchschnitt, bei dem die Klausuren 60% und die mündliche Mitarbeit 40% zählen? Ich möchte dazu folgenden Output in den letzten Spalten generieren:</w:t>
      </w:r>
    </w:p>
    <w:p w14:paraId="2EE92023" w14:textId="00FC6F9A" w:rsidR="003858DA" w:rsidRPr="003858DA" w:rsidRDefault="003858DA" w:rsidP="003858DA">
      <w:pPr>
        <w:pStyle w:val="ListingStandard"/>
        <w:rPr>
          <w:rStyle w:val="ListingZeichenFett"/>
        </w:rPr>
      </w:pPr>
      <w:r w:rsidRPr="003858DA">
        <w:rPr>
          <w:rStyle w:val="ListingZeichenFett"/>
        </w:rPr>
        <w:t>Schnitt schriftlich # Schnitt mündlich # Gesamtnote</w:t>
      </w:r>
    </w:p>
    <w:p w14:paraId="3B175B0E" w14:textId="77777777" w:rsidR="003858DA" w:rsidRDefault="003858DA" w:rsidP="003858DA">
      <w:pPr>
        <w:pStyle w:val="ListingStandard"/>
      </w:pPr>
    </w:p>
    <w:p w14:paraId="785CCD72" w14:textId="77777777" w:rsidR="00694518" w:rsidRDefault="00694518" w:rsidP="00694518">
      <w:pPr>
        <w:pStyle w:val="ListingStandard"/>
      </w:pPr>
      <w:r>
        <w:t>Ich erkläre Ihnen, wie Sie in Excel einen gewichteten Durchschnitt berechnen können, bei dem die Klassenarbeiten 60% und die mündliche Mitarbeit 40% zählen.</w:t>
      </w:r>
    </w:p>
    <w:p w14:paraId="1B4281F5" w14:textId="77777777" w:rsidR="00694518" w:rsidRDefault="00694518" w:rsidP="00694518">
      <w:pPr>
        <w:pStyle w:val="ListingStandard"/>
      </w:pPr>
    </w:p>
    <w:p w14:paraId="61804AED" w14:textId="77777777" w:rsidR="00694518" w:rsidRDefault="00694518" w:rsidP="00694518">
      <w:pPr>
        <w:pStyle w:val="ListingStandard"/>
      </w:pPr>
      <w:r>
        <w:t>Angenommen, Ihre Daten stehen in den Spalten:</w:t>
      </w:r>
    </w:p>
    <w:p w14:paraId="11C74569" w14:textId="77777777" w:rsidR="00694518" w:rsidRDefault="00694518" w:rsidP="00694518">
      <w:pPr>
        <w:pStyle w:val="ListingStandard"/>
      </w:pPr>
      <w:r>
        <w:t>- K1, K2, K3 in den Spalten D, E, F</w:t>
      </w:r>
    </w:p>
    <w:p w14:paraId="24BE826C" w14:textId="77777777" w:rsidR="00694518" w:rsidRDefault="00694518" w:rsidP="00694518">
      <w:pPr>
        <w:pStyle w:val="ListingStandard"/>
      </w:pPr>
      <w:r>
        <w:t>- M1, M2 in den Spalten G, H</w:t>
      </w:r>
    </w:p>
    <w:p w14:paraId="3B9E2255" w14:textId="77777777" w:rsidR="00694518" w:rsidRDefault="00694518" w:rsidP="00694518">
      <w:pPr>
        <w:pStyle w:val="ListingStandard"/>
      </w:pPr>
    </w:p>
    <w:p w14:paraId="3C97DA17" w14:textId="77777777" w:rsidR="00694518" w:rsidRDefault="00694518" w:rsidP="00694518">
      <w:pPr>
        <w:pStyle w:val="ListingStandard"/>
      </w:pPr>
      <w:r>
        <w:t>Dann verwenden Sie folgende Formeln:</w:t>
      </w:r>
    </w:p>
    <w:p w14:paraId="28967B93" w14:textId="77777777" w:rsidR="00694518" w:rsidRDefault="00694518" w:rsidP="00694518">
      <w:pPr>
        <w:pStyle w:val="ListingStandard"/>
      </w:pPr>
    </w:p>
    <w:p w14:paraId="300F7A5D" w14:textId="77777777" w:rsidR="00694518" w:rsidRDefault="00694518" w:rsidP="00694518">
      <w:pPr>
        <w:pStyle w:val="ListingStandard"/>
      </w:pPr>
      <w:r>
        <w:t>1. **Schnitt schriftlich** (Spalte I):</w:t>
      </w:r>
    </w:p>
    <w:p w14:paraId="5CD611F5" w14:textId="77777777" w:rsidR="00694518" w:rsidRDefault="00694518" w:rsidP="00694518">
      <w:pPr>
        <w:pStyle w:val="ListingStandard"/>
      </w:pPr>
      <w:r>
        <w:t xml:space="preserve">   ```</w:t>
      </w:r>
    </w:p>
    <w:p w14:paraId="1B7BCB7C" w14:textId="77777777" w:rsidR="00694518" w:rsidRDefault="00694518" w:rsidP="00694518">
      <w:pPr>
        <w:pStyle w:val="ListingStandard"/>
      </w:pPr>
      <w:r>
        <w:t xml:space="preserve">   =MITTELWERT(D2:F2)</w:t>
      </w:r>
    </w:p>
    <w:p w14:paraId="773A019A" w14:textId="77777777" w:rsidR="00694518" w:rsidRDefault="00694518" w:rsidP="00694518">
      <w:pPr>
        <w:pStyle w:val="ListingStandard"/>
      </w:pPr>
      <w:r>
        <w:t xml:space="preserve">   ```</w:t>
      </w:r>
    </w:p>
    <w:p w14:paraId="075C5B92" w14:textId="77777777" w:rsidR="00694518" w:rsidRDefault="00694518" w:rsidP="00694518">
      <w:pPr>
        <w:pStyle w:val="ListingStandard"/>
      </w:pPr>
      <w:r>
        <w:t xml:space="preserve">   oder </w:t>
      </w:r>
    </w:p>
    <w:p w14:paraId="7D31B5CB" w14:textId="77777777" w:rsidR="00694518" w:rsidRDefault="00694518" w:rsidP="00694518">
      <w:pPr>
        <w:pStyle w:val="ListingStandard"/>
      </w:pPr>
      <w:r>
        <w:t xml:space="preserve">   ```</w:t>
      </w:r>
    </w:p>
    <w:p w14:paraId="77183111" w14:textId="77777777" w:rsidR="00694518" w:rsidRDefault="00694518" w:rsidP="00694518">
      <w:pPr>
        <w:pStyle w:val="ListingStandard"/>
      </w:pPr>
      <w:r>
        <w:t xml:space="preserve">   =(D2+E2+F2)/3</w:t>
      </w:r>
    </w:p>
    <w:p w14:paraId="761F50D5" w14:textId="77777777" w:rsidR="00694518" w:rsidRDefault="00694518" w:rsidP="00694518">
      <w:pPr>
        <w:pStyle w:val="ListingStandard"/>
      </w:pPr>
      <w:r>
        <w:t xml:space="preserve">   ```</w:t>
      </w:r>
    </w:p>
    <w:p w14:paraId="2A6CFEBB" w14:textId="77777777" w:rsidR="00694518" w:rsidRDefault="00694518" w:rsidP="00694518">
      <w:pPr>
        <w:pStyle w:val="ListingStandard"/>
      </w:pPr>
    </w:p>
    <w:p w14:paraId="32750F72" w14:textId="77777777" w:rsidR="00694518" w:rsidRDefault="00694518" w:rsidP="00694518">
      <w:pPr>
        <w:pStyle w:val="ListingStandard"/>
      </w:pPr>
      <w:r>
        <w:t>2. **Schnitt mündlich** (Spalte J):</w:t>
      </w:r>
    </w:p>
    <w:p w14:paraId="4FDE5524" w14:textId="77777777" w:rsidR="00694518" w:rsidRDefault="00694518" w:rsidP="00694518">
      <w:pPr>
        <w:pStyle w:val="ListingStandard"/>
      </w:pPr>
      <w:r>
        <w:t xml:space="preserve">   ```</w:t>
      </w:r>
    </w:p>
    <w:p w14:paraId="1F751FEB" w14:textId="77777777" w:rsidR="00694518" w:rsidRDefault="00694518" w:rsidP="00694518">
      <w:pPr>
        <w:pStyle w:val="ListingStandard"/>
      </w:pPr>
      <w:r>
        <w:t xml:space="preserve">   =MITTELWERT(G2:H2)</w:t>
      </w:r>
    </w:p>
    <w:p w14:paraId="6B564C0A" w14:textId="77777777" w:rsidR="00694518" w:rsidRDefault="00694518" w:rsidP="00694518">
      <w:pPr>
        <w:pStyle w:val="ListingStandard"/>
      </w:pPr>
      <w:r>
        <w:t xml:space="preserve">   ```</w:t>
      </w:r>
    </w:p>
    <w:p w14:paraId="68B01B62" w14:textId="77777777" w:rsidR="00694518" w:rsidRDefault="00694518" w:rsidP="00694518">
      <w:pPr>
        <w:pStyle w:val="ListingStandard"/>
      </w:pPr>
      <w:r>
        <w:t xml:space="preserve">   oder</w:t>
      </w:r>
    </w:p>
    <w:p w14:paraId="47177344" w14:textId="77777777" w:rsidR="00694518" w:rsidRDefault="00694518" w:rsidP="00694518">
      <w:pPr>
        <w:pStyle w:val="ListingStandard"/>
      </w:pPr>
      <w:r>
        <w:t xml:space="preserve">   ```</w:t>
      </w:r>
    </w:p>
    <w:p w14:paraId="69ADCA6C" w14:textId="77777777" w:rsidR="00694518" w:rsidRDefault="00694518" w:rsidP="00694518">
      <w:pPr>
        <w:pStyle w:val="ListingStandard"/>
      </w:pPr>
      <w:r>
        <w:t xml:space="preserve">   =(G2+H2)/2</w:t>
      </w:r>
    </w:p>
    <w:p w14:paraId="4B3B7F74" w14:textId="77777777" w:rsidR="00694518" w:rsidRDefault="00694518" w:rsidP="00694518">
      <w:pPr>
        <w:pStyle w:val="ListingStandard"/>
      </w:pPr>
      <w:r>
        <w:t xml:space="preserve">   ```</w:t>
      </w:r>
    </w:p>
    <w:p w14:paraId="44956666" w14:textId="77777777" w:rsidR="00694518" w:rsidRDefault="00694518" w:rsidP="00694518">
      <w:pPr>
        <w:pStyle w:val="ListingStandard"/>
      </w:pPr>
    </w:p>
    <w:p w14:paraId="3286280E" w14:textId="77777777" w:rsidR="00694518" w:rsidRDefault="00694518" w:rsidP="00694518">
      <w:pPr>
        <w:pStyle w:val="ListingStandard"/>
      </w:pPr>
      <w:r>
        <w:t>3. **Gesamtnote** (Spalte K):</w:t>
      </w:r>
    </w:p>
    <w:p w14:paraId="5FBB621F" w14:textId="77777777" w:rsidR="00694518" w:rsidRDefault="00694518" w:rsidP="00694518">
      <w:pPr>
        <w:pStyle w:val="ListingStandard"/>
      </w:pPr>
      <w:r>
        <w:t xml:space="preserve">   ```</w:t>
      </w:r>
    </w:p>
    <w:p w14:paraId="32B03294" w14:textId="77777777" w:rsidR="00694518" w:rsidRDefault="00694518" w:rsidP="00694518">
      <w:pPr>
        <w:pStyle w:val="ListingStandard"/>
      </w:pPr>
      <w:r>
        <w:t xml:space="preserve">   =I2*0,6+J2*0,4</w:t>
      </w:r>
    </w:p>
    <w:p w14:paraId="2C912026" w14:textId="77777777" w:rsidR="00694518" w:rsidRDefault="00694518" w:rsidP="00694518">
      <w:pPr>
        <w:pStyle w:val="ListingStandard"/>
      </w:pPr>
      <w:r>
        <w:t xml:space="preserve">   ```</w:t>
      </w:r>
    </w:p>
    <w:p w14:paraId="568B171D" w14:textId="77777777" w:rsidR="00694518" w:rsidRDefault="00694518" w:rsidP="00694518">
      <w:pPr>
        <w:pStyle w:val="ListingStandard"/>
      </w:pPr>
      <w:r>
        <w:t xml:space="preserve">   oder direkt in einer Formel:</w:t>
      </w:r>
    </w:p>
    <w:p w14:paraId="31028E0D" w14:textId="77777777" w:rsidR="00694518" w:rsidRDefault="00694518" w:rsidP="00694518">
      <w:pPr>
        <w:pStyle w:val="ListingStandard"/>
      </w:pPr>
      <w:r>
        <w:lastRenderedPageBreak/>
        <w:t xml:space="preserve">   ```</w:t>
      </w:r>
    </w:p>
    <w:p w14:paraId="4A104C62" w14:textId="77777777" w:rsidR="00694518" w:rsidRDefault="00694518" w:rsidP="00694518">
      <w:pPr>
        <w:pStyle w:val="ListingStandard"/>
      </w:pPr>
      <w:r>
        <w:t xml:space="preserve">   =MITTELWERT(D2:F2)*0,6+MITTELWERT(G2:H2)*0,4</w:t>
      </w:r>
    </w:p>
    <w:p w14:paraId="6E4F2643" w14:textId="77777777" w:rsidR="00694518" w:rsidRDefault="00694518" w:rsidP="00694518">
      <w:pPr>
        <w:pStyle w:val="ListingStandard"/>
      </w:pPr>
      <w:r>
        <w:t xml:space="preserve">   ```</w:t>
      </w:r>
    </w:p>
    <w:p w14:paraId="6D7BD04C" w14:textId="77777777" w:rsidR="00694518" w:rsidRDefault="00694518" w:rsidP="00694518">
      <w:pPr>
        <w:pStyle w:val="ListingStandard"/>
      </w:pPr>
    </w:p>
    <w:p w14:paraId="41F2EC78" w14:textId="77777777" w:rsidR="00694518" w:rsidRDefault="00694518" w:rsidP="00694518">
      <w:pPr>
        <w:pStyle w:val="ListingStandard"/>
      </w:pPr>
      <w:r>
        <w:t>Um die Noten auf ganze Zahlen oder eine Nachkommastelle zu runden, können Sie die Funktion RUNDEN() verwenden:</w:t>
      </w:r>
    </w:p>
    <w:p w14:paraId="1F6690FC" w14:textId="77777777" w:rsidR="00694518" w:rsidRDefault="00694518" w:rsidP="00694518">
      <w:pPr>
        <w:pStyle w:val="ListingStandard"/>
      </w:pPr>
    </w:p>
    <w:p w14:paraId="3CD4E1C6" w14:textId="77777777" w:rsidR="00694518" w:rsidRDefault="00694518" w:rsidP="00694518">
      <w:pPr>
        <w:pStyle w:val="ListingStandard"/>
      </w:pPr>
      <w:r>
        <w:t>Beispiel für Runden auf eine Nachkommastelle:</w:t>
      </w:r>
    </w:p>
    <w:p w14:paraId="4DE634AF" w14:textId="77777777" w:rsidR="00694518" w:rsidRDefault="00694518" w:rsidP="00694518">
      <w:pPr>
        <w:pStyle w:val="ListingStandard"/>
      </w:pPr>
      <w:r>
        <w:t>```</w:t>
      </w:r>
    </w:p>
    <w:p w14:paraId="137FE98E" w14:textId="77777777" w:rsidR="00694518" w:rsidRDefault="00694518" w:rsidP="00694518">
      <w:pPr>
        <w:pStyle w:val="ListingStandard"/>
      </w:pPr>
      <w:r>
        <w:t>=RUNDEN(I2*0,6+J2*0,4;1)</w:t>
      </w:r>
    </w:p>
    <w:p w14:paraId="2D2FA71B" w14:textId="77777777" w:rsidR="00694518" w:rsidRDefault="00694518" w:rsidP="00694518">
      <w:pPr>
        <w:pStyle w:val="ListingStandard"/>
      </w:pPr>
      <w:r>
        <w:t>```</w:t>
      </w:r>
    </w:p>
    <w:p w14:paraId="182A8B55" w14:textId="77777777" w:rsidR="00694518" w:rsidRDefault="00694518" w:rsidP="00694518">
      <w:pPr>
        <w:pStyle w:val="ListingStandard"/>
      </w:pPr>
    </w:p>
    <w:p w14:paraId="332FEB29" w14:textId="77777777" w:rsidR="00694518" w:rsidRDefault="00694518" w:rsidP="00694518">
      <w:pPr>
        <w:pStyle w:val="ListingStandard"/>
      </w:pPr>
      <w:r>
        <w:t>Beispiel für Runden auf ganze Zahlen:</w:t>
      </w:r>
    </w:p>
    <w:p w14:paraId="505D4EF9" w14:textId="77777777" w:rsidR="00694518" w:rsidRDefault="00694518" w:rsidP="00694518">
      <w:pPr>
        <w:pStyle w:val="ListingStandard"/>
      </w:pPr>
      <w:r>
        <w:t>```</w:t>
      </w:r>
    </w:p>
    <w:p w14:paraId="26AB8073" w14:textId="77777777" w:rsidR="00694518" w:rsidRDefault="00694518" w:rsidP="00694518">
      <w:pPr>
        <w:pStyle w:val="ListingStandard"/>
      </w:pPr>
      <w:r>
        <w:t>=RUNDEN(I2*0,6+J2*0,4;0)</w:t>
      </w:r>
    </w:p>
    <w:p w14:paraId="1C6B7506" w14:textId="77777777" w:rsidR="00694518" w:rsidRDefault="00694518" w:rsidP="00694518">
      <w:pPr>
        <w:pStyle w:val="ListingStandard"/>
      </w:pPr>
      <w:r>
        <w:t>```</w:t>
      </w:r>
    </w:p>
    <w:p w14:paraId="61753853" w14:textId="77777777" w:rsidR="00694518" w:rsidRDefault="00694518" w:rsidP="00694518">
      <w:pPr>
        <w:pStyle w:val="ListingStandard"/>
      </w:pPr>
    </w:p>
    <w:p w14:paraId="68FEBD7D" w14:textId="77777777" w:rsidR="00694518" w:rsidRDefault="00694518" w:rsidP="00694518">
      <w:pPr>
        <w:pStyle w:val="ListingStandard"/>
      </w:pPr>
      <w:r>
        <w:t>Diese Formeln fügen Sie in Zeile 2 ein und ziehen sie dann nach unten für alle Schüler.</w:t>
      </w:r>
    </w:p>
    <w:p w14:paraId="0FB84F7C" w14:textId="77777777" w:rsidR="00694518" w:rsidRDefault="00694518" w:rsidP="00694518">
      <w:pPr>
        <w:pStyle w:val="ListingStandard"/>
      </w:pPr>
    </w:p>
    <w:p w14:paraId="30602F26" w14:textId="2CCE112E" w:rsidR="003858DA" w:rsidRDefault="00694518" w:rsidP="00694518">
      <w:pPr>
        <w:pStyle w:val="ListingStandard"/>
      </w:pPr>
      <w:r>
        <w:t>Möchten Sie, dass ich die CSV-Tabelle mit diesen zusätzlichen Spalten erweitere?</w:t>
      </w:r>
    </w:p>
    <w:p w14:paraId="5AB8817C" w14:textId="77777777" w:rsidR="00694518" w:rsidRDefault="00694518" w:rsidP="00694518">
      <w:pPr>
        <w:pStyle w:val="ListingStandard"/>
      </w:pPr>
    </w:p>
    <w:p w14:paraId="5404B2BC" w14:textId="77777777" w:rsidR="00694518" w:rsidRDefault="00694518" w:rsidP="00694518">
      <w:pPr>
        <w:pStyle w:val="ListingStandard"/>
      </w:pPr>
    </w:p>
    <w:p w14:paraId="4E357F9E" w14:textId="1AA73657" w:rsidR="00195726" w:rsidRPr="00195726" w:rsidRDefault="00195726" w:rsidP="00694518">
      <w:pPr>
        <w:pStyle w:val="ListingStandard"/>
        <w:rPr>
          <w:rStyle w:val="ListingZeichenFett"/>
        </w:rPr>
      </w:pPr>
      <w:r w:rsidRPr="00195726">
        <w:rPr>
          <w:rStyle w:val="ListingZeichenFett"/>
        </w:rPr>
        <w:t>Ich möchte das 100malige Würfeln mit drei Würfeln simulieren. Erstelle mir dazu folgende Spalten: Wurf Nr. # Würfel 1 # Würfel 2 # Würfel 3 # Summe.</w:t>
      </w:r>
    </w:p>
    <w:p w14:paraId="70234059" w14:textId="77777777" w:rsidR="00195726" w:rsidRDefault="00195726" w:rsidP="00694518">
      <w:pPr>
        <w:pStyle w:val="ListingStandard"/>
      </w:pPr>
    </w:p>
    <w:p w14:paraId="2EA8D46A" w14:textId="4B265B2A" w:rsidR="00195726" w:rsidRPr="00DD7204" w:rsidRDefault="00DD7204" w:rsidP="00694518">
      <w:pPr>
        <w:pStyle w:val="ListingStandard"/>
        <w:rPr>
          <w:rStyle w:val="ListingZeichenFett"/>
        </w:rPr>
      </w:pPr>
      <w:r w:rsidRPr="00DD7204">
        <w:rPr>
          <w:rStyle w:val="ListingZeichenFett"/>
        </w:rPr>
        <w:t>Erstelle mir ein Balkendiagramm nach folgender Vorschrift</w:t>
      </w:r>
      <w:r w:rsidR="00511954">
        <w:rPr>
          <w:rStyle w:val="ListingZeichenFett"/>
        </w:rPr>
        <w:t xml:space="preserve"> für das aktuelle Tabellenblatt</w:t>
      </w:r>
      <w:r w:rsidRPr="00DD7204">
        <w:rPr>
          <w:rStyle w:val="ListingZeichenFett"/>
        </w:rPr>
        <w:t>: auf der x-Achse findet mal die möglichen Summen (</w:t>
      </w:r>
      <w:r>
        <w:rPr>
          <w:rStyle w:val="ListingZeichenFett"/>
        </w:rPr>
        <w:t>3</w:t>
      </w:r>
      <w:r w:rsidRPr="00DD7204">
        <w:rPr>
          <w:rStyle w:val="ListingZeichenFett"/>
        </w:rPr>
        <w:t xml:space="preserve">, </w:t>
      </w:r>
      <w:r>
        <w:rPr>
          <w:rStyle w:val="ListingZeichenFett"/>
        </w:rPr>
        <w:t>4</w:t>
      </w:r>
      <w:r w:rsidRPr="00DD7204">
        <w:rPr>
          <w:rStyle w:val="ListingZeichenFett"/>
        </w:rPr>
        <w:t xml:space="preserve">, </w:t>
      </w:r>
      <w:r>
        <w:rPr>
          <w:rStyle w:val="ListingZeichenFett"/>
        </w:rPr>
        <w:t>5</w:t>
      </w:r>
      <w:r w:rsidRPr="00DD7204">
        <w:rPr>
          <w:rStyle w:val="ListingZeichenFett"/>
        </w:rPr>
        <w:t>, …, 1</w:t>
      </w:r>
      <w:r>
        <w:rPr>
          <w:rStyle w:val="ListingZeichenFett"/>
        </w:rPr>
        <w:t>8</w:t>
      </w:r>
      <w:r w:rsidRPr="00DD7204">
        <w:rPr>
          <w:rStyle w:val="ListingZeichenFett"/>
        </w:rPr>
        <w:t>) als Kategorien. Der y-Wert gibt die Anzahl an, mit der die entsprechenden Summen aufgetreten sind.</w:t>
      </w:r>
    </w:p>
    <w:p w14:paraId="49D53D42" w14:textId="77777777" w:rsidR="00DD7204" w:rsidRPr="00DD7204" w:rsidRDefault="00DD7204" w:rsidP="00694518">
      <w:pPr>
        <w:pStyle w:val="ListingStandard"/>
        <w:rPr>
          <w:rStyle w:val="ListingZeichenFett"/>
        </w:rPr>
      </w:pPr>
    </w:p>
    <w:p w14:paraId="3EB8B1A8" w14:textId="77777777" w:rsidR="00DD7204" w:rsidRDefault="00DD7204" w:rsidP="00694518">
      <w:pPr>
        <w:pStyle w:val="ListingStandard"/>
      </w:pPr>
    </w:p>
    <w:p w14:paraId="628B2224" w14:textId="77777777" w:rsidR="00375C97" w:rsidRPr="00EC01D8" w:rsidRDefault="00375C97" w:rsidP="00375C97">
      <w:pPr>
        <w:rPr>
          <w:rStyle w:val="ListingZeichenFett"/>
        </w:rPr>
      </w:pPr>
      <w:r w:rsidRPr="00EC01D8">
        <w:rPr>
          <w:rStyle w:val="ListingZeichenFett"/>
        </w:rPr>
        <w:t>Ich habe hier Datenmaterial in tabellarischer Form in einer PDF-Datei vorliegen. Kannst du mir dabei helfen, diese Daten in das Excel-Format umzuwandeln?</w:t>
      </w:r>
    </w:p>
    <w:p w14:paraId="66338BE8" w14:textId="77777777" w:rsidR="00375C97" w:rsidRDefault="00375C97" w:rsidP="00694518">
      <w:pPr>
        <w:pStyle w:val="ListingStandard"/>
      </w:pPr>
    </w:p>
    <w:p w14:paraId="493E6CF0" w14:textId="77777777" w:rsidR="00375C97" w:rsidRDefault="00375C97" w:rsidP="00375C97">
      <w:pPr>
        <w:pStyle w:val="ListingStandard"/>
      </w:pPr>
      <w:r>
        <w:t>Ja, natürlich!</w:t>
      </w:r>
    </w:p>
    <w:p w14:paraId="7AE60245" w14:textId="77777777" w:rsidR="00375C97" w:rsidRDefault="00375C97" w:rsidP="00375C97">
      <w:pPr>
        <w:pStyle w:val="ListingStandard"/>
      </w:pPr>
      <w:r>
        <w:t>Schick mir einfach die PDF-Datei hier, dann helfe ich dir dabei, die tabellarischen Daten in ein Excel-Format zu übertragen.</w:t>
      </w:r>
    </w:p>
    <w:p w14:paraId="64F219CF" w14:textId="77777777" w:rsidR="00375C97" w:rsidRDefault="00375C97" w:rsidP="00375C97">
      <w:pPr>
        <w:pStyle w:val="ListingStandard"/>
      </w:pPr>
      <w:r>
        <w:lastRenderedPageBreak/>
        <w:t xml:space="preserve">Bitte lade die Datei hoch, damit wir loslegen können. </w:t>
      </w:r>
      <w:r>
        <w:rPr>
          <w:rFonts w:ascii="Apple Color Emoji" w:hAnsi="Apple Color Emoji" w:cs="Apple Color Emoji"/>
        </w:rPr>
        <w:t>🚀</w:t>
      </w:r>
    </w:p>
    <w:p w14:paraId="31941EF1" w14:textId="77777777" w:rsidR="00375C97" w:rsidRDefault="00375C97" w:rsidP="00694518">
      <w:pPr>
        <w:pStyle w:val="ListingStandard"/>
      </w:pPr>
    </w:p>
    <w:p w14:paraId="4772FF7A" w14:textId="77777777" w:rsidR="00AF306D" w:rsidRDefault="00AF306D" w:rsidP="00694518">
      <w:pPr>
        <w:pStyle w:val="ListingStandard"/>
      </w:pPr>
    </w:p>
    <w:p w14:paraId="55D614BD" w14:textId="548CC658" w:rsidR="00AF306D" w:rsidRDefault="00AF306D" w:rsidP="00694518">
      <w:pPr>
        <w:pStyle w:val="ListingStandard"/>
        <w:rPr>
          <w:rStyle w:val="ListingZeichenFett"/>
        </w:rPr>
      </w:pPr>
      <w:r w:rsidRPr="00A701E6">
        <w:rPr>
          <w:rStyle w:val="ListingZeichenFett"/>
        </w:rPr>
        <w:t>Die folgende Excel-Tabelle enthält Rohdaten zu den Leistungen eines Kurses in der gymnasialen Oberstufe. Es sind sowohl die Klausuren, als auch die jeweiligen Semesternoten aufgeführt. Ferner sind die Vorabitur- und Abiturnoten in dieser Tabelle eingetragen. Um welche Auswertungsformeln sollte ich die Tabelle deiner Meinung nach noch ergänzen?</w:t>
      </w:r>
    </w:p>
    <w:p w14:paraId="5BD0BFF1" w14:textId="77777777" w:rsidR="00AF306D" w:rsidRDefault="00AF306D" w:rsidP="00694518">
      <w:pPr>
        <w:pStyle w:val="ListingStandard"/>
        <w:rPr>
          <w:rStyle w:val="ListingZeichenFett"/>
        </w:rPr>
      </w:pPr>
    </w:p>
    <w:p w14:paraId="002BC20D" w14:textId="77777777" w:rsidR="00AF306D" w:rsidRDefault="00AF306D" w:rsidP="00AF306D">
      <w:pPr>
        <w:pStyle w:val="ListingStandard"/>
      </w:pPr>
      <w:r>
        <w:t>Okay, ich sehe jetzt den Aufbau:</w:t>
      </w:r>
    </w:p>
    <w:p w14:paraId="29C02392" w14:textId="77777777" w:rsidR="00AF306D" w:rsidRDefault="00AF306D" w:rsidP="00AF306D">
      <w:pPr>
        <w:pStyle w:val="ListingStandard"/>
      </w:pPr>
      <w:r>
        <w:tab/>
        <w:t>•</w:t>
      </w:r>
      <w:r>
        <w:tab/>
        <w:t>Ab Zeile 3 beginnen die eigentlichen Schülerdaten.</w:t>
      </w:r>
    </w:p>
    <w:p w14:paraId="4B217061" w14:textId="77777777" w:rsidR="00AF306D" w:rsidRDefault="00AF306D" w:rsidP="00AF306D">
      <w:pPr>
        <w:pStyle w:val="ListingStandard"/>
      </w:pPr>
      <w:r>
        <w:tab/>
        <w:t>•</w:t>
      </w:r>
      <w:r>
        <w:tab/>
        <w:t>Spalten enthalten: Name, Vorname, Geschlecht, Leistungen in 12.1, 12.2, 13.1, 13.2, Vorabitur, Abitur, Aufgabenauswahl und Semesternoten.</w:t>
      </w:r>
    </w:p>
    <w:p w14:paraId="5CE12762" w14:textId="77777777" w:rsidR="00AF306D" w:rsidRDefault="00AF306D" w:rsidP="00AF306D">
      <w:pPr>
        <w:pStyle w:val="ListingStandard"/>
      </w:pPr>
    </w:p>
    <w:p w14:paraId="44B0B4E4" w14:textId="77777777" w:rsidR="00AF306D" w:rsidRDefault="00AF306D" w:rsidP="00AF306D">
      <w:pPr>
        <w:pStyle w:val="ListingStandard"/>
      </w:pPr>
      <w:r>
        <w:rPr>
          <w:rFonts w:ascii="Apple Color Emoji" w:hAnsi="Apple Color Emoji" w:cs="Apple Color Emoji"/>
        </w:rPr>
        <w:t>🔎</w:t>
      </w:r>
      <w:r>
        <w:t xml:space="preserve"> Basierend auf dieser Struktur würde ich folgende Auswertungsformeln vorschlagen:</w:t>
      </w:r>
    </w:p>
    <w:p w14:paraId="4A1863F2" w14:textId="77777777" w:rsidR="00AF306D" w:rsidRDefault="00AF306D" w:rsidP="00AF306D">
      <w:pPr>
        <w:pStyle w:val="ListingStandard"/>
      </w:pPr>
    </w:p>
    <w:p w14:paraId="24BF21F1" w14:textId="77777777" w:rsidR="00AF306D" w:rsidRDefault="00AF306D" w:rsidP="00AF306D">
      <w:pPr>
        <w:pStyle w:val="ListingStandard"/>
      </w:pPr>
      <w:r>
        <w:rPr>
          <w:rFonts w:ascii="Roboto" w:hAnsi="Roboto" w:cs="Roboto"/>
        </w:rPr>
        <w:t>⸻</w:t>
      </w:r>
    </w:p>
    <w:p w14:paraId="5385EB06" w14:textId="77777777" w:rsidR="00AF306D" w:rsidRDefault="00AF306D" w:rsidP="00AF306D">
      <w:pPr>
        <w:pStyle w:val="ListingStandard"/>
      </w:pPr>
    </w:p>
    <w:p w14:paraId="5396222A" w14:textId="77777777" w:rsidR="00AF306D" w:rsidRDefault="00AF306D" w:rsidP="00AF306D">
      <w:pPr>
        <w:pStyle w:val="ListingStandard"/>
      </w:pPr>
      <w:r>
        <w:t>1. Durchschnittsnoten berechnen</w:t>
      </w:r>
    </w:p>
    <w:p w14:paraId="41A98F0F" w14:textId="77777777" w:rsidR="00AF306D" w:rsidRDefault="00AF306D" w:rsidP="00AF306D">
      <w:pPr>
        <w:pStyle w:val="ListingStandard"/>
      </w:pPr>
      <w:r>
        <w:tab/>
        <w:t>•</w:t>
      </w:r>
      <w:r>
        <w:tab/>
        <w:t>Durchschnitt der Klausuren (12.1 bis 13.2)</w:t>
      </w:r>
    </w:p>
    <w:p w14:paraId="20E1F836" w14:textId="77777777" w:rsidR="00AF306D" w:rsidRDefault="00AF306D" w:rsidP="00AF306D">
      <w:pPr>
        <w:pStyle w:val="ListingStandard"/>
      </w:pPr>
      <w:r>
        <w:tab/>
        <w:t>•</w:t>
      </w:r>
      <w:r>
        <w:tab/>
        <w:t>Durchschnitt der Semesternoten (12.1 bis 13.2)</w:t>
      </w:r>
    </w:p>
    <w:p w14:paraId="17FBE737" w14:textId="77777777" w:rsidR="00AF306D" w:rsidRDefault="00AF306D" w:rsidP="00AF306D">
      <w:pPr>
        <w:pStyle w:val="ListingStandard"/>
      </w:pPr>
      <w:r>
        <w:tab/>
        <w:t>•</w:t>
      </w:r>
      <w:r>
        <w:tab/>
        <w:t>Gesamtdurchschnitt (inkl. Vorabitur und Abitur)</w:t>
      </w:r>
    </w:p>
    <w:p w14:paraId="35E1FA47" w14:textId="77777777" w:rsidR="00AF306D" w:rsidRDefault="00AF306D" w:rsidP="00AF306D">
      <w:pPr>
        <w:pStyle w:val="ListingStandard"/>
      </w:pPr>
    </w:p>
    <w:p w14:paraId="394B52B4" w14:textId="77777777" w:rsidR="00AF306D" w:rsidRDefault="00AF306D" w:rsidP="00AF306D">
      <w:pPr>
        <w:pStyle w:val="ListingStandard"/>
      </w:pPr>
      <w:r>
        <w:t>2. Entwicklung analysieren</w:t>
      </w:r>
    </w:p>
    <w:p w14:paraId="19B0A639" w14:textId="77777777" w:rsidR="00AF306D" w:rsidRDefault="00AF306D" w:rsidP="00AF306D">
      <w:pPr>
        <w:pStyle w:val="ListingStandard"/>
      </w:pPr>
      <w:r>
        <w:tab/>
        <w:t>•</w:t>
      </w:r>
      <w:r>
        <w:tab/>
        <w:t>Notenentwicklung von 12.1 bis 13.2 (z.B. Verbesserung oder Verschlechterung, Δ zwischen Anfang und Ende)</w:t>
      </w:r>
    </w:p>
    <w:p w14:paraId="28E5A297" w14:textId="77777777" w:rsidR="00AF306D" w:rsidRDefault="00AF306D" w:rsidP="00AF306D">
      <w:pPr>
        <w:pStyle w:val="ListingStandard"/>
      </w:pPr>
    </w:p>
    <w:p w14:paraId="0C9B3215" w14:textId="77777777" w:rsidR="00AF306D" w:rsidRDefault="00AF306D" w:rsidP="00AF306D">
      <w:pPr>
        <w:pStyle w:val="ListingStandard"/>
      </w:pPr>
      <w:r>
        <w:t>3. Leistungsindikatoren</w:t>
      </w:r>
    </w:p>
    <w:p w14:paraId="38DCFE16" w14:textId="77777777" w:rsidR="00AF306D" w:rsidRDefault="00AF306D" w:rsidP="00AF306D">
      <w:pPr>
        <w:pStyle w:val="ListingStandard"/>
      </w:pPr>
      <w:r>
        <w:tab/>
        <w:t>•</w:t>
      </w:r>
      <w:r>
        <w:tab/>
        <w:t>Beste und schlechteste Klausurleistung je Schüler.</w:t>
      </w:r>
    </w:p>
    <w:p w14:paraId="110C5D26" w14:textId="77777777" w:rsidR="00AF306D" w:rsidRDefault="00AF306D" w:rsidP="00AF306D">
      <w:pPr>
        <w:pStyle w:val="ListingStandard"/>
      </w:pPr>
      <w:r>
        <w:tab/>
        <w:t>•</w:t>
      </w:r>
      <w:r>
        <w:tab/>
        <w:t>Beste/schlechteste Semesternote je Schüler.</w:t>
      </w:r>
    </w:p>
    <w:p w14:paraId="225E3567" w14:textId="77777777" w:rsidR="00AF306D" w:rsidRDefault="00AF306D" w:rsidP="00AF306D">
      <w:pPr>
        <w:pStyle w:val="ListingStandard"/>
      </w:pPr>
      <w:r>
        <w:tab/>
        <w:t>•</w:t>
      </w:r>
      <w:r>
        <w:tab/>
        <w:t>Differenz zwischen Semesternoten und Klausurnoten (zeigt Diskrepanzen zwischen schriftlichen und allgemeinen Leistungen).</w:t>
      </w:r>
    </w:p>
    <w:p w14:paraId="1333658C" w14:textId="77777777" w:rsidR="00AF306D" w:rsidRDefault="00AF306D" w:rsidP="00AF306D">
      <w:pPr>
        <w:pStyle w:val="ListingStandard"/>
      </w:pPr>
    </w:p>
    <w:p w14:paraId="35CB5705" w14:textId="77777777" w:rsidR="00AF306D" w:rsidRDefault="00AF306D" w:rsidP="00AF306D">
      <w:pPr>
        <w:pStyle w:val="ListingStandard"/>
      </w:pPr>
      <w:r>
        <w:t>4. Zusammenfassende Statistiken</w:t>
      </w:r>
    </w:p>
    <w:p w14:paraId="54D62645" w14:textId="77777777" w:rsidR="00AF306D" w:rsidRDefault="00AF306D" w:rsidP="00AF306D">
      <w:pPr>
        <w:pStyle w:val="ListingStandard"/>
      </w:pPr>
      <w:r>
        <w:tab/>
        <w:t>•</w:t>
      </w:r>
      <w:r>
        <w:tab/>
        <w:t>Kursdurchschnitt je Klausur und je Semester.</w:t>
      </w:r>
    </w:p>
    <w:p w14:paraId="3686FB89" w14:textId="77777777" w:rsidR="00AF306D" w:rsidRDefault="00AF306D" w:rsidP="00AF306D">
      <w:pPr>
        <w:pStyle w:val="ListingStandard"/>
      </w:pPr>
      <w:r>
        <w:tab/>
        <w:t>•</w:t>
      </w:r>
      <w:r>
        <w:tab/>
        <w:t>Beste/r und schlechteste/r Schüler/in insgesamt.</w:t>
      </w:r>
    </w:p>
    <w:p w14:paraId="736C81C5" w14:textId="77777777" w:rsidR="00AF306D" w:rsidRDefault="00AF306D" w:rsidP="00AF306D">
      <w:pPr>
        <w:pStyle w:val="ListingStandard"/>
      </w:pPr>
    </w:p>
    <w:p w14:paraId="24BB5BF4" w14:textId="77777777" w:rsidR="00AF306D" w:rsidRDefault="00AF306D" w:rsidP="00AF306D">
      <w:pPr>
        <w:pStyle w:val="ListingStandard"/>
      </w:pPr>
      <w:r>
        <w:lastRenderedPageBreak/>
        <w:t>5. Filter für Spezialfälle</w:t>
      </w:r>
    </w:p>
    <w:p w14:paraId="42C35D02" w14:textId="77777777" w:rsidR="00AF306D" w:rsidRDefault="00AF306D" w:rsidP="00AF306D">
      <w:pPr>
        <w:pStyle w:val="ListingStandard"/>
      </w:pPr>
      <w:r>
        <w:tab/>
        <w:t>•</w:t>
      </w:r>
      <w:r>
        <w:tab/>
        <w:t>Schüler, die sich besonders stark verbessert oder verschlechtert haben.</w:t>
      </w:r>
    </w:p>
    <w:p w14:paraId="5BD3E67F" w14:textId="77777777" w:rsidR="00AF306D" w:rsidRDefault="00AF306D" w:rsidP="00AF306D">
      <w:pPr>
        <w:pStyle w:val="ListingStandard"/>
      </w:pPr>
    </w:p>
    <w:p w14:paraId="6B3E8EFE" w14:textId="77777777" w:rsidR="00AF306D" w:rsidRDefault="00AF306D" w:rsidP="00AF306D">
      <w:pPr>
        <w:pStyle w:val="ListingStandard"/>
      </w:pPr>
      <w:r>
        <w:t>6. Grafische Auswertungen (optional)</w:t>
      </w:r>
    </w:p>
    <w:p w14:paraId="5A00A5F3" w14:textId="77777777" w:rsidR="00AF306D" w:rsidRDefault="00AF306D" w:rsidP="00AF306D">
      <w:pPr>
        <w:pStyle w:val="ListingStandard"/>
      </w:pPr>
      <w:r>
        <w:tab/>
        <w:t>•</w:t>
      </w:r>
      <w:r>
        <w:tab/>
        <w:t>Verlaufsgrafiken der Noten je Schüler.</w:t>
      </w:r>
    </w:p>
    <w:p w14:paraId="65EB48E5" w14:textId="77777777" w:rsidR="00AF306D" w:rsidRDefault="00AF306D" w:rsidP="00AF306D">
      <w:pPr>
        <w:pStyle w:val="ListingStandard"/>
      </w:pPr>
      <w:r>
        <w:tab/>
        <w:t>•</w:t>
      </w:r>
      <w:r>
        <w:tab/>
        <w:t>Histogramm der Abiturnoten.</w:t>
      </w:r>
    </w:p>
    <w:p w14:paraId="0E586F6E" w14:textId="77777777" w:rsidR="00AF306D" w:rsidRDefault="00AF306D" w:rsidP="00AF306D">
      <w:pPr>
        <w:pStyle w:val="ListingStandard"/>
      </w:pPr>
    </w:p>
    <w:p w14:paraId="71B79A90" w14:textId="77777777" w:rsidR="00AF306D" w:rsidRDefault="00AF306D" w:rsidP="00AF306D">
      <w:pPr>
        <w:pStyle w:val="ListingStandard"/>
      </w:pPr>
      <w:r>
        <w:rPr>
          <w:rFonts w:ascii="Roboto" w:hAnsi="Roboto" w:cs="Roboto"/>
        </w:rPr>
        <w:t>⸻</w:t>
      </w:r>
    </w:p>
    <w:p w14:paraId="2BB16AB8" w14:textId="77777777" w:rsidR="00AF306D" w:rsidRDefault="00AF306D" w:rsidP="00AF306D">
      <w:pPr>
        <w:pStyle w:val="ListingStandard"/>
      </w:pPr>
    </w:p>
    <w:p w14:paraId="5057D79B" w14:textId="77777777" w:rsidR="00AF306D" w:rsidRDefault="00AF306D" w:rsidP="00AF306D">
      <w:pPr>
        <w:pStyle w:val="ListingStandard"/>
      </w:pPr>
      <w:r>
        <w:t xml:space="preserve">Möchtest du, dass ich dir ein paar konkrete Excel-Formeln oder eine Vorlage erstelle, die du direkt in deine Tabelle einfügen kannst? </w:t>
      </w:r>
      <w:r>
        <w:rPr>
          <w:rFonts w:ascii="Apple Color Emoji" w:hAnsi="Apple Color Emoji" w:cs="Apple Color Emoji"/>
        </w:rPr>
        <w:t>🚀</w:t>
      </w:r>
    </w:p>
    <w:p w14:paraId="706F89D3" w14:textId="662A1DC4" w:rsidR="00AF306D" w:rsidRDefault="00AF306D" w:rsidP="00AF306D">
      <w:pPr>
        <w:pStyle w:val="ListingStandard"/>
      </w:pPr>
      <w:r>
        <w:t>(Und falls ja, für welche der oben genannten Ideen zuerst?) </w:t>
      </w:r>
    </w:p>
    <w:p w14:paraId="33B8DF1A" w14:textId="77777777" w:rsidR="00D517DA" w:rsidRDefault="00D517DA" w:rsidP="00AF306D">
      <w:pPr>
        <w:pStyle w:val="ListingStandard"/>
      </w:pPr>
    </w:p>
    <w:p w14:paraId="663FFCF7" w14:textId="77777777" w:rsidR="00D517DA" w:rsidRDefault="00D517DA" w:rsidP="00AF306D">
      <w:pPr>
        <w:pStyle w:val="ListingStandard"/>
      </w:pPr>
    </w:p>
    <w:p w14:paraId="1CD27678" w14:textId="77777777" w:rsidR="00D517DA" w:rsidRPr="008E12D0" w:rsidRDefault="00D517DA" w:rsidP="00D517DA">
      <w:pPr>
        <w:pStyle w:val="ListingStandard"/>
        <w:rPr>
          <w:rStyle w:val="ListingZeichenFett"/>
        </w:rPr>
      </w:pPr>
      <w:r w:rsidRPr="008E12D0">
        <w:rPr>
          <w:rStyle w:val="ListingZeichenFett"/>
        </w:rPr>
        <w:t>Erstelle mir Formeln für folgende Aufgaben:</w:t>
      </w:r>
    </w:p>
    <w:p w14:paraId="51179E01" w14:textId="77777777" w:rsidR="00D517DA" w:rsidRPr="008E12D0" w:rsidRDefault="00D517DA" w:rsidP="00D517DA">
      <w:pPr>
        <w:pStyle w:val="ListingStandard"/>
        <w:rPr>
          <w:rStyle w:val="ListingZeichenFett"/>
        </w:rPr>
      </w:pPr>
      <w:r w:rsidRPr="008E12D0">
        <w:rPr>
          <w:rStyle w:val="ListingZeichenFett"/>
        </w:rPr>
        <w:t>Durchschnitt der Klausuren (12.1 bis 13.2)</w:t>
      </w:r>
    </w:p>
    <w:p w14:paraId="12155FFD" w14:textId="77777777" w:rsidR="00D517DA" w:rsidRPr="008E12D0" w:rsidRDefault="00D517DA" w:rsidP="00D517DA">
      <w:pPr>
        <w:pStyle w:val="ListingStandard"/>
        <w:rPr>
          <w:rStyle w:val="ListingZeichenFett"/>
        </w:rPr>
      </w:pPr>
      <w:r w:rsidRPr="008E12D0">
        <w:rPr>
          <w:rStyle w:val="ListingZeichenFett"/>
        </w:rPr>
        <w:t>Durchschnitt der Semesternoten (12.1 bis 13.2)</w:t>
      </w:r>
    </w:p>
    <w:p w14:paraId="6FFA2DCF" w14:textId="5910154C" w:rsidR="00D517DA" w:rsidRDefault="00D517DA" w:rsidP="00D517DA">
      <w:pPr>
        <w:pStyle w:val="ListingStandard"/>
        <w:rPr>
          <w:rStyle w:val="ListingZeichenFett"/>
        </w:rPr>
      </w:pPr>
      <w:r w:rsidRPr="008E12D0">
        <w:rPr>
          <w:rStyle w:val="ListingZeichenFett"/>
        </w:rPr>
        <w:t>Wo muss ich die Formeln einsetzen und wie kopiere ich diese in die Nachbarfelder?</w:t>
      </w:r>
    </w:p>
    <w:p w14:paraId="174EA254" w14:textId="77777777" w:rsidR="00D517DA" w:rsidRDefault="00D517DA" w:rsidP="00D517DA">
      <w:pPr>
        <w:pStyle w:val="ListingStandard"/>
        <w:rPr>
          <w:rStyle w:val="ListingZeichenFett"/>
        </w:rPr>
      </w:pPr>
    </w:p>
    <w:p w14:paraId="6BF9E1AB" w14:textId="77777777" w:rsidR="00D517DA" w:rsidRDefault="00D517DA" w:rsidP="00D517DA">
      <w:pPr>
        <w:pStyle w:val="ListingStandard"/>
      </w:pPr>
      <w:r>
        <w:t>Alles klar! Ich erstelle dir genau die Formeln, die du brauchst. Hier die genaue Anleitung Schritt für Schritt:</w:t>
      </w:r>
    </w:p>
    <w:p w14:paraId="6C534053" w14:textId="77777777" w:rsidR="00D517DA" w:rsidRDefault="00D517DA" w:rsidP="00D517DA">
      <w:pPr>
        <w:pStyle w:val="ListingStandard"/>
      </w:pPr>
    </w:p>
    <w:p w14:paraId="50D79CDF" w14:textId="77777777" w:rsidR="00D517DA" w:rsidRDefault="00D517DA" w:rsidP="00D517DA">
      <w:pPr>
        <w:pStyle w:val="ListingStandard"/>
      </w:pPr>
      <w:r>
        <w:rPr>
          <w:rFonts w:ascii="Roboto" w:hAnsi="Roboto" w:cs="Roboto"/>
        </w:rPr>
        <w:t>⸻</w:t>
      </w:r>
    </w:p>
    <w:p w14:paraId="7AAA066D" w14:textId="77777777" w:rsidR="00D517DA" w:rsidRDefault="00D517DA" w:rsidP="00D517DA">
      <w:pPr>
        <w:pStyle w:val="ListingStandard"/>
      </w:pPr>
    </w:p>
    <w:p w14:paraId="67C5879F" w14:textId="77777777" w:rsidR="00D517DA" w:rsidRDefault="00D517DA" w:rsidP="00D517DA">
      <w:pPr>
        <w:pStyle w:val="ListingStandard"/>
      </w:pPr>
      <w:r>
        <w:rPr>
          <w:rFonts w:ascii="Apple Color Emoji" w:hAnsi="Apple Color Emoji" w:cs="Apple Color Emoji"/>
        </w:rPr>
        <w:t>📚</w:t>
      </w:r>
      <w:r>
        <w:t xml:space="preserve"> 1. Durchschnitt der Klausuren (12.1 bis 13.2)</w:t>
      </w:r>
    </w:p>
    <w:p w14:paraId="1FF0BA8D" w14:textId="77777777" w:rsidR="00D517DA" w:rsidRDefault="00D517DA" w:rsidP="00D517DA">
      <w:pPr>
        <w:pStyle w:val="ListingStandard"/>
      </w:pPr>
    </w:p>
    <w:p w14:paraId="71317A41" w14:textId="77777777" w:rsidR="00D517DA" w:rsidRDefault="00D517DA" w:rsidP="00D517DA">
      <w:pPr>
        <w:pStyle w:val="ListingStandard"/>
      </w:pPr>
      <w:r>
        <w:t>In deiner Tabelle sehe ich:</w:t>
      </w:r>
    </w:p>
    <w:p w14:paraId="122BF0F3" w14:textId="77777777" w:rsidR="00D517DA" w:rsidRDefault="00D517DA" w:rsidP="00D517DA">
      <w:pPr>
        <w:pStyle w:val="ListingStandard"/>
      </w:pPr>
      <w:r>
        <w:tab/>
        <w:t>•</w:t>
      </w:r>
      <w:r>
        <w:tab/>
        <w:t>Klausurnoten sind in den Spalten: 12.1 (1. Kl.), 12.2 (2. Kl.), 13.1 (1. Kl.), 13.2 (1. Kl.)</w:t>
      </w:r>
    </w:p>
    <w:p w14:paraId="3AC74BF5" w14:textId="77777777" w:rsidR="00D517DA" w:rsidRDefault="00D517DA" w:rsidP="00D517DA">
      <w:pPr>
        <w:pStyle w:val="ListingStandard"/>
      </w:pPr>
      <w:r>
        <w:tab/>
        <w:t>•</w:t>
      </w:r>
      <w:r>
        <w:tab/>
        <w:t>Das entspricht den Spalten D, E, F, G.</w:t>
      </w:r>
    </w:p>
    <w:p w14:paraId="0AB9B9E4" w14:textId="77777777" w:rsidR="00D517DA" w:rsidRDefault="00D517DA" w:rsidP="00D517DA">
      <w:pPr>
        <w:pStyle w:val="ListingStandard"/>
      </w:pPr>
    </w:p>
    <w:p w14:paraId="121D2909" w14:textId="77777777" w:rsidR="00D517DA" w:rsidRDefault="00D517DA" w:rsidP="00D517DA">
      <w:pPr>
        <w:pStyle w:val="ListingStandard"/>
      </w:pPr>
      <w:r>
        <w:rPr>
          <w:rFonts w:ascii="Apple Color Emoji" w:hAnsi="Apple Color Emoji" w:cs="Apple Color Emoji"/>
        </w:rPr>
        <w:t>➡️</w:t>
      </w:r>
      <w:r>
        <w:t xml:space="preserve"> Formel (wenn du in Zeile 4 anfängst, z.B. bei Emma Becker):</w:t>
      </w:r>
    </w:p>
    <w:p w14:paraId="03BC0382" w14:textId="77777777" w:rsidR="00D517DA" w:rsidRDefault="00D517DA" w:rsidP="00D517DA">
      <w:pPr>
        <w:pStyle w:val="ListingStandard"/>
      </w:pPr>
    </w:p>
    <w:p w14:paraId="5EDF3F68" w14:textId="77777777" w:rsidR="00D517DA" w:rsidRDefault="00D517DA" w:rsidP="00D517DA">
      <w:pPr>
        <w:pStyle w:val="ListingStandard"/>
      </w:pPr>
      <w:r>
        <w:t>=MITTELWERT(D4;E4;F4;G4)</w:t>
      </w:r>
    </w:p>
    <w:p w14:paraId="359066ED" w14:textId="77777777" w:rsidR="00D517DA" w:rsidRDefault="00D517DA" w:rsidP="00D517DA">
      <w:pPr>
        <w:pStyle w:val="ListingStandard"/>
      </w:pPr>
    </w:p>
    <w:p w14:paraId="7FC96C62" w14:textId="77777777" w:rsidR="00D517DA" w:rsidRDefault="00D517DA" w:rsidP="00D517DA">
      <w:pPr>
        <w:pStyle w:val="ListingStandard"/>
      </w:pPr>
    </w:p>
    <w:p w14:paraId="6D4FE715" w14:textId="77777777" w:rsidR="00D517DA" w:rsidRDefault="00D517DA" w:rsidP="00D517DA">
      <w:pPr>
        <w:pStyle w:val="ListingStandard"/>
      </w:pPr>
    </w:p>
    <w:p w14:paraId="2D60F7A8" w14:textId="77777777" w:rsidR="00D517DA" w:rsidRDefault="00D517DA" w:rsidP="00D517DA">
      <w:pPr>
        <w:pStyle w:val="ListingStandard"/>
      </w:pPr>
      <w:r>
        <w:rPr>
          <w:rFonts w:ascii="Roboto" w:hAnsi="Roboto" w:cs="Roboto"/>
        </w:rPr>
        <w:t>⸻</w:t>
      </w:r>
    </w:p>
    <w:p w14:paraId="7C09B893" w14:textId="77777777" w:rsidR="00D517DA" w:rsidRDefault="00D517DA" w:rsidP="00D517DA">
      <w:pPr>
        <w:pStyle w:val="ListingStandard"/>
      </w:pPr>
    </w:p>
    <w:p w14:paraId="1BFAE9B9" w14:textId="77777777" w:rsidR="00D517DA" w:rsidRDefault="00D517DA" w:rsidP="00D517DA">
      <w:pPr>
        <w:pStyle w:val="ListingStandard"/>
      </w:pPr>
      <w:r>
        <w:rPr>
          <w:rFonts w:ascii="Apple Color Emoji" w:hAnsi="Apple Color Emoji" w:cs="Apple Color Emoji"/>
        </w:rPr>
        <w:t>📚</w:t>
      </w:r>
      <w:r>
        <w:t xml:space="preserve"> 2. Durchschnitt der Semesternoten (12.1 bis 13.2)</w:t>
      </w:r>
    </w:p>
    <w:p w14:paraId="03E51D87" w14:textId="77777777" w:rsidR="00D517DA" w:rsidRDefault="00D517DA" w:rsidP="00D517DA">
      <w:pPr>
        <w:pStyle w:val="ListingStandard"/>
      </w:pPr>
    </w:p>
    <w:p w14:paraId="07AA63D1" w14:textId="77777777" w:rsidR="00D517DA" w:rsidRDefault="00D517DA" w:rsidP="00D517DA">
      <w:pPr>
        <w:pStyle w:val="ListingStandard"/>
      </w:pPr>
      <w:r>
        <w:t>Die Semesternoten stehen rechts weiter hinten:</w:t>
      </w:r>
    </w:p>
    <w:p w14:paraId="2EC3FD01" w14:textId="77777777" w:rsidR="00D517DA" w:rsidRDefault="00D517DA" w:rsidP="00D517DA">
      <w:pPr>
        <w:pStyle w:val="ListingStandard"/>
      </w:pPr>
      <w:r>
        <w:tab/>
        <w:t>•</w:t>
      </w:r>
      <w:r>
        <w:tab/>
        <w:t>Semester 12.1 bis 13.2 findest du ab Spalte O, P, Q, R.</w:t>
      </w:r>
    </w:p>
    <w:p w14:paraId="2FCDCC0E" w14:textId="77777777" w:rsidR="00D517DA" w:rsidRDefault="00D517DA" w:rsidP="00D517DA">
      <w:pPr>
        <w:pStyle w:val="ListingStandard"/>
      </w:pPr>
    </w:p>
    <w:p w14:paraId="051A13E0" w14:textId="77777777" w:rsidR="00D517DA" w:rsidRDefault="00D517DA" w:rsidP="00D517DA">
      <w:pPr>
        <w:pStyle w:val="ListingStandard"/>
      </w:pPr>
      <w:r>
        <w:rPr>
          <w:rFonts w:ascii="Apple Color Emoji" w:hAnsi="Apple Color Emoji" w:cs="Apple Color Emoji"/>
        </w:rPr>
        <w:t>➡️</w:t>
      </w:r>
      <w:r>
        <w:t xml:space="preserve"> Formel (ebenfalls für Zeile 4):</w:t>
      </w:r>
    </w:p>
    <w:p w14:paraId="5479233C" w14:textId="77777777" w:rsidR="00D517DA" w:rsidRDefault="00D517DA" w:rsidP="00D517DA">
      <w:pPr>
        <w:pStyle w:val="ListingStandard"/>
      </w:pPr>
    </w:p>
    <w:p w14:paraId="46498ABD" w14:textId="77777777" w:rsidR="00D517DA" w:rsidRDefault="00D517DA" w:rsidP="00D517DA">
      <w:pPr>
        <w:pStyle w:val="ListingStandard"/>
      </w:pPr>
      <w:r>
        <w:t>=MITTELWERT(O4;P4;Q4;R4)</w:t>
      </w:r>
    </w:p>
    <w:p w14:paraId="0E5C5B9D" w14:textId="77777777" w:rsidR="00D517DA" w:rsidRDefault="00D517DA" w:rsidP="00D517DA">
      <w:pPr>
        <w:pStyle w:val="ListingStandard"/>
      </w:pPr>
    </w:p>
    <w:p w14:paraId="08335F8B" w14:textId="77777777" w:rsidR="00D517DA" w:rsidRDefault="00D517DA" w:rsidP="00D517DA">
      <w:pPr>
        <w:pStyle w:val="ListingStandard"/>
      </w:pPr>
    </w:p>
    <w:p w14:paraId="35E5123E" w14:textId="77777777" w:rsidR="00D517DA" w:rsidRDefault="00D517DA" w:rsidP="00D517DA">
      <w:pPr>
        <w:pStyle w:val="ListingStandard"/>
      </w:pPr>
    </w:p>
    <w:p w14:paraId="2FF99796" w14:textId="77777777" w:rsidR="00D517DA" w:rsidRDefault="00D517DA" w:rsidP="00D517DA">
      <w:pPr>
        <w:pStyle w:val="ListingStandard"/>
      </w:pPr>
      <w:r>
        <w:rPr>
          <w:rFonts w:ascii="Roboto" w:hAnsi="Roboto" w:cs="Roboto"/>
        </w:rPr>
        <w:t>⸻</w:t>
      </w:r>
    </w:p>
    <w:p w14:paraId="15391EC6" w14:textId="77777777" w:rsidR="00D517DA" w:rsidRDefault="00D517DA" w:rsidP="00D517DA">
      <w:pPr>
        <w:pStyle w:val="ListingStandard"/>
      </w:pPr>
    </w:p>
    <w:p w14:paraId="4B5E5E22" w14:textId="77777777" w:rsidR="00D517DA" w:rsidRDefault="00D517DA" w:rsidP="00D517DA">
      <w:pPr>
        <w:pStyle w:val="ListingStandard"/>
      </w:pPr>
      <w:r>
        <w:rPr>
          <w:rFonts w:ascii="Apple Color Emoji" w:hAnsi="Apple Color Emoji" w:cs="Apple Color Emoji"/>
        </w:rPr>
        <w:t>📍</w:t>
      </w:r>
      <w:r>
        <w:t xml:space="preserve"> Wo genau einsetzen?</w:t>
      </w:r>
    </w:p>
    <w:p w14:paraId="7E4E0DC6" w14:textId="77777777" w:rsidR="00D517DA" w:rsidRDefault="00D517DA" w:rsidP="00D517DA">
      <w:pPr>
        <w:pStyle w:val="ListingStandard"/>
      </w:pPr>
      <w:r>
        <w:tab/>
        <w:t>•</w:t>
      </w:r>
      <w:r>
        <w:tab/>
        <w:t>Ergänze zwei neue Spalten, z.B. nach Spalte G (nach den Klausuren) oder ganz am Ende (nach Spalte R).</w:t>
      </w:r>
    </w:p>
    <w:p w14:paraId="13735374" w14:textId="77777777" w:rsidR="00D517DA" w:rsidRDefault="00D517DA" w:rsidP="00D517DA">
      <w:pPr>
        <w:pStyle w:val="ListingStandard"/>
      </w:pPr>
      <w:r>
        <w:tab/>
        <w:t>•</w:t>
      </w:r>
      <w:r>
        <w:tab/>
        <w:t>Eine Spalte benennen: Ø Klausuren, die nächste: Ø Semester.</w:t>
      </w:r>
    </w:p>
    <w:p w14:paraId="4A55399E" w14:textId="77777777" w:rsidR="00D517DA" w:rsidRDefault="00D517DA" w:rsidP="00D517DA">
      <w:pPr>
        <w:pStyle w:val="ListingStandard"/>
      </w:pPr>
      <w:r>
        <w:tab/>
        <w:t>•</w:t>
      </w:r>
      <w:r>
        <w:tab/>
        <w:t>Setze die erste Formel für den Klausur-Durchschnitt in die neue Spalte, z.B. in Zelle H4.</w:t>
      </w:r>
    </w:p>
    <w:p w14:paraId="4290503E" w14:textId="77777777" w:rsidR="00D517DA" w:rsidRDefault="00D517DA" w:rsidP="00D517DA">
      <w:pPr>
        <w:pStyle w:val="ListingStandard"/>
      </w:pPr>
      <w:r>
        <w:tab/>
        <w:t>•</w:t>
      </w:r>
      <w:r>
        <w:tab/>
        <w:t>Setze die zweite Formel für den Semester-Durchschnitt daneben, z.B. in I4.</w:t>
      </w:r>
    </w:p>
    <w:p w14:paraId="35633F4E" w14:textId="77777777" w:rsidR="00D517DA" w:rsidRDefault="00D517DA" w:rsidP="00D517DA">
      <w:pPr>
        <w:pStyle w:val="ListingStandard"/>
      </w:pPr>
    </w:p>
    <w:p w14:paraId="3B805293" w14:textId="77777777" w:rsidR="00D517DA" w:rsidRDefault="00D517DA" w:rsidP="00D517DA">
      <w:pPr>
        <w:pStyle w:val="ListingStandard"/>
      </w:pPr>
      <w:r>
        <w:rPr>
          <w:rFonts w:ascii="Roboto" w:hAnsi="Roboto" w:cs="Roboto"/>
        </w:rPr>
        <w:t>⸻</w:t>
      </w:r>
    </w:p>
    <w:p w14:paraId="44ECB6EE" w14:textId="77777777" w:rsidR="00D517DA" w:rsidRDefault="00D517DA" w:rsidP="00D517DA">
      <w:pPr>
        <w:pStyle w:val="ListingStandard"/>
      </w:pPr>
    </w:p>
    <w:p w14:paraId="4832A705" w14:textId="77777777" w:rsidR="00D517DA" w:rsidRDefault="00D517DA" w:rsidP="00D517DA">
      <w:pPr>
        <w:pStyle w:val="ListingStandard"/>
      </w:pPr>
      <w:r>
        <w:rPr>
          <w:rFonts w:ascii="Apple Color Emoji" w:hAnsi="Apple Color Emoji" w:cs="Apple Color Emoji"/>
        </w:rPr>
        <w:t>📋</w:t>
      </w:r>
      <w:r>
        <w:t xml:space="preserve"> Wie die Formeln schnell auf andere Schüler kopieren?</w:t>
      </w:r>
    </w:p>
    <w:p w14:paraId="5A3E4D7F" w14:textId="77777777" w:rsidR="00D517DA" w:rsidRDefault="00D517DA" w:rsidP="00D517DA">
      <w:pPr>
        <w:pStyle w:val="ListingStandard"/>
      </w:pPr>
      <w:r>
        <w:tab/>
        <w:t>1.</w:t>
      </w:r>
      <w:r>
        <w:tab/>
        <w:t>Klicke auf die Zelle mit der ersten Formel (z.B. H4).</w:t>
      </w:r>
    </w:p>
    <w:p w14:paraId="232FE372" w14:textId="77777777" w:rsidR="00D517DA" w:rsidRDefault="00D517DA" w:rsidP="00D517DA">
      <w:pPr>
        <w:pStyle w:val="ListingStandard"/>
      </w:pPr>
      <w:r>
        <w:tab/>
        <w:t>2.</w:t>
      </w:r>
      <w:r>
        <w:tab/>
        <w:t xml:space="preserve">Greife die rechte untere Ecke der Zelle (es erscheint ein kleines Kreuz </w:t>
      </w:r>
      <w:r>
        <w:rPr>
          <w:rFonts w:ascii="Segoe UI Symbol" w:hAnsi="Segoe UI Symbol" w:cs="Segoe UI Symbol"/>
        </w:rPr>
        <w:t>✚</w:t>
      </w:r>
      <w:r>
        <w:t>).</w:t>
      </w:r>
    </w:p>
    <w:p w14:paraId="7F354BE0" w14:textId="77777777" w:rsidR="00D517DA" w:rsidRDefault="00D517DA" w:rsidP="00D517DA">
      <w:pPr>
        <w:pStyle w:val="ListingStandard"/>
      </w:pPr>
      <w:r>
        <w:tab/>
        <w:t>3.</w:t>
      </w:r>
      <w:r>
        <w:tab/>
        <w:t>Ziehe die Formel nach unten, bis alle Schüler erfasst sind.</w:t>
      </w:r>
    </w:p>
    <w:p w14:paraId="3AACCACF" w14:textId="77777777" w:rsidR="00D517DA" w:rsidRDefault="00D517DA" w:rsidP="00D517DA">
      <w:pPr>
        <w:pStyle w:val="ListingStandard"/>
      </w:pPr>
      <w:r>
        <w:tab/>
        <w:t>4.</w:t>
      </w:r>
      <w:r>
        <w:tab/>
        <w:t>Dasselbe mit der Semester-Formel (I4).</w:t>
      </w:r>
    </w:p>
    <w:p w14:paraId="11ED3966" w14:textId="77777777" w:rsidR="00D517DA" w:rsidRDefault="00D517DA" w:rsidP="00D517DA">
      <w:pPr>
        <w:pStyle w:val="ListingStandard"/>
      </w:pPr>
    </w:p>
    <w:p w14:paraId="54BFBB7F" w14:textId="77777777" w:rsidR="00D517DA" w:rsidRDefault="00D517DA" w:rsidP="00D517DA">
      <w:pPr>
        <w:pStyle w:val="ListingStandard"/>
      </w:pPr>
      <w:r>
        <w:rPr>
          <w:rFonts w:ascii="Apple Color Emoji" w:hAnsi="Apple Color Emoji" w:cs="Apple Color Emoji"/>
        </w:rPr>
        <w:t>✅</w:t>
      </w:r>
      <w:r>
        <w:t xml:space="preserve"> Excel passt automatisch die Zeilennummern an (H5, H6, …).</w:t>
      </w:r>
    </w:p>
    <w:p w14:paraId="5A88CEE0" w14:textId="77777777" w:rsidR="00D517DA" w:rsidRDefault="00D517DA" w:rsidP="00D517DA">
      <w:pPr>
        <w:pStyle w:val="ListingStandard"/>
      </w:pPr>
    </w:p>
    <w:p w14:paraId="4D755C1D" w14:textId="77777777" w:rsidR="00D517DA" w:rsidRDefault="00D517DA" w:rsidP="00D517DA">
      <w:pPr>
        <w:pStyle w:val="ListingStandard"/>
      </w:pPr>
      <w:r>
        <w:rPr>
          <w:rFonts w:ascii="Roboto" w:hAnsi="Roboto" w:cs="Roboto"/>
        </w:rPr>
        <w:t>⸻</w:t>
      </w:r>
    </w:p>
    <w:p w14:paraId="2A5B9E3A" w14:textId="77777777" w:rsidR="00D517DA" w:rsidRDefault="00D517DA" w:rsidP="00D517DA">
      <w:pPr>
        <w:pStyle w:val="ListingStandard"/>
      </w:pPr>
    </w:p>
    <w:p w14:paraId="17D1DACF" w14:textId="77777777" w:rsidR="00D517DA" w:rsidRDefault="00D517DA" w:rsidP="00D517DA">
      <w:pPr>
        <w:pStyle w:val="ListingStandard"/>
      </w:pPr>
      <w:r>
        <w:lastRenderedPageBreak/>
        <w:t xml:space="preserve">Möchtest du, dass ich dir auch noch eine kleine Übersicht baue, wie das dann aussehen sollte (so ein Mini-Layout)? </w:t>
      </w:r>
      <w:r>
        <w:rPr>
          <w:rFonts w:ascii="Apple Color Emoji" w:hAnsi="Apple Color Emoji" w:cs="Apple Color Emoji"/>
        </w:rPr>
        <w:t>🚀</w:t>
      </w:r>
    </w:p>
    <w:p w14:paraId="6B7BA55C" w14:textId="68C3F277" w:rsidR="00D517DA" w:rsidRDefault="00D517DA" w:rsidP="00D517DA">
      <w:pPr>
        <w:pStyle w:val="ListingStandard"/>
      </w:pPr>
      <w:r>
        <w:t>Dann kannst du direkt sehen, wo die Spalten am besten hinkommen.</w:t>
      </w:r>
    </w:p>
    <w:p w14:paraId="00978C57" w14:textId="77777777" w:rsidR="00D517DA" w:rsidRDefault="00D517DA" w:rsidP="00D517DA">
      <w:pPr>
        <w:pStyle w:val="ListingStandard"/>
      </w:pPr>
    </w:p>
    <w:p w14:paraId="1094D908" w14:textId="77777777" w:rsidR="00992664" w:rsidRDefault="00992664" w:rsidP="00D517DA">
      <w:pPr>
        <w:pStyle w:val="ListingStandard"/>
      </w:pPr>
    </w:p>
    <w:p w14:paraId="278FA565" w14:textId="51B78FEE" w:rsidR="00992664" w:rsidRPr="00992664" w:rsidRDefault="00992664" w:rsidP="00D517DA">
      <w:pPr>
        <w:pStyle w:val="ListingStandard"/>
        <w:rPr>
          <w:rStyle w:val="ListingZeichenFett"/>
        </w:rPr>
      </w:pPr>
      <w:r w:rsidRPr="00992664">
        <w:rPr>
          <w:rStyle w:val="ListingZeichenFett"/>
        </w:rPr>
        <w:t>Betrachte nun die Rohdaten der Tabelle. Welcher Schnitt ergibt sich für die Klausuren der gymnasialen Oberstufe für a) die weiblichen b) die männlichen Kursteilnehmer?</w:t>
      </w:r>
    </w:p>
    <w:p w14:paraId="508D0BC3" w14:textId="77777777" w:rsidR="00992664" w:rsidRDefault="00992664" w:rsidP="00D517DA">
      <w:pPr>
        <w:pStyle w:val="ListingStandard"/>
      </w:pPr>
    </w:p>
    <w:p w14:paraId="1129FF51" w14:textId="77777777" w:rsidR="00D517DA" w:rsidRDefault="00D517DA" w:rsidP="00D517DA">
      <w:pPr>
        <w:pStyle w:val="ListingStandard"/>
      </w:pPr>
    </w:p>
    <w:p w14:paraId="27C63D5F" w14:textId="3B7BD09D" w:rsidR="00B80072" w:rsidRPr="00B80072" w:rsidRDefault="00B80072" w:rsidP="00D517DA">
      <w:pPr>
        <w:pStyle w:val="ListingStandard"/>
        <w:rPr>
          <w:rStyle w:val="ListingZeichenFett"/>
        </w:rPr>
      </w:pPr>
      <w:r w:rsidRPr="00B80072">
        <w:rPr>
          <w:rStyle w:val="ListingZeichenFett"/>
        </w:rPr>
        <w:t>Erstelle mir für das beschriebene Problem mit den Durchschnitten eine Excel-Formel, die ich in das Blatt integrieren kann.</w:t>
      </w:r>
    </w:p>
    <w:p w14:paraId="2BC1A3A9" w14:textId="77777777" w:rsidR="00B80072" w:rsidRDefault="00B80072" w:rsidP="00D517DA">
      <w:pPr>
        <w:pStyle w:val="ListingStandard"/>
      </w:pPr>
    </w:p>
    <w:p w14:paraId="16AA3A78" w14:textId="77777777" w:rsidR="00B80072" w:rsidRDefault="00B80072" w:rsidP="00B80072">
      <w:pPr>
        <w:pStyle w:val="ListingStandard"/>
      </w:pPr>
      <w:r>
        <w:t>Klar! Hier eine Excel-Lösung, die du direkt in dein Tabellenblatt einbauen kannst:</w:t>
      </w:r>
    </w:p>
    <w:p w14:paraId="1B91CF75" w14:textId="77777777" w:rsidR="00B80072" w:rsidRDefault="00B80072" w:rsidP="00B80072">
      <w:pPr>
        <w:pStyle w:val="ListingStandard"/>
      </w:pPr>
    </w:p>
    <w:p w14:paraId="43D08861" w14:textId="77777777" w:rsidR="00B80072" w:rsidRDefault="00B80072" w:rsidP="00B80072">
      <w:pPr>
        <w:pStyle w:val="ListingStandard"/>
      </w:pPr>
      <w:r>
        <w:rPr>
          <w:rFonts w:ascii="Roboto" w:hAnsi="Roboto" w:cs="Roboto"/>
        </w:rPr>
        <w:t>⸻</w:t>
      </w:r>
    </w:p>
    <w:p w14:paraId="320CD904" w14:textId="77777777" w:rsidR="00B80072" w:rsidRDefault="00B80072" w:rsidP="00B80072">
      <w:pPr>
        <w:pStyle w:val="ListingStandard"/>
      </w:pPr>
    </w:p>
    <w:p w14:paraId="31EE37E2" w14:textId="77777777" w:rsidR="00B80072" w:rsidRDefault="00B80072" w:rsidP="00B80072">
      <w:pPr>
        <w:pStyle w:val="ListingStandard"/>
      </w:pPr>
      <w:r>
        <w:rPr>
          <w:rFonts w:ascii="Apple Color Emoji" w:hAnsi="Apple Color Emoji" w:cs="Apple Color Emoji"/>
        </w:rPr>
        <w:t>🛠</w:t>
      </w:r>
      <w:r>
        <w:t xml:space="preserve"> Vorgehen:</w:t>
      </w:r>
    </w:p>
    <w:p w14:paraId="1AE2B33E" w14:textId="77777777" w:rsidR="00B80072" w:rsidRDefault="00B80072" w:rsidP="00B80072">
      <w:pPr>
        <w:pStyle w:val="ListingStandard"/>
      </w:pPr>
    </w:p>
    <w:p w14:paraId="060318B6" w14:textId="77777777" w:rsidR="00B80072" w:rsidRDefault="00B80072" w:rsidP="00B80072">
      <w:pPr>
        <w:pStyle w:val="ListingStandard"/>
      </w:pPr>
      <w:r>
        <w:t>1. Formel für den Schnitt der weiblichen Teilnehmer (w):</w:t>
      </w:r>
    </w:p>
    <w:p w14:paraId="3FD7A0A9" w14:textId="77777777" w:rsidR="00B80072" w:rsidRDefault="00B80072" w:rsidP="00B80072">
      <w:pPr>
        <w:pStyle w:val="ListingStandard"/>
      </w:pPr>
    </w:p>
    <w:p w14:paraId="4E3B431E" w14:textId="77777777" w:rsidR="00B80072" w:rsidRDefault="00B80072" w:rsidP="00B80072">
      <w:pPr>
        <w:pStyle w:val="ListingStandard"/>
      </w:pPr>
      <w:r>
        <w:t>Wenn deine Tabelle so aufgebaut ist wie oben beschrieben und “Geschlecht” in Spalte C, die Klausurnoten in D, E, F, G stehen, dann kannst du die folgende Matrixformel benutzen:</w:t>
      </w:r>
    </w:p>
    <w:p w14:paraId="528AB9ED" w14:textId="77777777" w:rsidR="00B80072" w:rsidRDefault="00B80072" w:rsidP="00B80072">
      <w:pPr>
        <w:pStyle w:val="ListingStandard"/>
      </w:pPr>
    </w:p>
    <w:p w14:paraId="2F0BA5BF" w14:textId="77777777" w:rsidR="00B80072" w:rsidRDefault="00B80072" w:rsidP="00B80072">
      <w:pPr>
        <w:pStyle w:val="ListingStandard"/>
      </w:pPr>
      <w:r>
        <w:t>=MITTELWERTWENNS(D4:G100;C4:C100;"w")</w:t>
      </w:r>
    </w:p>
    <w:p w14:paraId="6CE25265" w14:textId="77777777" w:rsidR="00B80072" w:rsidRDefault="00B80072" w:rsidP="00B80072">
      <w:pPr>
        <w:pStyle w:val="ListingStandard"/>
      </w:pPr>
    </w:p>
    <w:p w14:paraId="417FEDDE" w14:textId="77777777" w:rsidR="00B80072" w:rsidRDefault="00B80072" w:rsidP="00B80072">
      <w:pPr>
        <w:pStyle w:val="ListingStandard"/>
      </w:pPr>
      <w:r>
        <w:t>Erklärung:</w:t>
      </w:r>
    </w:p>
    <w:p w14:paraId="63D53D2E" w14:textId="77777777" w:rsidR="00B80072" w:rsidRDefault="00B80072" w:rsidP="00B80072">
      <w:pPr>
        <w:pStyle w:val="ListingStandard"/>
      </w:pPr>
      <w:r>
        <w:tab/>
        <w:t>•</w:t>
      </w:r>
      <w:r>
        <w:tab/>
        <w:t>D4:G100 → Bereich der Klausurnoten (anpassen, wenn deine Liste länger oder kürzer ist)</w:t>
      </w:r>
    </w:p>
    <w:p w14:paraId="0698FE42" w14:textId="77777777" w:rsidR="00B80072" w:rsidRDefault="00B80072" w:rsidP="00B80072">
      <w:pPr>
        <w:pStyle w:val="ListingStandard"/>
      </w:pPr>
      <w:r>
        <w:tab/>
        <w:t>•</w:t>
      </w:r>
      <w:r>
        <w:tab/>
        <w:t>C4:C100 → Bereich, in dem das Geschlecht steht</w:t>
      </w:r>
    </w:p>
    <w:p w14:paraId="365ED6B6" w14:textId="77777777" w:rsidR="00B80072" w:rsidRDefault="00B80072" w:rsidP="00B80072">
      <w:pPr>
        <w:pStyle w:val="ListingStandard"/>
      </w:pPr>
      <w:r>
        <w:tab/>
        <w:t>•</w:t>
      </w:r>
      <w:r>
        <w:tab/>
        <w:t>"w" → nur weibliche Teilnehmer werden berücksichtigt</w:t>
      </w:r>
    </w:p>
    <w:p w14:paraId="6F5FC873" w14:textId="77777777" w:rsidR="00B80072" w:rsidRDefault="00B80072" w:rsidP="00B80072">
      <w:pPr>
        <w:pStyle w:val="ListingStandard"/>
      </w:pPr>
    </w:p>
    <w:p w14:paraId="4899D6CB" w14:textId="77777777" w:rsidR="00B80072" w:rsidRDefault="00B80072" w:rsidP="00B80072">
      <w:pPr>
        <w:pStyle w:val="ListingStandard"/>
      </w:pPr>
      <w:r>
        <w:rPr>
          <w:rFonts w:ascii="Roboto" w:hAnsi="Roboto" w:cs="Roboto"/>
        </w:rPr>
        <w:t>⸻</w:t>
      </w:r>
    </w:p>
    <w:p w14:paraId="50D1FCB1" w14:textId="77777777" w:rsidR="00B80072" w:rsidRDefault="00B80072" w:rsidP="00B80072">
      <w:pPr>
        <w:pStyle w:val="ListingStandard"/>
      </w:pPr>
    </w:p>
    <w:p w14:paraId="22D7EF10" w14:textId="77777777" w:rsidR="00B80072" w:rsidRDefault="00B80072" w:rsidP="00B80072">
      <w:pPr>
        <w:pStyle w:val="ListingStandard"/>
      </w:pPr>
      <w:r>
        <w:t>2. Formel für den Schnitt der männlichen Teilnehmer (m):</w:t>
      </w:r>
    </w:p>
    <w:p w14:paraId="50FB0DB5" w14:textId="77777777" w:rsidR="00B80072" w:rsidRDefault="00B80072" w:rsidP="00B80072">
      <w:pPr>
        <w:pStyle w:val="ListingStandard"/>
      </w:pPr>
    </w:p>
    <w:p w14:paraId="4A49AAE0" w14:textId="77777777" w:rsidR="00B80072" w:rsidRDefault="00B80072" w:rsidP="00B80072">
      <w:pPr>
        <w:pStyle w:val="ListingStandard"/>
      </w:pPr>
      <w:r>
        <w:lastRenderedPageBreak/>
        <w:t>=MITTELWERTWENNS(D4:G100;C4:C100;"m")</w:t>
      </w:r>
    </w:p>
    <w:p w14:paraId="072D3037" w14:textId="77777777" w:rsidR="00B80072" w:rsidRDefault="00B80072" w:rsidP="00B80072">
      <w:pPr>
        <w:pStyle w:val="ListingStandard"/>
      </w:pPr>
    </w:p>
    <w:p w14:paraId="6B9F637A" w14:textId="77777777" w:rsidR="00B80072" w:rsidRDefault="00B80072" w:rsidP="00B80072">
      <w:pPr>
        <w:pStyle w:val="ListingStandard"/>
      </w:pPr>
      <w:r>
        <w:t>(analog, aber "m" für männliche Teilnehmer)</w:t>
      </w:r>
    </w:p>
    <w:p w14:paraId="5CB833AF" w14:textId="77777777" w:rsidR="00B80072" w:rsidRDefault="00B80072" w:rsidP="00B80072">
      <w:pPr>
        <w:pStyle w:val="ListingStandard"/>
      </w:pPr>
    </w:p>
    <w:p w14:paraId="21A39DDD" w14:textId="77777777" w:rsidR="00B80072" w:rsidRDefault="00B80072" w:rsidP="00B80072">
      <w:pPr>
        <w:pStyle w:val="ListingStandard"/>
      </w:pPr>
      <w:r>
        <w:rPr>
          <w:rFonts w:ascii="Roboto" w:hAnsi="Roboto" w:cs="Roboto"/>
        </w:rPr>
        <w:t>⸻</w:t>
      </w:r>
    </w:p>
    <w:p w14:paraId="1CEBE03C" w14:textId="77777777" w:rsidR="00B80072" w:rsidRDefault="00B80072" w:rsidP="00B80072">
      <w:pPr>
        <w:pStyle w:val="ListingStandard"/>
      </w:pPr>
    </w:p>
    <w:p w14:paraId="20061313" w14:textId="77777777" w:rsidR="00B80072" w:rsidRDefault="00B80072" w:rsidP="00B80072">
      <w:pPr>
        <w:pStyle w:val="ListingStandard"/>
      </w:pPr>
      <w:r>
        <w:rPr>
          <w:rFonts w:ascii="Apple Color Emoji" w:hAnsi="Apple Color Emoji" w:cs="Apple Color Emoji"/>
        </w:rPr>
        <w:t>📍</w:t>
      </w:r>
      <w:r>
        <w:t xml:space="preserve"> Wo einsetzen?</w:t>
      </w:r>
    </w:p>
    <w:p w14:paraId="24167900" w14:textId="77777777" w:rsidR="00B80072" w:rsidRDefault="00B80072" w:rsidP="00B80072">
      <w:pPr>
        <w:pStyle w:val="ListingStandard"/>
      </w:pPr>
      <w:r>
        <w:tab/>
        <w:t>•</w:t>
      </w:r>
      <w:r>
        <w:tab/>
        <w:t>Ergänze irgendwo zwei neue Zellen, z.B. unter der Tabelle oder rechts daneben.</w:t>
      </w:r>
    </w:p>
    <w:p w14:paraId="0D2CB837" w14:textId="77777777" w:rsidR="00B80072" w:rsidRDefault="00B80072" w:rsidP="00B80072">
      <w:pPr>
        <w:pStyle w:val="ListingStandard"/>
      </w:pPr>
      <w:r>
        <w:tab/>
        <w:t>•</w:t>
      </w:r>
      <w:r>
        <w:tab/>
        <w:t>Schreibe:</w:t>
      </w:r>
    </w:p>
    <w:p w14:paraId="07A3C6D6" w14:textId="77777777" w:rsidR="00B80072" w:rsidRDefault="00B80072" w:rsidP="00B80072">
      <w:pPr>
        <w:pStyle w:val="ListingStandard"/>
      </w:pPr>
      <w:r>
        <w:tab/>
        <w:t>•</w:t>
      </w:r>
      <w:r>
        <w:tab/>
        <w:t>Zelle 1: “Schnitt weiblich” → Formel für weiblich daneben einsetzen.</w:t>
      </w:r>
    </w:p>
    <w:p w14:paraId="310FC3B4" w14:textId="77777777" w:rsidR="00B80072" w:rsidRDefault="00B80072" w:rsidP="00B80072">
      <w:pPr>
        <w:pStyle w:val="ListingStandard"/>
      </w:pPr>
      <w:r>
        <w:tab/>
        <w:t>•</w:t>
      </w:r>
      <w:r>
        <w:tab/>
        <w:t>Zelle 2: “Schnitt männlich” → Formel für männlich daneben einsetzen.</w:t>
      </w:r>
    </w:p>
    <w:p w14:paraId="44D3A090" w14:textId="77777777" w:rsidR="00B80072" w:rsidRDefault="00B80072" w:rsidP="00B80072">
      <w:pPr>
        <w:pStyle w:val="ListingStandard"/>
      </w:pPr>
    </w:p>
    <w:p w14:paraId="05C39BCB" w14:textId="77777777" w:rsidR="00B80072" w:rsidRDefault="00B80072" w:rsidP="00B80072">
      <w:pPr>
        <w:pStyle w:val="ListingStandard"/>
      </w:pPr>
      <w:r>
        <w:rPr>
          <w:rFonts w:ascii="Roboto" w:hAnsi="Roboto" w:cs="Roboto"/>
        </w:rPr>
        <w:t>⸻</w:t>
      </w:r>
    </w:p>
    <w:p w14:paraId="3C3C684E" w14:textId="77777777" w:rsidR="00B80072" w:rsidRDefault="00B80072" w:rsidP="00B80072">
      <w:pPr>
        <w:pStyle w:val="ListingStandard"/>
      </w:pPr>
    </w:p>
    <w:p w14:paraId="747A3C98" w14:textId="77777777" w:rsidR="00B80072" w:rsidRDefault="00B80072" w:rsidP="00B80072">
      <w:pPr>
        <w:pStyle w:val="ListingStandard"/>
      </w:pPr>
      <w:r>
        <w:rPr>
          <w:rFonts w:ascii="Apple Color Emoji" w:hAnsi="Apple Color Emoji" w:cs="Apple Color Emoji"/>
        </w:rPr>
        <w:t>⚡</w:t>
      </w:r>
      <w:r>
        <w:t xml:space="preserve"> Pro-Tipp:</w:t>
      </w:r>
    </w:p>
    <w:p w14:paraId="10737F45" w14:textId="77777777" w:rsidR="00B80072" w:rsidRDefault="00B80072" w:rsidP="00B80072">
      <w:pPr>
        <w:pStyle w:val="ListingStandard"/>
      </w:pPr>
    </w:p>
    <w:p w14:paraId="39E62AB2" w14:textId="77777777" w:rsidR="00B80072" w:rsidRDefault="00B80072" w:rsidP="00B80072">
      <w:pPr>
        <w:pStyle w:val="ListingStandard"/>
      </w:pPr>
      <w:r>
        <w:t>Wenn du möchtest, dass der Bereich automatisch alle Einträge erfasst, kannst du ihn sehr groß wählen (z.B. bis Zeile 500), das macht in Excel nichts aus.</w:t>
      </w:r>
    </w:p>
    <w:p w14:paraId="4E00C415" w14:textId="77777777" w:rsidR="00B80072" w:rsidRDefault="00B80072" w:rsidP="00B80072">
      <w:pPr>
        <w:pStyle w:val="ListingStandard"/>
      </w:pPr>
    </w:p>
    <w:p w14:paraId="0E6F362B" w14:textId="77777777" w:rsidR="00B80072" w:rsidRDefault="00B80072" w:rsidP="00B80072">
      <w:pPr>
        <w:pStyle w:val="ListingStandard"/>
      </w:pPr>
      <w:r>
        <w:rPr>
          <w:rFonts w:ascii="Roboto" w:hAnsi="Roboto" w:cs="Roboto"/>
        </w:rPr>
        <w:t>⸻</w:t>
      </w:r>
    </w:p>
    <w:p w14:paraId="5B7DCF9C" w14:textId="77777777" w:rsidR="00B80072" w:rsidRDefault="00B80072" w:rsidP="00B80072">
      <w:pPr>
        <w:pStyle w:val="ListingStandard"/>
      </w:pPr>
    </w:p>
    <w:p w14:paraId="0B70381C" w14:textId="04927229" w:rsidR="00B80072" w:rsidRDefault="00B80072" w:rsidP="00B80072">
      <w:pPr>
        <w:pStyle w:val="ListingStandard"/>
        <w:rPr>
          <w:rFonts w:ascii="Apple Color Emoji" w:hAnsi="Apple Color Emoji" w:cs="Apple Color Emoji"/>
        </w:rPr>
      </w:pPr>
      <w:r>
        <w:t xml:space="preserve">Willst du, dass ich dir noch eine Version zeige, bei der fehlende Noten ignoriert werden? (Wäre noch etwas robuster bei echten Schülerdaten.) </w:t>
      </w:r>
      <w:r>
        <w:rPr>
          <w:rFonts w:ascii="Apple Color Emoji" w:hAnsi="Apple Color Emoji" w:cs="Apple Color Emoji"/>
        </w:rPr>
        <w:t>🚀🎯</w:t>
      </w:r>
    </w:p>
    <w:p w14:paraId="0070E4F4" w14:textId="77777777" w:rsidR="00B80072" w:rsidRDefault="00B80072" w:rsidP="00B80072">
      <w:pPr>
        <w:pStyle w:val="ListingStandard"/>
        <w:rPr>
          <w:rFonts w:ascii="Apple Color Emoji" w:hAnsi="Apple Color Emoji" w:cs="Apple Color Emoji"/>
        </w:rPr>
      </w:pPr>
    </w:p>
    <w:p w14:paraId="1AC3A007" w14:textId="77777777" w:rsidR="00B80072" w:rsidRDefault="00B80072" w:rsidP="00B80072">
      <w:pPr>
        <w:pStyle w:val="ListingStandard"/>
      </w:pPr>
    </w:p>
    <w:p w14:paraId="74D7C6F8" w14:textId="6E60DB9F" w:rsidR="009A6053" w:rsidRPr="009A6053" w:rsidRDefault="009A6053" w:rsidP="00B80072">
      <w:pPr>
        <w:pStyle w:val="ListingStandard"/>
        <w:rPr>
          <w:rStyle w:val="ListingZeichenFett"/>
        </w:rPr>
      </w:pPr>
      <w:r w:rsidRPr="009A6053">
        <w:rPr>
          <w:rStyle w:val="ListingZeichenFett"/>
        </w:rPr>
        <w:t>Kannst du mir ein anspruchsvolleres Beispiel nennen, bei dem ein von der KI generierter VBA-Code in Excel hineinkopiert wird und ein Problem löst?</w:t>
      </w:r>
    </w:p>
    <w:p w14:paraId="7F6E9199" w14:textId="77777777" w:rsidR="009A6053" w:rsidRPr="009A6053" w:rsidRDefault="009A6053" w:rsidP="00B80072">
      <w:pPr>
        <w:pStyle w:val="ListingStandard"/>
        <w:rPr>
          <w:rStyle w:val="ListingZeichenFett"/>
        </w:rPr>
      </w:pPr>
    </w:p>
    <w:p w14:paraId="46ED2E51" w14:textId="77777777" w:rsidR="00C71B41" w:rsidRDefault="00C71B41" w:rsidP="00C71B41">
      <w:pPr>
        <w:pStyle w:val="ListingStandard"/>
      </w:pPr>
      <w:r>
        <w:t>Klar! Nehmen wir ein praktisches Beispiel: Ein VBA-Programm, das automatisch E-Mail-Adressen in einer Excel-Tabelle auf ihre Gültigkeit prüft und ungültige farblich markiert.</w:t>
      </w:r>
    </w:p>
    <w:p w14:paraId="1416A901" w14:textId="77777777" w:rsidR="00C71B41" w:rsidRDefault="00C71B41" w:rsidP="00C71B41">
      <w:pPr>
        <w:pStyle w:val="ListingStandard"/>
      </w:pPr>
    </w:p>
    <w:p w14:paraId="445E3B18" w14:textId="77777777" w:rsidR="00C71B41" w:rsidRDefault="00C71B41" w:rsidP="00C71B41">
      <w:pPr>
        <w:pStyle w:val="ListingStandard"/>
      </w:pPr>
      <w:r>
        <w:t>Zuerst lassen wir uns von einer KI (z.B. ChatGPT) den Code generieren:</w:t>
      </w:r>
    </w:p>
    <w:p w14:paraId="6E0DD63E" w14:textId="77777777" w:rsidR="00C71B41" w:rsidRDefault="00C71B41" w:rsidP="00C71B41">
      <w:pPr>
        <w:pStyle w:val="ListingStandard"/>
      </w:pPr>
    </w:p>
    <w:p w14:paraId="23E0F027" w14:textId="77777777" w:rsidR="00C71B41" w:rsidRDefault="00C71B41" w:rsidP="00C71B41">
      <w:pPr>
        <w:pStyle w:val="ListingStandard"/>
      </w:pPr>
      <w:r>
        <w:t>**Prompt an die KI:**</w:t>
      </w:r>
    </w:p>
    <w:p w14:paraId="0769C3BD" w14:textId="77777777" w:rsidR="00C71B41" w:rsidRDefault="00C71B41" w:rsidP="00C71B41">
      <w:pPr>
        <w:pStyle w:val="ListingStandard"/>
      </w:pPr>
      <w:r>
        <w:lastRenderedPageBreak/>
        <w:t>"Erstelle einen VBA-Code für Excel, der eine Spalte mit E-Mail-Adressen durchgeht und ungültige E-Mail-Adressen rot markiert. Die E-Mail-Adressen beginnen in Zelle A1. Der Code soll prüfen, ob die E-Mail-Adresse ein @ enthält, mindestens einen Punkt nach dem @ hat und keine ungültigen Zeichen enthält."</w:t>
      </w:r>
    </w:p>
    <w:p w14:paraId="7F86ECA4" w14:textId="77777777" w:rsidR="00C71B41" w:rsidRDefault="00C71B41" w:rsidP="00C71B41">
      <w:pPr>
        <w:pStyle w:val="ListingStandard"/>
      </w:pPr>
    </w:p>
    <w:p w14:paraId="76315E9D" w14:textId="77777777" w:rsidR="00C71B41" w:rsidRDefault="00C71B41" w:rsidP="00C71B41">
      <w:pPr>
        <w:pStyle w:val="ListingStandard"/>
      </w:pPr>
      <w:r>
        <w:t>**Von der KI generierter Code:**</w:t>
      </w:r>
    </w:p>
    <w:p w14:paraId="5F07A3CC" w14:textId="77777777" w:rsidR="00C71B41" w:rsidRDefault="00C71B41" w:rsidP="00C71B41">
      <w:pPr>
        <w:pStyle w:val="ListingStandard"/>
      </w:pPr>
      <w:r>
        <w:t>```vba</w:t>
      </w:r>
    </w:p>
    <w:p w14:paraId="43239F34" w14:textId="77777777" w:rsidR="00C71B41" w:rsidRDefault="00C71B41" w:rsidP="00C71B41">
      <w:pPr>
        <w:pStyle w:val="ListingStandard"/>
      </w:pPr>
      <w:r>
        <w:t>Sub EmailValidierung()</w:t>
      </w:r>
    </w:p>
    <w:p w14:paraId="489F5C6A" w14:textId="77777777" w:rsidR="00C71B41" w:rsidRDefault="00C71B41" w:rsidP="00C71B41">
      <w:pPr>
        <w:pStyle w:val="ListingStandard"/>
      </w:pPr>
      <w:r>
        <w:t xml:space="preserve">    Dim ws As Worksheet</w:t>
      </w:r>
    </w:p>
    <w:p w14:paraId="24A93623" w14:textId="77777777" w:rsidR="00C71B41" w:rsidRDefault="00C71B41" w:rsidP="00C71B41">
      <w:pPr>
        <w:pStyle w:val="ListingStandard"/>
      </w:pPr>
      <w:r>
        <w:t xml:space="preserve">    Dim cell As Range</w:t>
      </w:r>
    </w:p>
    <w:p w14:paraId="0A8E9836" w14:textId="77777777" w:rsidR="00C71B41" w:rsidRDefault="00C71B41" w:rsidP="00C71B41">
      <w:pPr>
        <w:pStyle w:val="ListingStandard"/>
      </w:pPr>
      <w:r>
        <w:t xml:space="preserve">    Dim lastRow As Long</w:t>
      </w:r>
    </w:p>
    <w:p w14:paraId="1B720BA3" w14:textId="77777777" w:rsidR="00C71B41" w:rsidRDefault="00C71B41" w:rsidP="00C71B41">
      <w:pPr>
        <w:pStyle w:val="ListingStandard"/>
      </w:pPr>
      <w:r>
        <w:t xml:space="preserve">    Dim emailRegex As Object</w:t>
      </w:r>
    </w:p>
    <w:p w14:paraId="013532A7" w14:textId="77777777" w:rsidR="00C71B41" w:rsidRDefault="00C71B41" w:rsidP="00C71B41">
      <w:pPr>
        <w:pStyle w:val="ListingStandard"/>
      </w:pPr>
      <w:r>
        <w:t xml:space="preserve">    </w:t>
      </w:r>
    </w:p>
    <w:p w14:paraId="70E4DA40" w14:textId="77777777" w:rsidR="00C71B41" w:rsidRDefault="00C71B41" w:rsidP="00C71B41">
      <w:pPr>
        <w:pStyle w:val="ListingStandard"/>
      </w:pPr>
      <w:r>
        <w:t xml:space="preserve">    ' Aktuelles Arbeitsblatt festlegen</w:t>
      </w:r>
    </w:p>
    <w:p w14:paraId="1695C230" w14:textId="77777777" w:rsidR="00C71B41" w:rsidRDefault="00C71B41" w:rsidP="00C71B41">
      <w:pPr>
        <w:pStyle w:val="ListingStandard"/>
      </w:pPr>
      <w:r>
        <w:t xml:space="preserve">    Set ws = ActiveSheet</w:t>
      </w:r>
    </w:p>
    <w:p w14:paraId="0A4770E6" w14:textId="77777777" w:rsidR="00C71B41" w:rsidRDefault="00C71B41" w:rsidP="00C71B41">
      <w:pPr>
        <w:pStyle w:val="ListingStandard"/>
      </w:pPr>
      <w:r>
        <w:t xml:space="preserve">    </w:t>
      </w:r>
    </w:p>
    <w:p w14:paraId="71C2E9A4" w14:textId="77777777" w:rsidR="00C71B41" w:rsidRDefault="00C71B41" w:rsidP="00C71B41">
      <w:pPr>
        <w:pStyle w:val="ListingStandard"/>
      </w:pPr>
      <w:r>
        <w:t xml:space="preserve">    ' Letzte Zeile mit Daten in Spalte A ermitteln</w:t>
      </w:r>
    </w:p>
    <w:p w14:paraId="5D8A1A5C" w14:textId="77777777" w:rsidR="00C71B41" w:rsidRDefault="00C71B41" w:rsidP="00C71B41">
      <w:pPr>
        <w:pStyle w:val="ListingStandard"/>
      </w:pPr>
      <w:r>
        <w:t xml:space="preserve">    lastRow = ws.Cells(ws.Rows.Count, "A").End(xlUp).Row</w:t>
      </w:r>
    </w:p>
    <w:p w14:paraId="162216EA" w14:textId="77777777" w:rsidR="00C71B41" w:rsidRDefault="00C71B41" w:rsidP="00C71B41">
      <w:pPr>
        <w:pStyle w:val="ListingStandard"/>
      </w:pPr>
      <w:r>
        <w:t xml:space="preserve">    </w:t>
      </w:r>
    </w:p>
    <w:p w14:paraId="34D5BA2B" w14:textId="77777777" w:rsidR="00C71B41" w:rsidRDefault="00C71B41" w:rsidP="00C71B41">
      <w:pPr>
        <w:pStyle w:val="ListingStandard"/>
      </w:pPr>
      <w:r>
        <w:t xml:space="preserve">    ' Regulären Ausdruck für E-Mail-Validierung erstellen</w:t>
      </w:r>
    </w:p>
    <w:p w14:paraId="0653CF14" w14:textId="77777777" w:rsidR="00C71B41" w:rsidRDefault="00C71B41" w:rsidP="00C71B41">
      <w:pPr>
        <w:pStyle w:val="ListingStandard"/>
      </w:pPr>
      <w:r>
        <w:t xml:space="preserve">    Set emailRegex = CreateObject("VBScript.RegExp")</w:t>
      </w:r>
    </w:p>
    <w:p w14:paraId="583BE25E" w14:textId="77777777" w:rsidR="00C71B41" w:rsidRDefault="00C71B41" w:rsidP="00C71B41">
      <w:pPr>
        <w:pStyle w:val="ListingStandard"/>
      </w:pPr>
      <w:r>
        <w:t xml:space="preserve">    emailRegex.Pattern = "^[a-zA-Z0-9._%+-]+@[a-zA-Z0-9.-]+\.[a-zA-Z]{2,}$"</w:t>
      </w:r>
    </w:p>
    <w:p w14:paraId="0C682185" w14:textId="77777777" w:rsidR="00C71B41" w:rsidRDefault="00C71B41" w:rsidP="00C71B41">
      <w:pPr>
        <w:pStyle w:val="ListingStandard"/>
      </w:pPr>
      <w:r>
        <w:t xml:space="preserve">    emailRegex.IgnoreCase = True</w:t>
      </w:r>
    </w:p>
    <w:p w14:paraId="11DA97FA" w14:textId="77777777" w:rsidR="00C71B41" w:rsidRDefault="00C71B41" w:rsidP="00C71B41">
      <w:pPr>
        <w:pStyle w:val="ListingStandard"/>
      </w:pPr>
      <w:r>
        <w:t xml:space="preserve">    </w:t>
      </w:r>
    </w:p>
    <w:p w14:paraId="0A050F31" w14:textId="77777777" w:rsidR="00C71B41" w:rsidRDefault="00C71B41" w:rsidP="00C71B41">
      <w:pPr>
        <w:pStyle w:val="ListingStandard"/>
      </w:pPr>
      <w:r>
        <w:t xml:space="preserve">    ' Durch alle Zellen in Spalte A iterieren</w:t>
      </w:r>
    </w:p>
    <w:p w14:paraId="7F247535" w14:textId="77777777" w:rsidR="00C71B41" w:rsidRDefault="00C71B41" w:rsidP="00C71B41">
      <w:pPr>
        <w:pStyle w:val="ListingStandard"/>
      </w:pPr>
      <w:r>
        <w:t xml:space="preserve">    For Each cell In ws.Range("A1:A" &amp; lastRow)</w:t>
      </w:r>
    </w:p>
    <w:p w14:paraId="34B16B1D" w14:textId="77777777" w:rsidR="00C71B41" w:rsidRDefault="00C71B41" w:rsidP="00C71B41">
      <w:pPr>
        <w:pStyle w:val="ListingStandard"/>
      </w:pPr>
      <w:r>
        <w:t xml:space="preserve">        If cell.Value &lt;&gt; "" Then</w:t>
      </w:r>
    </w:p>
    <w:p w14:paraId="156710ED" w14:textId="77777777" w:rsidR="00C71B41" w:rsidRDefault="00C71B41" w:rsidP="00C71B41">
      <w:pPr>
        <w:pStyle w:val="ListingStandard"/>
      </w:pPr>
      <w:r>
        <w:t xml:space="preserve">            ' Wenn E-Mail ungültig ist, rot markieren</w:t>
      </w:r>
    </w:p>
    <w:p w14:paraId="2E012253" w14:textId="77777777" w:rsidR="00C71B41" w:rsidRDefault="00C71B41" w:rsidP="00C71B41">
      <w:pPr>
        <w:pStyle w:val="ListingStandard"/>
      </w:pPr>
      <w:r>
        <w:t xml:space="preserve">            If Not emailRegex.Test(cell.Value) Then</w:t>
      </w:r>
    </w:p>
    <w:p w14:paraId="7C8E95E7" w14:textId="77777777" w:rsidR="00C71B41" w:rsidRDefault="00C71B41" w:rsidP="00C71B41">
      <w:pPr>
        <w:pStyle w:val="ListingStandard"/>
      </w:pPr>
      <w:r>
        <w:t xml:space="preserve">                cell.Interior.Color = RGB(255, 0, 0)</w:t>
      </w:r>
    </w:p>
    <w:p w14:paraId="0519B143" w14:textId="77777777" w:rsidR="00C71B41" w:rsidRDefault="00C71B41" w:rsidP="00C71B41">
      <w:pPr>
        <w:pStyle w:val="ListingStandard"/>
      </w:pPr>
      <w:r>
        <w:t xml:space="preserve">                cell.Font.Color = RGB(255, 255, 255)</w:t>
      </w:r>
    </w:p>
    <w:p w14:paraId="45B211DC" w14:textId="77777777" w:rsidR="00C71B41" w:rsidRDefault="00C71B41" w:rsidP="00C71B41">
      <w:pPr>
        <w:pStyle w:val="ListingStandard"/>
      </w:pPr>
      <w:r>
        <w:t xml:space="preserve">            Else</w:t>
      </w:r>
    </w:p>
    <w:p w14:paraId="5B63F971" w14:textId="77777777" w:rsidR="00C71B41" w:rsidRDefault="00C71B41" w:rsidP="00C71B41">
      <w:pPr>
        <w:pStyle w:val="ListingStandard"/>
      </w:pPr>
      <w:r>
        <w:t xml:space="preserve">                ' Wenn gültig, Formatierung zurücksetzen</w:t>
      </w:r>
    </w:p>
    <w:p w14:paraId="256539B2" w14:textId="77777777" w:rsidR="00C71B41" w:rsidRDefault="00C71B41" w:rsidP="00C71B41">
      <w:pPr>
        <w:pStyle w:val="ListingStandard"/>
      </w:pPr>
      <w:r>
        <w:t xml:space="preserve">                cell.Interior.ColorIndex = xlNone</w:t>
      </w:r>
    </w:p>
    <w:p w14:paraId="37632CBE" w14:textId="77777777" w:rsidR="00C71B41" w:rsidRDefault="00C71B41" w:rsidP="00C71B41">
      <w:pPr>
        <w:pStyle w:val="ListingStandard"/>
      </w:pPr>
      <w:r>
        <w:t xml:space="preserve">                cell.Font.Color = RGB(0, 0, 0)</w:t>
      </w:r>
    </w:p>
    <w:p w14:paraId="72B84F02" w14:textId="77777777" w:rsidR="00C71B41" w:rsidRDefault="00C71B41" w:rsidP="00C71B41">
      <w:pPr>
        <w:pStyle w:val="ListingStandard"/>
      </w:pPr>
      <w:r>
        <w:t xml:space="preserve">            End If</w:t>
      </w:r>
    </w:p>
    <w:p w14:paraId="23BC05B3" w14:textId="77777777" w:rsidR="00C71B41" w:rsidRDefault="00C71B41" w:rsidP="00C71B41">
      <w:pPr>
        <w:pStyle w:val="ListingStandard"/>
      </w:pPr>
      <w:r>
        <w:t xml:space="preserve">        End If</w:t>
      </w:r>
    </w:p>
    <w:p w14:paraId="7F33752C" w14:textId="77777777" w:rsidR="00C71B41" w:rsidRDefault="00C71B41" w:rsidP="00C71B41">
      <w:pPr>
        <w:pStyle w:val="ListingStandard"/>
      </w:pPr>
      <w:r>
        <w:t xml:space="preserve">    Next cell</w:t>
      </w:r>
    </w:p>
    <w:p w14:paraId="74230E52" w14:textId="77777777" w:rsidR="00C71B41" w:rsidRDefault="00C71B41" w:rsidP="00C71B41">
      <w:pPr>
        <w:pStyle w:val="ListingStandard"/>
      </w:pPr>
      <w:r>
        <w:lastRenderedPageBreak/>
        <w:t xml:space="preserve">    </w:t>
      </w:r>
    </w:p>
    <w:p w14:paraId="7FE94ADC" w14:textId="77777777" w:rsidR="00C71B41" w:rsidRDefault="00C71B41" w:rsidP="00C71B41">
      <w:pPr>
        <w:pStyle w:val="ListingStandard"/>
      </w:pPr>
      <w:r>
        <w:t xml:space="preserve">    MsgBox "E-Mail-Validierung abgeschlossen!", vbInformation</w:t>
      </w:r>
    </w:p>
    <w:p w14:paraId="33E9C97E" w14:textId="77777777" w:rsidR="00C71B41" w:rsidRDefault="00C71B41" w:rsidP="00C71B41">
      <w:pPr>
        <w:pStyle w:val="ListingStandard"/>
      </w:pPr>
      <w:r>
        <w:t>End Sub</w:t>
      </w:r>
    </w:p>
    <w:p w14:paraId="2AE3AC15" w14:textId="77777777" w:rsidR="00C71B41" w:rsidRDefault="00C71B41" w:rsidP="00C71B41">
      <w:pPr>
        <w:pStyle w:val="ListingStandard"/>
      </w:pPr>
      <w:r>
        <w:t>```</w:t>
      </w:r>
    </w:p>
    <w:p w14:paraId="7B4D7C24" w14:textId="77777777" w:rsidR="00C71B41" w:rsidRDefault="00C71B41" w:rsidP="00C71B41">
      <w:pPr>
        <w:pStyle w:val="ListingStandard"/>
      </w:pPr>
    </w:p>
    <w:p w14:paraId="66A05B1A" w14:textId="77777777" w:rsidR="00C71B41" w:rsidRDefault="00C71B41" w:rsidP="00C71B41">
      <w:pPr>
        <w:pStyle w:val="ListingStandard"/>
      </w:pPr>
      <w:r>
        <w:t>**So verwendest du den Code:**</w:t>
      </w:r>
    </w:p>
    <w:p w14:paraId="30D3CF2F" w14:textId="77777777" w:rsidR="00C71B41" w:rsidRDefault="00C71B41" w:rsidP="00C71B41">
      <w:pPr>
        <w:pStyle w:val="ListingStandard"/>
      </w:pPr>
    </w:p>
    <w:p w14:paraId="48C016A4" w14:textId="77777777" w:rsidR="00C71B41" w:rsidRDefault="00C71B41" w:rsidP="00C71B41">
      <w:pPr>
        <w:pStyle w:val="ListingStandard"/>
      </w:pPr>
      <w:r>
        <w:t>1. Erstelle eine Excel-Tabelle mit E-Mail-Adressen in Spalte A (ab Zelle A1)</w:t>
      </w:r>
    </w:p>
    <w:p w14:paraId="0C315FE2" w14:textId="77777777" w:rsidR="00C71B41" w:rsidRDefault="00C71B41" w:rsidP="00C71B41">
      <w:pPr>
        <w:pStyle w:val="ListingStandard"/>
      </w:pPr>
      <w:r>
        <w:t>2. Öffne den VBA-Editor (Alt + F11)</w:t>
      </w:r>
    </w:p>
    <w:p w14:paraId="5D380D75" w14:textId="77777777" w:rsidR="00C71B41" w:rsidRDefault="00C71B41" w:rsidP="00C71B41">
      <w:pPr>
        <w:pStyle w:val="ListingStandard"/>
      </w:pPr>
      <w:r>
        <w:t>3. Füge ein neues Modul ein (Einfügen &gt; Modul)</w:t>
      </w:r>
    </w:p>
    <w:p w14:paraId="4A692FB9" w14:textId="77777777" w:rsidR="00C71B41" w:rsidRDefault="00C71B41" w:rsidP="00C71B41">
      <w:pPr>
        <w:pStyle w:val="ListingStandard"/>
      </w:pPr>
      <w:r>
        <w:t>4. Kopiere den obigen Code ins Modul</w:t>
      </w:r>
    </w:p>
    <w:p w14:paraId="4058AD77" w14:textId="77777777" w:rsidR="00C71B41" w:rsidRDefault="00C71B41" w:rsidP="00C71B41">
      <w:pPr>
        <w:pStyle w:val="ListingStandard"/>
      </w:pPr>
      <w:r>
        <w:t>5. Schließe den VBA-Editor</w:t>
      </w:r>
    </w:p>
    <w:p w14:paraId="25037F3B" w14:textId="77777777" w:rsidR="00C71B41" w:rsidRDefault="00C71B41" w:rsidP="00C71B41">
      <w:pPr>
        <w:pStyle w:val="ListingStandard"/>
      </w:pPr>
      <w:r>
        <w:t>6. Führe das Makro "EmailValidierung" aus (Entwicklertools &gt; Makros &gt; EmailValidierung &gt; Ausführen)</w:t>
      </w:r>
    </w:p>
    <w:p w14:paraId="1234BB79" w14:textId="77777777" w:rsidR="00C71B41" w:rsidRDefault="00C71B41" w:rsidP="00C71B41">
      <w:pPr>
        <w:pStyle w:val="ListingStandard"/>
      </w:pPr>
    </w:p>
    <w:p w14:paraId="0C08DDE9" w14:textId="77777777" w:rsidR="00C71B41" w:rsidRDefault="00C71B41" w:rsidP="00C71B41">
      <w:pPr>
        <w:pStyle w:val="ListingStandard"/>
      </w:pPr>
      <w:r>
        <w:t>**Was der Code macht:**</w:t>
      </w:r>
    </w:p>
    <w:p w14:paraId="4B35FC06" w14:textId="77777777" w:rsidR="00C71B41" w:rsidRDefault="00C71B41" w:rsidP="00C71B41">
      <w:pPr>
        <w:pStyle w:val="ListingStandard"/>
      </w:pPr>
      <w:r>
        <w:t>- Er durchsucht alle E-Mail-Adressen in Spalte A</w:t>
      </w:r>
    </w:p>
    <w:p w14:paraId="71125DD9" w14:textId="77777777" w:rsidR="00C71B41" w:rsidRDefault="00C71B41" w:rsidP="00C71B41">
      <w:pPr>
        <w:pStyle w:val="ListingStandard"/>
      </w:pPr>
      <w:r>
        <w:t>- Verwendet einen regulären Ausdruck (Regex) zur Validierung</w:t>
      </w:r>
    </w:p>
    <w:p w14:paraId="68A74EB5" w14:textId="77777777" w:rsidR="00C71B41" w:rsidRDefault="00C71B41" w:rsidP="00C71B41">
      <w:pPr>
        <w:pStyle w:val="ListingStandard"/>
      </w:pPr>
      <w:r>
        <w:t>- Markiert ungültige E-Mails rot mit weißer Schrift</w:t>
      </w:r>
    </w:p>
    <w:p w14:paraId="75835FC6" w14:textId="77777777" w:rsidR="00C71B41" w:rsidRDefault="00C71B41" w:rsidP="00C71B41">
      <w:pPr>
        <w:pStyle w:val="ListingStandard"/>
      </w:pPr>
      <w:r>
        <w:t>- Gültige E-Mails bleiben unformatiert</w:t>
      </w:r>
    </w:p>
    <w:p w14:paraId="4BFE2FF5" w14:textId="77777777" w:rsidR="00C71B41" w:rsidRDefault="00C71B41" w:rsidP="00C71B41">
      <w:pPr>
        <w:pStyle w:val="ListingStandard"/>
      </w:pPr>
      <w:r>
        <w:t>- Zeigt am Ende eine Bestätigungsmeldung</w:t>
      </w:r>
    </w:p>
    <w:p w14:paraId="71829B99" w14:textId="77777777" w:rsidR="00C71B41" w:rsidRDefault="00C71B41" w:rsidP="00C71B41">
      <w:pPr>
        <w:pStyle w:val="ListingStandard"/>
      </w:pPr>
    </w:p>
    <w:p w14:paraId="3A98355E" w14:textId="77777777" w:rsidR="00C71B41" w:rsidRDefault="00C71B41" w:rsidP="00C71B41">
      <w:pPr>
        <w:pStyle w:val="ListingStandard"/>
      </w:pPr>
      <w:r>
        <w:t>Dieses Beispiel zeigt, wie du mit KI-generiertem VBA-Code echte Problemstellungen in Excel lösen kannst. Der Code ist deutlich komplexer als das Hallo-Welt-Beispiel und demonstriert Konzepte wie:</w:t>
      </w:r>
    </w:p>
    <w:p w14:paraId="7C44297E" w14:textId="77777777" w:rsidR="00C71B41" w:rsidRDefault="00C71B41" w:rsidP="00C71B41">
      <w:pPr>
        <w:pStyle w:val="ListingStandard"/>
      </w:pPr>
      <w:r>
        <w:t>- Arbeiten mit Arbeitsblättern und Bereichen</w:t>
      </w:r>
    </w:p>
    <w:p w14:paraId="5DF8B883" w14:textId="77777777" w:rsidR="00C71B41" w:rsidRDefault="00C71B41" w:rsidP="00C71B41">
      <w:pPr>
        <w:pStyle w:val="ListingStandard"/>
      </w:pPr>
      <w:r>
        <w:t>- Verwendung von Schleifen</w:t>
      </w:r>
    </w:p>
    <w:p w14:paraId="29CB6F74" w14:textId="77777777" w:rsidR="00C71B41" w:rsidRDefault="00C71B41" w:rsidP="00C71B41">
      <w:pPr>
        <w:pStyle w:val="ListingStandard"/>
      </w:pPr>
      <w:r>
        <w:t>- Reguläre Ausdrücke</w:t>
      </w:r>
    </w:p>
    <w:p w14:paraId="7C7F8443" w14:textId="77777777" w:rsidR="00C71B41" w:rsidRDefault="00C71B41" w:rsidP="00C71B41">
      <w:pPr>
        <w:pStyle w:val="ListingStandard"/>
      </w:pPr>
      <w:r>
        <w:t>- Bedingte Formatierung</w:t>
      </w:r>
    </w:p>
    <w:p w14:paraId="2931CEFB" w14:textId="4301F759" w:rsidR="009A6053" w:rsidRDefault="00C71B41" w:rsidP="00C71B41">
      <w:pPr>
        <w:pStyle w:val="ListingStandard"/>
      </w:pPr>
      <w:r>
        <w:t>- Benutzerdialoge</w:t>
      </w:r>
    </w:p>
    <w:p w14:paraId="31A23161" w14:textId="77777777" w:rsidR="00C71B41" w:rsidRDefault="00C71B41" w:rsidP="00C71B41">
      <w:pPr>
        <w:pStyle w:val="ListingStandard"/>
      </w:pPr>
    </w:p>
    <w:p w14:paraId="483A97F5" w14:textId="77777777" w:rsidR="00C71B41" w:rsidRDefault="00C71B41" w:rsidP="00C71B41">
      <w:pPr>
        <w:pStyle w:val="ListingStandard"/>
      </w:pPr>
    </w:p>
    <w:p w14:paraId="16B87673" w14:textId="5BD1A2CB" w:rsidR="00BF725E" w:rsidRPr="00BF725E" w:rsidRDefault="00BF725E" w:rsidP="00C71B41">
      <w:pPr>
        <w:pStyle w:val="ListingStandard"/>
        <w:rPr>
          <w:rStyle w:val="ListingZeichenFett"/>
        </w:rPr>
      </w:pPr>
      <w:r w:rsidRPr="00BF725E">
        <w:rPr>
          <w:rStyle w:val="ListingZeichenFett"/>
        </w:rPr>
        <w:t>Ich möchte Verkaufsdaten visualisieren. Kannst du mir helfen, einen passenden öffentlichen Datensatz zu finden? Ich suche nach Daten, die Verkaufszahlen über einen Zeitraum enthalten und sich gut für verschiedene Diagrammtypen eignen.</w:t>
      </w:r>
    </w:p>
    <w:p w14:paraId="24A3FD1E" w14:textId="77777777" w:rsidR="00BF725E" w:rsidRDefault="00BF725E" w:rsidP="00C71B41">
      <w:pPr>
        <w:pStyle w:val="ListingStandard"/>
      </w:pPr>
    </w:p>
    <w:p w14:paraId="21AA3CE0" w14:textId="77777777" w:rsidR="00BF725E" w:rsidRDefault="00BF725E" w:rsidP="00BF725E">
      <w:pPr>
        <w:pStyle w:val="ListingStandard"/>
      </w:pPr>
      <w:r>
        <w:lastRenderedPageBreak/>
        <w:t>Natürlich! Hier sind einige öffentlich verfügbare Datensätze mit Verkaufszahlen über einen Zeitraum, die sich hervorragend für die Visualisierung und Analyse eignen:</w:t>
      </w:r>
    </w:p>
    <w:p w14:paraId="1AEE217D" w14:textId="77777777" w:rsidR="00BF725E" w:rsidRDefault="00BF725E" w:rsidP="00BF725E">
      <w:pPr>
        <w:pStyle w:val="ListingStandard"/>
      </w:pPr>
    </w:p>
    <w:p w14:paraId="3C877028" w14:textId="77777777" w:rsidR="00BF725E" w:rsidRDefault="00BF725E" w:rsidP="00BF725E">
      <w:pPr>
        <w:pStyle w:val="ListingStandard"/>
      </w:pPr>
      <w:r>
        <w:rPr>
          <w:rFonts w:ascii="Roboto" w:hAnsi="Roboto" w:cs="Roboto"/>
        </w:rPr>
        <w:t>⸻</w:t>
      </w:r>
    </w:p>
    <w:p w14:paraId="32E68DC4" w14:textId="77777777" w:rsidR="00BF725E" w:rsidRDefault="00BF725E" w:rsidP="00BF725E">
      <w:pPr>
        <w:pStyle w:val="ListingStandard"/>
      </w:pPr>
    </w:p>
    <w:p w14:paraId="51D96CDF" w14:textId="77777777" w:rsidR="00BF725E" w:rsidRDefault="00BF725E" w:rsidP="00BF725E">
      <w:pPr>
        <w:pStyle w:val="ListingStandard"/>
      </w:pPr>
      <w:r>
        <w:rPr>
          <w:rFonts w:ascii="Apple Color Emoji" w:hAnsi="Apple Color Emoji" w:cs="Apple Color Emoji"/>
        </w:rPr>
        <w:t>🛒</w:t>
      </w:r>
      <w:r>
        <w:t xml:space="preserve"> Verkaufsdaten mit Zeitreihenstruktur</w:t>
      </w:r>
    </w:p>
    <w:p w14:paraId="1D328A98" w14:textId="77777777" w:rsidR="00BF725E" w:rsidRDefault="00BF725E" w:rsidP="00BF725E">
      <w:pPr>
        <w:pStyle w:val="ListingStandard"/>
      </w:pPr>
      <w:r>
        <w:tab/>
        <w:t>1.</w:t>
      </w:r>
      <w:r>
        <w:tab/>
        <w:t>Favorita Store Sales Dataset (Hugging Face)</w:t>
      </w:r>
    </w:p>
    <w:p w14:paraId="36FBAC0E" w14:textId="77777777" w:rsidR="00BF725E" w:rsidRDefault="00BF725E" w:rsidP="00BF725E">
      <w:pPr>
        <w:pStyle w:val="ListingStandard"/>
      </w:pPr>
      <w:r>
        <w:tab/>
        <w:t>•</w:t>
      </w:r>
      <w:r>
        <w:tab/>
        <w:t>Beschreibung: Tägliche Verkaufszahlen verschiedener Produktkategorien aus Supermärkten in Ecuador, inklusive Informationen zu Werbeaktionen.</w:t>
      </w:r>
    </w:p>
    <w:p w14:paraId="70046FD2" w14:textId="77777777" w:rsidR="00BF725E" w:rsidRDefault="00BF725E" w:rsidP="00BF725E">
      <w:pPr>
        <w:pStyle w:val="ListingStandard"/>
      </w:pPr>
      <w:r>
        <w:tab/>
        <w:t>•</w:t>
      </w:r>
      <w:r>
        <w:tab/>
        <w:t>Besonderheiten: Ideal für Zeitreihenanalysen mit saisonalen Effekten und Promotionseinflüssen.</w:t>
      </w:r>
    </w:p>
    <w:p w14:paraId="7542CA37" w14:textId="77777777" w:rsidR="00BF725E" w:rsidRDefault="00BF725E" w:rsidP="00BF725E">
      <w:pPr>
        <w:pStyle w:val="ListingStandard"/>
      </w:pPr>
      <w:r>
        <w:tab/>
        <w:t>•</w:t>
      </w:r>
      <w:r>
        <w:tab/>
        <w:t>Quelle:  ￼</w:t>
      </w:r>
    </w:p>
    <w:p w14:paraId="1E5494A5" w14:textId="77777777" w:rsidR="00BF725E" w:rsidRDefault="00BF725E" w:rsidP="00BF725E">
      <w:pPr>
        <w:pStyle w:val="ListingStandard"/>
      </w:pPr>
      <w:r>
        <w:tab/>
        <w:t>2.</w:t>
      </w:r>
      <w:r>
        <w:tab/>
        <w:t>M5 Competition Dataset (GitHub)</w:t>
      </w:r>
    </w:p>
    <w:p w14:paraId="2DD750BD" w14:textId="77777777" w:rsidR="00BF725E" w:rsidRDefault="00BF725E" w:rsidP="00BF725E">
      <w:pPr>
        <w:pStyle w:val="ListingStandard"/>
      </w:pPr>
      <w:r>
        <w:tab/>
        <w:t>•</w:t>
      </w:r>
      <w:r>
        <w:tab/>
        <w:t>Beschreibung: Umfangreiche Verkaufsdaten von Walmart mit über 42.000 hierarchisch strukturierten Zeitreihen, ergänzt durch Preis- und Kalenderinformationen.</w:t>
      </w:r>
    </w:p>
    <w:p w14:paraId="3841317C" w14:textId="77777777" w:rsidR="00BF725E" w:rsidRDefault="00BF725E" w:rsidP="00BF725E">
      <w:pPr>
        <w:pStyle w:val="ListingStandard"/>
      </w:pPr>
      <w:r>
        <w:tab/>
        <w:t>•</w:t>
      </w:r>
      <w:r>
        <w:tab/>
        <w:t>Besonderheiten: Hervorragend geeignet für komplexe Prognosemodelle und hierarchische Zeitreihenanalysen.</w:t>
      </w:r>
    </w:p>
    <w:p w14:paraId="38143F2F" w14:textId="77777777" w:rsidR="00BF725E" w:rsidRDefault="00BF725E" w:rsidP="00BF725E">
      <w:pPr>
        <w:pStyle w:val="ListingStandard"/>
      </w:pPr>
      <w:r>
        <w:tab/>
        <w:t>•</w:t>
      </w:r>
      <w:r>
        <w:tab/>
        <w:t>Quelle:  ￼ ￼</w:t>
      </w:r>
    </w:p>
    <w:p w14:paraId="7BC8BF71" w14:textId="77777777" w:rsidR="00BF725E" w:rsidRDefault="00BF725E" w:rsidP="00BF725E">
      <w:pPr>
        <w:pStyle w:val="ListingStandard"/>
      </w:pPr>
      <w:r>
        <w:tab/>
        <w:t>3.</w:t>
      </w:r>
      <w:r>
        <w:tab/>
        <w:t>Produktverkaufs-Zeitreihendaten (Kaggle)</w:t>
      </w:r>
    </w:p>
    <w:p w14:paraId="5F655C4B" w14:textId="77777777" w:rsidR="00BF725E" w:rsidRDefault="00BF725E" w:rsidP="00BF725E">
      <w:pPr>
        <w:pStyle w:val="ListingStandard"/>
      </w:pPr>
      <w:r>
        <w:tab/>
        <w:t>•</w:t>
      </w:r>
      <w:r>
        <w:tab/>
        <w:t>Beschreibung: Beobachtungen von Produktverkäufen über die Zeit, einschließlich Preis- und Wetterdaten.</w:t>
      </w:r>
    </w:p>
    <w:p w14:paraId="4E928808" w14:textId="77777777" w:rsidR="00BF725E" w:rsidRDefault="00BF725E" w:rsidP="00BF725E">
      <w:pPr>
        <w:pStyle w:val="ListingStandard"/>
      </w:pPr>
      <w:r>
        <w:tab/>
        <w:t>•</w:t>
      </w:r>
      <w:r>
        <w:tab/>
        <w:t>Besonderheiten: Nützlich für die Analyse des Einflusses externer Faktoren wie Wetter auf Verkaufszahlen.</w:t>
      </w:r>
    </w:p>
    <w:p w14:paraId="66796C20" w14:textId="77777777" w:rsidR="00BF725E" w:rsidRDefault="00BF725E" w:rsidP="00BF725E">
      <w:pPr>
        <w:pStyle w:val="ListingStandard"/>
      </w:pPr>
      <w:r>
        <w:tab/>
        <w:t>•</w:t>
      </w:r>
      <w:r>
        <w:tab/>
        <w:t>Quelle:  ￼ ￼ ￼</w:t>
      </w:r>
    </w:p>
    <w:p w14:paraId="5B3603EE" w14:textId="77777777" w:rsidR="00BF725E" w:rsidRDefault="00BF725E" w:rsidP="00BF725E">
      <w:pPr>
        <w:pStyle w:val="ListingStandard"/>
      </w:pPr>
      <w:r>
        <w:tab/>
        <w:t>4.</w:t>
      </w:r>
      <w:r>
        <w:tab/>
        <w:t>Superstore Sales Dataset (GitHub)</w:t>
      </w:r>
    </w:p>
    <w:p w14:paraId="4241A86A" w14:textId="77777777" w:rsidR="00BF725E" w:rsidRDefault="00BF725E" w:rsidP="00BF725E">
      <w:pPr>
        <w:pStyle w:val="ListingStandard"/>
      </w:pPr>
      <w:r>
        <w:tab/>
        <w:t>•</w:t>
      </w:r>
      <w:r>
        <w:tab/>
        <w:t>Beschreibung: Verkaufsdaten eines globalen Superstores über vier Jahre, inklusive Informationen zu Produktkategorien und Regionen.</w:t>
      </w:r>
    </w:p>
    <w:p w14:paraId="6BE6B403" w14:textId="77777777" w:rsidR="00BF725E" w:rsidRDefault="00BF725E" w:rsidP="00BF725E">
      <w:pPr>
        <w:pStyle w:val="ListingStandard"/>
      </w:pPr>
      <w:r>
        <w:tab/>
        <w:t>•</w:t>
      </w:r>
      <w:r>
        <w:tab/>
        <w:t>Besonderheiten: Eignet sich gut für regionale Verkaufsanalysen und die Untersuchung von Trends über mehrere Jahre.</w:t>
      </w:r>
    </w:p>
    <w:p w14:paraId="0C94B833" w14:textId="77777777" w:rsidR="00BF725E" w:rsidRDefault="00BF725E" w:rsidP="00BF725E">
      <w:pPr>
        <w:pStyle w:val="ListingStandard"/>
      </w:pPr>
      <w:r>
        <w:tab/>
        <w:t>•</w:t>
      </w:r>
      <w:r>
        <w:tab/>
        <w:t>Quelle:  ￼</w:t>
      </w:r>
    </w:p>
    <w:p w14:paraId="406B3F97" w14:textId="77777777" w:rsidR="00BF725E" w:rsidRDefault="00BF725E" w:rsidP="00BF725E">
      <w:pPr>
        <w:pStyle w:val="ListingStandard"/>
      </w:pPr>
      <w:r>
        <w:tab/>
        <w:t>5.</w:t>
      </w:r>
      <w:r>
        <w:tab/>
        <w:t>Pharmazeutische Verkaufsdaten (GitHub)</w:t>
      </w:r>
    </w:p>
    <w:p w14:paraId="6D734D22" w14:textId="77777777" w:rsidR="00BF725E" w:rsidRDefault="00BF725E" w:rsidP="00BF725E">
      <w:pPr>
        <w:pStyle w:val="ListingStandard"/>
      </w:pPr>
      <w:r>
        <w:tab/>
        <w:t>•</w:t>
      </w:r>
      <w:r>
        <w:tab/>
        <w:t>Beschreibung: Monatliche Verkaufszahlen von 57 Medikamenten über einen Zeitraum von sechs Jahren, kategorisiert nach dem ATC-Klassifikationssystem.</w:t>
      </w:r>
    </w:p>
    <w:p w14:paraId="7B6303EA" w14:textId="77777777" w:rsidR="00BF725E" w:rsidRDefault="00BF725E" w:rsidP="00BF725E">
      <w:pPr>
        <w:pStyle w:val="ListingStandard"/>
      </w:pPr>
      <w:r>
        <w:lastRenderedPageBreak/>
        <w:tab/>
        <w:t>•</w:t>
      </w:r>
      <w:r>
        <w:tab/>
        <w:t>Besonderheiten: Ideal für die Analyse von saisonalen Trends und langfristigen Entwicklungen im Pharmabereich.</w:t>
      </w:r>
    </w:p>
    <w:p w14:paraId="209A1DDF" w14:textId="77777777" w:rsidR="00BF725E" w:rsidRDefault="00BF725E" w:rsidP="00BF725E">
      <w:pPr>
        <w:pStyle w:val="ListingStandard"/>
      </w:pPr>
      <w:r>
        <w:tab/>
        <w:t>•</w:t>
      </w:r>
      <w:r>
        <w:tab/>
        <w:t>Quelle:  ￼ ￼ ￼</w:t>
      </w:r>
    </w:p>
    <w:p w14:paraId="5378C336" w14:textId="77777777" w:rsidR="00BF725E" w:rsidRDefault="00BF725E" w:rsidP="00BF725E">
      <w:pPr>
        <w:pStyle w:val="ListingStandard"/>
      </w:pPr>
    </w:p>
    <w:p w14:paraId="5AE5C83B" w14:textId="77777777" w:rsidR="00BF725E" w:rsidRDefault="00BF725E" w:rsidP="00BF725E">
      <w:pPr>
        <w:pStyle w:val="ListingStandard"/>
      </w:pPr>
      <w:r>
        <w:rPr>
          <w:rFonts w:ascii="Roboto" w:hAnsi="Roboto" w:cs="Roboto"/>
        </w:rPr>
        <w:t>⸻</w:t>
      </w:r>
    </w:p>
    <w:p w14:paraId="3C3F6290" w14:textId="77777777" w:rsidR="00BF725E" w:rsidRDefault="00BF725E" w:rsidP="00BF725E">
      <w:pPr>
        <w:pStyle w:val="ListingStandard"/>
      </w:pPr>
    </w:p>
    <w:p w14:paraId="66B51410" w14:textId="77777777" w:rsidR="00BF725E" w:rsidRDefault="00BF725E" w:rsidP="00BF725E">
      <w:pPr>
        <w:pStyle w:val="ListingStandard"/>
      </w:pPr>
      <w:r>
        <w:rPr>
          <w:rFonts w:ascii="Apple Color Emoji" w:hAnsi="Apple Color Emoji" w:cs="Apple Color Emoji"/>
        </w:rPr>
        <w:t>📊</w:t>
      </w:r>
      <w:r>
        <w:t xml:space="preserve"> Weitere Ressourcen für Zeitreihendaten</w:t>
      </w:r>
    </w:p>
    <w:p w14:paraId="4BCF9D47" w14:textId="77777777" w:rsidR="00BF725E" w:rsidRDefault="00BF725E" w:rsidP="00BF725E">
      <w:pPr>
        <w:pStyle w:val="ListingStandard"/>
      </w:pPr>
      <w:r>
        <w:tab/>
        <w:t>•</w:t>
      </w:r>
      <w:r>
        <w:tab/>
        <w:t>Open Time Series Portal: Eine Sammlung hochwertiger Zeitreihendatensätze aus verschiedenen Domänen wie Wirtschaft, Finanzen und Energie.  ￼ ￼</w:t>
      </w:r>
    </w:p>
    <w:p w14:paraId="76D1831B" w14:textId="77777777" w:rsidR="00BF725E" w:rsidRDefault="00BF725E" w:rsidP="00BF725E">
      <w:pPr>
        <w:pStyle w:val="ListingStandard"/>
      </w:pPr>
      <w:r>
        <w:tab/>
        <w:t>•</w:t>
      </w:r>
      <w:r>
        <w:tab/>
        <w:t>FRED (Federal Reserve Economic Data): Über 800.000 wirtschaftliche Zeitreihen, einschließlich Konsumdaten, Inflation und Einzelhandelsumsätzen.  ￼ ￼</w:t>
      </w:r>
    </w:p>
    <w:p w14:paraId="5E9FAC9A" w14:textId="77777777" w:rsidR="00BF725E" w:rsidRDefault="00BF725E" w:rsidP="00BF725E">
      <w:pPr>
        <w:pStyle w:val="ListingStandard"/>
      </w:pPr>
      <w:r>
        <w:tab/>
        <w:t>•</w:t>
      </w:r>
      <w:r>
        <w:tab/>
        <w:t>Kaggle Datasets: Eine Vielzahl von Zeitreihendatensätzen zu verschiedenen Themen, von Einzelhandelsverkäufen bis hin zu Finanzdaten.  ￼</w:t>
      </w:r>
    </w:p>
    <w:p w14:paraId="2EAD6B49" w14:textId="77777777" w:rsidR="00BF725E" w:rsidRDefault="00BF725E" w:rsidP="00BF725E">
      <w:pPr>
        <w:pStyle w:val="ListingStandard"/>
      </w:pPr>
    </w:p>
    <w:p w14:paraId="4DF9931B" w14:textId="77777777" w:rsidR="00BF725E" w:rsidRDefault="00BF725E" w:rsidP="00BF725E">
      <w:pPr>
        <w:pStyle w:val="ListingStandard"/>
      </w:pPr>
      <w:r>
        <w:rPr>
          <w:rFonts w:ascii="Roboto" w:hAnsi="Roboto" w:cs="Roboto"/>
        </w:rPr>
        <w:t>⸻</w:t>
      </w:r>
    </w:p>
    <w:p w14:paraId="7A8D4680" w14:textId="77777777" w:rsidR="00BF725E" w:rsidRDefault="00BF725E" w:rsidP="00BF725E">
      <w:pPr>
        <w:pStyle w:val="ListingStandard"/>
      </w:pPr>
    </w:p>
    <w:p w14:paraId="15297FAB" w14:textId="18D69895" w:rsidR="00BF725E" w:rsidRDefault="00BF725E" w:rsidP="00BF725E">
      <w:pPr>
        <w:pStyle w:val="ListingStandard"/>
      </w:pPr>
      <w:r>
        <w:t>Wenn du Unterstützung bei der Auswahl eines geeigneten Datensatzes für ein bestimmtes Visualisierungsprojekt benötigst oder Hilfe bei der Erstellung von Diagrammen wie Liniendiagrammen, Heatmaps oder saisonalen Zerlegungen suchst, stehe ich dir gerne zur Verfügung!</w:t>
      </w:r>
    </w:p>
    <w:p w14:paraId="0531BA38" w14:textId="77777777" w:rsidR="00BF725E" w:rsidRDefault="00BF725E" w:rsidP="00BF725E">
      <w:pPr>
        <w:pStyle w:val="ListingStandard"/>
      </w:pPr>
    </w:p>
    <w:p w14:paraId="2488645C" w14:textId="77777777" w:rsidR="00BF725E" w:rsidRDefault="00BF725E" w:rsidP="00BF725E">
      <w:pPr>
        <w:pStyle w:val="ListingStandard"/>
      </w:pPr>
    </w:p>
    <w:p w14:paraId="53CBE7CD" w14:textId="50888AF3" w:rsidR="00413EE6" w:rsidRDefault="00413EE6" w:rsidP="00BF725E">
      <w:pPr>
        <w:pStyle w:val="ListingStandard"/>
        <w:rPr>
          <w:rStyle w:val="ListingZeichenFett"/>
        </w:rPr>
      </w:pPr>
      <w:r w:rsidRPr="00B55F80">
        <w:rPr>
          <w:rStyle w:val="ListingZeichenFett"/>
        </w:rPr>
        <w:t>Schreibe ein Python-Programm, das die ersten 10 Zeilen der Datei superstore_sales.csv ausgibt.</w:t>
      </w:r>
    </w:p>
    <w:p w14:paraId="01152AFE" w14:textId="77777777" w:rsidR="00413EE6" w:rsidRDefault="00413EE6" w:rsidP="00BF725E">
      <w:pPr>
        <w:pStyle w:val="ListingStandard"/>
        <w:rPr>
          <w:rStyle w:val="ListingZeichenFett"/>
        </w:rPr>
      </w:pPr>
    </w:p>
    <w:p w14:paraId="54BF2D56" w14:textId="77777777" w:rsidR="00413EE6" w:rsidRDefault="00413EE6" w:rsidP="00BF725E">
      <w:pPr>
        <w:pStyle w:val="ListingStandard"/>
      </w:pPr>
    </w:p>
    <w:p w14:paraId="3F8DBA12" w14:textId="4F80D1ED" w:rsidR="00484B8F" w:rsidRPr="00484B8F" w:rsidRDefault="00484B8F" w:rsidP="00BF725E">
      <w:pPr>
        <w:pStyle w:val="ListingStandard"/>
        <w:rPr>
          <w:rStyle w:val="ListingZeichenFett"/>
        </w:rPr>
      </w:pPr>
      <w:r w:rsidRPr="00484B8F">
        <w:rPr>
          <w:rStyle w:val="ListingZeichenFett"/>
        </w:rPr>
        <w:t>Kannst du mir helfen, einen realistischen Datensatz für Verkaufszahlen zu erstellen? Ich benötige monatliche Verkaufszahlen für drei Produktkategorien über zwei Jahre. Die Daten sollen in eine CSV-Datei geschrieben werden.</w:t>
      </w:r>
    </w:p>
    <w:p w14:paraId="227CC2C5" w14:textId="77777777" w:rsidR="00484B8F" w:rsidRDefault="00484B8F" w:rsidP="00BF725E">
      <w:pPr>
        <w:pStyle w:val="ListingStandard"/>
      </w:pPr>
    </w:p>
    <w:p w14:paraId="0F127409" w14:textId="77777777" w:rsidR="000537B6" w:rsidRDefault="000537B6" w:rsidP="000537B6">
      <w:pPr>
        <w:pStyle w:val="ListingStandard"/>
      </w:pPr>
      <w:r>
        <w:t>Natürlich! Ich helfe dir gern, einen realistischen Datensatz zu erstellen.</w:t>
      </w:r>
    </w:p>
    <w:p w14:paraId="51FA42BA" w14:textId="77777777" w:rsidR="000537B6" w:rsidRDefault="000537B6" w:rsidP="000537B6">
      <w:pPr>
        <w:pStyle w:val="ListingStandard"/>
      </w:pPr>
      <w:r>
        <w:t>Hier ist mein Plan:</w:t>
      </w:r>
    </w:p>
    <w:p w14:paraId="08DEC206" w14:textId="77777777" w:rsidR="000537B6" w:rsidRDefault="000537B6" w:rsidP="000537B6">
      <w:pPr>
        <w:pStyle w:val="ListingStandard"/>
      </w:pPr>
      <w:r>
        <w:tab/>
        <w:t>•</w:t>
      </w:r>
      <w:r>
        <w:tab/>
        <w:t>Datenstruktur:</w:t>
      </w:r>
    </w:p>
    <w:p w14:paraId="64C61B99" w14:textId="77777777" w:rsidR="000537B6" w:rsidRDefault="000537B6" w:rsidP="000537B6">
      <w:pPr>
        <w:pStyle w:val="ListingStandard"/>
      </w:pPr>
      <w:r>
        <w:tab/>
        <w:t>•</w:t>
      </w:r>
      <w:r>
        <w:tab/>
        <w:t>Monate: Januar 2023 bis Dezember 2024 (24 Monate)</w:t>
      </w:r>
    </w:p>
    <w:p w14:paraId="1F1D97FF" w14:textId="77777777" w:rsidR="000537B6" w:rsidRDefault="000537B6" w:rsidP="000537B6">
      <w:pPr>
        <w:pStyle w:val="ListingStandard"/>
      </w:pPr>
      <w:r>
        <w:tab/>
        <w:t>•</w:t>
      </w:r>
      <w:r>
        <w:tab/>
        <w:t>Produktkategorien: z.</w:t>
      </w:r>
      <w:r>
        <w:rPr>
          <w:rFonts w:ascii="Cambria Math" w:hAnsi="Cambria Math" w:cs="Cambria Math"/>
        </w:rPr>
        <w:t> </w:t>
      </w:r>
      <w:r>
        <w:t>B. „Elektronik“, „Möbel“, „Bekleidung“</w:t>
      </w:r>
    </w:p>
    <w:p w14:paraId="4D5CDC31" w14:textId="77777777" w:rsidR="000537B6" w:rsidRDefault="000537B6" w:rsidP="000537B6">
      <w:pPr>
        <w:pStyle w:val="ListingStandard"/>
      </w:pPr>
      <w:r>
        <w:tab/>
        <w:t>•</w:t>
      </w:r>
      <w:r>
        <w:tab/>
        <w:t>Verkaufszahlen: Zufällig generiert, aber innerhalb realistisch wirkender Bereiche (z.B. Elektronik tendenziell höhere Werte)</w:t>
      </w:r>
    </w:p>
    <w:p w14:paraId="7E78135F" w14:textId="77777777" w:rsidR="000537B6" w:rsidRDefault="000537B6" w:rsidP="000537B6">
      <w:pPr>
        <w:pStyle w:val="ListingStandard"/>
      </w:pPr>
      <w:r>
        <w:lastRenderedPageBreak/>
        <w:tab/>
        <w:t>•</w:t>
      </w:r>
      <w:r>
        <w:tab/>
        <w:t>Format der CSV-Datei:</w:t>
      </w:r>
    </w:p>
    <w:p w14:paraId="5F8C1FF7" w14:textId="77777777" w:rsidR="000537B6" w:rsidRDefault="000537B6" w:rsidP="000537B6">
      <w:pPr>
        <w:pStyle w:val="ListingStandard"/>
      </w:pPr>
    </w:p>
    <w:p w14:paraId="1DB33BB2" w14:textId="77777777" w:rsidR="000537B6" w:rsidRDefault="000537B6" w:rsidP="000537B6">
      <w:pPr>
        <w:pStyle w:val="ListingStandard"/>
      </w:pPr>
      <w:r>
        <w:t>Monat</w:t>
      </w:r>
      <w:r>
        <w:tab/>
        <w:t>Kategorie</w:t>
      </w:r>
      <w:r>
        <w:tab/>
        <w:t>Verkaufszahlen</w:t>
      </w:r>
    </w:p>
    <w:p w14:paraId="0005E3E6" w14:textId="77777777" w:rsidR="000537B6" w:rsidRDefault="000537B6" w:rsidP="000537B6">
      <w:pPr>
        <w:pStyle w:val="ListingStandard"/>
      </w:pPr>
      <w:r>
        <w:t>2023-01</w:t>
      </w:r>
      <w:r>
        <w:tab/>
        <w:t>Elektronik</w:t>
      </w:r>
      <w:r>
        <w:tab/>
        <w:t>1050</w:t>
      </w:r>
    </w:p>
    <w:p w14:paraId="7D04A5EC" w14:textId="77777777" w:rsidR="000537B6" w:rsidRDefault="000537B6" w:rsidP="000537B6">
      <w:pPr>
        <w:pStyle w:val="ListingStandard"/>
      </w:pPr>
      <w:r>
        <w:t>2023-01</w:t>
      </w:r>
      <w:r>
        <w:tab/>
        <w:t>Möbel</w:t>
      </w:r>
      <w:r>
        <w:tab/>
        <w:t>680</w:t>
      </w:r>
    </w:p>
    <w:p w14:paraId="365E57DB" w14:textId="77777777" w:rsidR="000537B6" w:rsidRDefault="000537B6" w:rsidP="000537B6">
      <w:pPr>
        <w:pStyle w:val="ListingStandard"/>
      </w:pPr>
      <w:r>
        <w:t>2023-01</w:t>
      </w:r>
      <w:r>
        <w:tab/>
        <w:t>Bekleidung</w:t>
      </w:r>
      <w:r>
        <w:tab/>
        <w:t>890</w:t>
      </w:r>
    </w:p>
    <w:p w14:paraId="5C5D3D41" w14:textId="77777777" w:rsidR="000537B6" w:rsidRDefault="000537B6" w:rsidP="000537B6">
      <w:pPr>
        <w:pStyle w:val="ListingStandard"/>
      </w:pPr>
      <w:r>
        <w:t>…</w:t>
      </w:r>
      <w:r>
        <w:tab/>
        <w:t>…</w:t>
      </w:r>
      <w:r>
        <w:tab/>
        <w:t>…</w:t>
      </w:r>
    </w:p>
    <w:p w14:paraId="0003D882" w14:textId="77777777" w:rsidR="000537B6" w:rsidRDefault="000537B6" w:rsidP="000537B6">
      <w:pPr>
        <w:pStyle w:val="ListingStandard"/>
      </w:pPr>
    </w:p>
    <w:p w14:paraId="2E95AA4D" w14:textId="77777777" w:rsidR="000537B6" w:rsidRDefault="000537B6" w:rsidP="000537B6">
      <w:pPr>
        <w:pStyle w:val="ListingStandard"/>
      </w:pPr>
    </w:p>
    <w:p w14:paraId="3EB312DB" w14:textId="77777777" w:rsidR="000537B6" w:rsidRDefault="000537B6" w:rsidP="000537B6">
      <w:pPr>
        <w:pStyle w:val="ListingStandard"/>
      </w:pPr>
    </w:p>
    <w:p w14:paraId="76E73CC6" w14:textId="77777777" w:rsidR="000537B6" w:rsidRDefault="000537B6" w:rsidP="000537B6">
      <w:pPr>
        <w:pStyle w:val="ListingStandard"/>
      </w:pPr>
      <w:r>
        <w:t>Ich erstelle zuerst die Daten und schreibe sie dann in eine CSV-Datei.</w:t>
      </w:r>
    </w:p>
    <w:p w14:paraId="20137F07" w14:textId="77777777" w:rsidR="000537B6" w:rsidRDefault="000537B6" w:rsidP="000537B6">
      <w:pPr>
        <w:pStyle w:val="ListingStandard"/>
      </w:pPr>
    </w:p>
    <w:p w14:paraId="26FCF634" w14:textId="77777777" w:rsidR="000537B6" w:rsidRDefault="000537B6" w:rsidP="000537B6">
      <w:pPr>
        <w:pStyle w:val="ListingStandard"/>
      </w:pPr>
      <w:r>
        <w:t xml:space="preserve">Hier kommt der Python-Code, den ich dafür verwenden würde: </w:t>
      </w:r>
      <w:r>
        <w:rPr>
          <w:rFonts w:ascii="Apple Color Emoji" w:hAnsi="Apple Color Emoji" w:cs="Apple Color Emoji"/>
        </w:rPr>
        <w:t>👇🏻</w:t>
      </w:r>
    </w:p>
    <w:p w14:paraId="517DE761" w14:textId="77777777" w:rsidR="000537B6" w:rsidRDefault="000537B6" w:rsidP="000537B6">
      <w:pPr>
        <w:pStyle w:val="ListingStandard"/>
      </w:pPr>
    </w:p>
    <w:p w14:paraId="662260CF" w14:textId="77777777" w:rsidR="000537B6" w:rsidRDefault="000537B6" w:rsidP="000537B6">
      <w:pPr>
        <w:pStyle w:val="ListingStandard"/>
      </w:pPr>
      <w:r>
        <w:t>import pandas as pd</w:t>
      </w:r>
    </w:p>
    <w:p w14:paraId="4FE8C69B" w14:textId="77777777" w:rsidR="000537B6" w:rsidRDefault="000537B6" w:rsidP="000537B6">
      <w:pPr>
        <w:pStyle w:val="ListingStandard"/>
      </w:pPr>
      <w:r>
        <w:t>import random</w:t>
      </w:r>
    </w:p>
    <w:p w14:paraId="3018073E" w14:textId="77777777" w:rsidR="000537B6" w:rsidRDefault="000537B6" w:rsidP="000537B6">
      <w:pPr>
        <w:pStyle w:val="ListingStandard"/>
      </w:pPr>
      <w:r>
        <w:t>from datetime import datetime</w:t>
      </w:r>
    </w:p>
    <w:p w14:paraId="24DAB4AF" w14:textId="77777777" w:rsidR="000537B6" w:rsidRDefault="000537B6" w:rsidP="000537B6">
      <w:pPr>
        <w:pStyle w:val="ListingStandard"/>
      </w:pPr>
    </w:p>
    <w:p w14:paraId="75526B46" w14:textId="77777777" w:rsidR="000537B6" w:rsidRDefault="000537B6" w:rsidP="000537B6">
      <w:pPr>
        <w:pStyle w:val="ListingStandard"/>
      </w:pPr>
      <w:r>
        <w:t># Kategorien</w:t>
      </w:r>
    </w:p>
    <w:p w14:paraId="75EA4421" w14:textId="77777777" w:rsidR="000537B6" w:rsidRDefault="000537B6" w:rsidP="000537B6">
      <w:pPr>
        <w:pStyle w:val="ListingStandard"/>
      </w:pPr>
      <w:r>
        <w:t>kategorien = ["Elektronik", "Möbel", "Bekleidung"]</w:t>
      </w:r>
    </w:p>
    <w:p w14:paraId="37448ED0" w14:textId="77777777" w:rsidR="000537B6" w:rsidRDefault="000537B6" w:rsidP="000537B6">
      <w:pPr>
        <w:pStyle w:val="ListingStandard"/>
      </w:pPr>
    </w:p>
    <w:p w14:paraId="5C279FE5" w14:textId="77777777" w:rsidR="000537B6" w:rsidRDefault="000537B6" w:rsidP="000537B6">
      <w:pPr>
        <w:pStyle w:val="ListingStandard"/>
      </w:pPr>
      <w:r>
        <w:t># Zeiträume: Januar 2023 bis Dezember 2024</w:t>
      </w:r>
    </w:p>
    <w:p w14:paraId="772E0854" w14:textId="77777777" w:rsidR="000537B6" w:rsidRDefault="000537B6" w:rsidP="000537B6">
      <w:pPr>
        <w:pStyle w:val="ListingStandard"/>
      </w:pPr>
      <w:r>
        <w:t>monate = pd.date_range(start="2023-01-01", end="2024-12-01", freq="MS").strftime("%Y-%m").tolist()</w:t>
      </w:r>
    </w:p>
    <w:p w14:paraId="3C026D2F" w14:textId="77777777" w:rsidR="000537B6" w:rsidRDefault="000537B6" w:rsidP="000537B6">
      <w:pPr>
        <w:pStyle w:val="ListingStandard"/>
      </w:pPr>
    </w:p>
    <w:p w14:paraId="442388DA" w14:textId="77777777" w:rsidR="000537B6" w:rsidRDefault="000537B6" w:rsidP="000537B6">
      <w:pPr>
        <w:pStyle w:val="ListingStandard"/>
      </w:pPr>
      <w:r>
        <w:t># Verkaufszahlen generieren</w:t>
      </w:r>
    </w:p>
    <w:p w14:paraId="2245F8CD" w14:textId="77777777" w:rsidR="000537B6" w:rsidRDefault="000537B6" w:rsidP="000537B6">
      <w:pPr>
        <w:pStyle w:val="ListingStandard"/>
      </w:pPr>
      <w:r>
        <w:t>daten = []</w:t>
      </w:r>
    </w:p>
    <w:p w14:paraId="71668FA2" w14:textId="77777777" w:rsidR="000537B6" w:rsidRDefault="000537B6" w:rsidP="000537B6">
      <w:pPr>
        <w:pStyle w:val="ListingStandard"/>
      </w:pPr>
    </w:p>
    <w:p w14:paraId="06A13EC7" w14:textId="77777777" w:rsidR="000537B6" w:rsidRDefault="000537B6" w:rsidP="000537B6">
      <w:pPr>
        <w:pStyle w:val="ListingStandard"/>
      </w:pPr>
      <w:r>
        <w:t>for monat in monate:</w:t>
      </w:r>
    </w:p>
    <w:p w14:paraId="72F2149C" w14:textId="77777777" w:rsidR="000537B6" w:rsidRDefault="000537B6" w:rsidP="000537B6">
      <w:pPr>
        <w:pStyle w:val="ListingStandard"/>
      </w:pPr>
      <w:r>
        <w:t xml:space="preserve">    for kategorie in kategorien:</w:t>
      </w:r>
    </w:p>
    <w:p w14:paraId="4C0D86FA" w14:textId="77777777" w:rsidR="000537B6" w:rsidRDefault="000537B6" w:rsidP="000537B6">
      <w:pPr>
        <w:pStyle w:val="ListingStandard"/>
      </w:pPr>
      <w:r>
        <w:t xml:space="preserve">        if kategorie == "Elektronik":</w:t>
      </w:r>
    </w:p>
    <w:p w14:paraId="3E000AA6" w14:textId="77777777" w:rsidR="000537B6" w:rsidRDefault="000537B6" w:rsidP="000537B6">
      <w:pPr>
        <w:pStyle w:val="ListingStandard"/>
      </w:pPr>
      <w:r>
        <w:t xml:space="preserve">            verkaufszahlen = random.randint(800, 2000)</w:t>
      </w:r>
    </w:p>
    <w:p w14:paraId="22A55660" w14:textId="77777777" w:rsidR="000537B6" w:rsidRDefault="000537B6" w:rsidP="000537B6">
      <w:pPr>
        <w:pStyle w:val="ListingStandard"/>
      </w:pPr>
      <w:r>
        <w:t xml:space="preserve">        elif kategorie == "Möbel":</w:t>
      </w:r>
    </w:p>
    <w:p w14:paraId="3BEF7312" w14:textId="77777777" w:rsidR="000537B6" w:rsidRDefault="000537B6" w:rsidP="000537B6">
      <w:pPr>
        <w:pStyle w:val="ListingStandard"/>
      </w:pPr>
      <w:r>
        <w:t xml:space="preserve">            verkaufszahlen = random.randint(500, 1500)</w:t>
      </w:r>
    </w:p>
    <w:p w14:paraId="6C1E5D57" w14:textId="77777777" w:rsidR="000537B6" w:rsidRDefault="000537B6" w:rsidP="000537B6">
      <w:pPr>
        <w:pStyle w:val="ListingStandard"/>
      </w:pPr>
      <w:r>
        <w:t xml:space="preserve">        elif kategorie == "Bekleidung":</w:t>
      </w:r>
    </w:p>
    <w:p w14:paraId="63EFD0B5" w14:textId="77777777" w:rsidR="000537B6" w:rsidRDefault="000537B6" w:rsidP="000537B6">
      <w:pPr>
        <w:pStyle w:val="ListingStandard"/>
      </w:pPr>
      <w:r>
        <w:t xml:space="preserve">            verkaufszahlen = random.randint(600, 1800)</w:t>
      </w:r>
    </w:p>
    <w:p w14:paraId="0226A492" w14:textId="77777777" w:rsidR="000537B6" w:rsidRDefault="000537B6" w:rsidP="000537B6">
      <w:pPr>
        <w:pStyle w:val="ListingStandard"/>
      </w:pPr>
      <w:r>
        <w:t xml:space="preserve">        </w:t>
      </w:r>
    </w:p>
    <w:p w14:paraId="1F842F56" w14:textId="77777777" w:rsidR="000537B6" w:rsidRDefault="000537B6" w:rsidP="000537B6">
      <w:pPr>
        <w:pStyle w:val="ListingStandard"/>
      </w:pPr>
      <w:r>
        <w:t xml:space="preserve">        daten.append({</w:t>
      </w:r>
    </w:p>
    <w:p w14:paraId="2D18B5DC" w14:textId="77777777" w:rsidR="000537B6" w:rsidRDefault="000537B6" w:rsidP="000537B6">
      <w:pPr>
        <w:pStyle w:val="ListingStandard"/>
      </w:pPr>
      <w:r>
        <w:lastRenderedPageBreak/>
        <w:t xml:space="preserve">            "Monat": monat,</w:t>
      </w:r>
    </w:p>
    <w:p w14:paraId="28058B92" w14:textId="77777777" w:rsidR="000537B6" w:rsidRDefault="000537B6" w:rsidP="000537B6">
      <w:pPr>
        <w:pStyle w:val="ListingStandard"/>
      </w:pPr>
      <w:r>
        <w:t xml:space="preserve">            "Kategorie": kategorie,</w:t>
      </w:r>
    </w:p>
    <w:p w14:paraId="77C820ED" w14:textId="77777777" w:rsidR="000537B6" w:rsidRDefault="000537B6" w:rsidP="000537B6">
      <w:pPr>
        <w:pStyle w:val="ListingStandard"/>
      </w:pPr>
      <w:r>
        <w:t xml:space="preserve">            "Verkaufszahlen": verkaufszahlen</w:t>
      </w:r>
    </w:p>
    <w:p w14:paraId="53A4097A" w14:textId="77777777" w:rsidR="000537B6" w:rsidRDefault="000537B6" w:rsidP="000537B6">
      <w:pPr>
        <w:pStyle w:val="ListingStandard"/>
      </w:pPr>
      <w:r>
        <w:t xml:space="preserve">        })</w:t>
      </w:r>
    </w:p>
    <w:p w14:paraId="570C5E04" w14:textId="77777777" w:rsidR="000537B6" w:rsidRDefault="000537B6" w:rsidP="000537B6">
      <w:pPr>
        <w:pStyle w:val="ListingStandard"/>
      </w:pPr>
    </w:p>
    <w:p w14:paraId="107FB159" w14:textId="77777777" w:rsidR="000537B6" w:rsidRDefault="000537B6" w:rsidP="000537B6">
      <w:pPr>
        <w:pStyle w:val="ListingStandard"/>
      </w:pPr>
      <w:r>
        <w:t># In DataFrame umwandeln</w:t>
      </w:r>
    </w:p>
    <w:p w14:paraId="0DC35A68" w14:textId="77777777" w:rsidR="000537B6" w:rsidRDefault="000537B6" w:rsidP="000537B6">
      <w:pPr>
        <w:pStyle w:val="ListingStandard"/>
      </w:pPr>
      <w:r>
        <w:t>df = pd.DataFrame(daten)</w:t>
      </w:r>
    </w:p>
    <w:p w14:paraId="1A700EAB" w14:textId="77777777" w:rsidR="000537B6" w:rsidRDefault="000537B6" w:rsidP="000537B6">
      <w:pPr>
        <w:pStyle w:val="ListingStandard"/>
      </w:pPr>
    </w:p>
    <w:p w14:paraId="57EF6327" w14:textId="77777777" w:rsidR="000537B6" w:rsidRDefault="000537B6" w:rsidP="000537B6">
      <w:pPr>
        <w:pStyle w:val="ListingStandard"/>
      </w:pPr>
      <w:r>
        <w:t># Als CSV speichern</w:t>
      </w:r>
    </w:p>
    <w:p w14:paraId="15BBAF61" w14:textId="77777777" w:rsidR="000537B6" w:rsidRDefault="000537B6" w:rsidP="000537B6">
      <w:pPr>
        <w:pStyle w:val="ListingStandard"/>
      </w:pPr>
      <w:r>
        <w:t>csv_dateiname = "/mnt/data/verkaufszahlen.csv"</w:t>
      </w:r>
    </w:p>
    <w:p w14:paraId="5C43D868" w14:textId="77777777" w:rsidR="000537B6" w:rsidRDefault="000537B6" w:rsidP="000537B6">
      <w:pPr>
        <w:pStyle w:val="ListingStandard"/>
      </w:pPr>
      <w:r>
        <w:t>df.to_csv(csv_dateiname, index=False)</w:t>
      </w:r>
    </w:p>
    <w:p w14:paraId="31D1E227" w14:textId="77777777" w:rsidR="000537B6" w:rsidRDefault="000537B6" w:rsidP="000537B6">
      <w:pPr>
        <w:pStyle w:val="ListingStandard"/>
      </w:pPr>
    </w:p>
    <w:p w14:paraId="5BDDB9DF" w14:textId="77777777" w:rsidR="000537B6" w:rsidRDefault="000537B6" w:rsidP="000537B6">
      <w:pPr>
        <w:pStyle w:val="ListingStandard"/>
      </w:pPr>
      <w:r>
        <w:t>csv_dateiname</w:t>
      </w:r>
    </w:p>
    <w:p w14:paraId="643099B2" w14:textId="77777777" w:rsidR="000537B6" w:rsidRDefault="000537B6" w:rsidP="000537B6">
      <w:pPr>
        <w:pStyle w:val="ListingStandard"/>
      </w:pPr>
    </w:p>
    <w:p w14:paraId="37851AE8" w14:textId="77777777" w:rsidR="000537B6" w:rsidRDefault="000537B6" w:rsidP="000537B6">
      <w:pPr>
        <w:pStyle w:val="ListingStandard"/>
      </w:pPr>
      <w:r>
        <w:t>Das erzeugt eine Datei namens „verkaufszahlen.csv“, die du direkt verwenden kannst.</w:t>
      </w:r>
    </w:p>
    <w:p w14:paraId="0865F693" w14:textId="77777777" w:rsidR="000537B6" w:rsidRDefault="000537B6" w:rsidP="000537B6">
      <w:pPr>
        <w:pStyle w:val="ListingStandard"/>
      </w:pPr>
    </w:p>
    <w:p w14:paraId="4AB11309" w14:textId="77777777" w:rsidR="000537B6" w:rsidRDefault="000537B6" w:rsidP="000537B6">
      <w:pPr>
        <w:pStyle w:val="ListingStandard"/>
      </w:pPr>
      <w:r>
        <w:t xml:space="preserve">Willst du, dass ich dir die Datei jetzt direkt erstelle und hier zum Download anbiete? </w:t>
      </w:r>
      <w:r>
        <w:rPr>
          <w:rFonts w:ascii="Apple Color Emoji" w:hAnsi="Apple Color Emoji" w:cs="Apple Color Emoji"/>
        </w:rPr>
        <w:t>📂🚀</w:t>
      </w:r>
    </w:p>
    <w:p w14:paraId="2EFD5126" w14:textId="06340B80" w:rsidR="00484B8F" w:rsidRDefault="000537B6" w:rsidP="000537B6">
      <w:pPr>
        <w:pStyle w:val="ListingStandard"/>
      </w:pPr>
      <w:r>
        <w:t>(Geht ganz schnell!)</w:t>
      </w:r>
    </w:p>
    <w:p w14:paraId="3345102E" w14:textId="77777777" w:rsidR="000537B6" w:rsidRDefault="000537B6" w:rsidP="000537B6">
      <w:pPr>
        <w:pStyle w:val="ListingStandard"/>
      </w:pPr>
    </w:p>
    <w:p w14:paraId="0C5AD69B" w14:textId="77777777" w:rsidR="000537B6" w:rsidRDefault="000537B6" w:rsidP="000537B6">
      <w:pPr>
        <w:pStyle w:val="ListingStandard"/>
      </w:pPr>
    </w:p>
    <w:p w14:paraId="45699707" w14:textId="3E8DAA4F" w:rsidR="00E6291E" w:rsidRDefault="00E6291E" w:rsidP="000537B6">
      <w:pPr>
        <w:pStyle w:val="ListingStandard"/>
        <w:rPr>
          <w:rStyle w:val="ListingZeichenFett"/>
        </w:rPr>
      </w:pPr>
      <w:r w:rsidRPr="00E6291E">
        <w:rPr>
          <w:rStyle w:val="ListingZeichenFett"/>
        </w:rPr>
        <w:t>Ich habe in meinem Datensatz eine Spalte mit Datumsangaben im Format "DD-MM-YYYY", aber einige Einträge sind im Format "MM/DD/YYYY". Wie kann ich diese vereinheitlichen?</w:t>
      </w:r>
    </w:p>
    <w:p w14:paraId="4B42A3CF" w14:textId="77777777" w:rsidR="004F27B9" w:rsidRDefault="004F27B9" w:rsidP="000537B6">
      <w:pPr>
        <w:pStyle w:val="ListingStandard"/>
        <w:rPr>
          <w:rStyle w:val="ListingZeichenFett"/>
        </w:rPr>
      </w:pPr>
    </w:p>
    <w:p w14:paraId="61D9810C" w14:textId="77777777" w:rsidR="004F27B9" w:rsidRDefault="004F27B9" w:rsidP="004F27B9">
      <w:pPr>
        <w:pStyle w:val="ListingStandard"/>
      </w:pPr>
      <w:r>
        <w:t>Das Problem mit unterschiedlichen Datumsformaten ist häufig bei Datensätzen anzutreffen. Ich kann dir helfen, diese zu vereinheitlichen. Lass mich einen Ansatz mit Python und der Pandas-Bibliothek zeigen:</w:t>
      </w:r>
    </w:p>
    <w:p w14:paraId="703885F8" w14:textId="77777777" w:rsidR="004F27B9" w:rsidRDefault="004F27B9" w:rsidP="004F27B9">
      <w:pPr>
        <w:pStyle w:val="ListingStandard"/>
      </w:pPr>
    </w:p>
    <w:p w14:paraId="4378686A" w14:textId="77777777" w:rsidR="004F27B9" w:rsidRDefault="004F27B9" w:rsidP="004F27B9">
      <w:pPr>
        <w:pStyle w:val="ListingStandard"/>
      </w:pPr>
      <w:r>
        <w:t>```python</w:t>
      </w:r>
    </w:p>
    <w:p w14:paraId="7D4A84F1" w14:textId="77777777" w:rsidR="004F27B9" w:rsidRDefault="004F27B9" w:rsidP="004F27B9">
      <w:pPr>
        <w:pStyle w:val="ListingStandard"/>
      </w:pPr>
      <w:r>
        <w:t>import pandas as pd</w:t>
      </w:r>
    </w:p>
    <w:p w14:paraId="2EDB1AF8" w14:textId="77777777" w:rsidR="004F27B9" w:rsidRDefault="004F27B9" w:rsidP="004F27B9">
      <w:pPr>
        <w:pStyle w:val="ListingStandard"/>
      </w:pPr>
      <w:r>
        <w:t>from datetime import datetime</w:t>
      </w:r>
    </w:p>
    <w:p w14:paraId="26A67AE1" w14:textId="77777777" w:rsidR="004F27B9" w:rsidRDefault="004F27B9" w:rsidP="004F27B9">
      <w:pPr>
        <w:pStyle w:val="ListingStandard"/>
      </w:pPr>
    </w:p>
    <w:p w14:paraId="5BC4DAF6" w14:textId="77777777" w:rsidR="004F27B9" w:rsidRDefault="004F27B9" w:rsidP="004F27B9">
      <w:pPr>
        <w:pStyle w:val="ListingStandard"/>
      </w:pPr>
      <w:r>
        <w:t>def vereinheitliche_datum(datum_str):</w:t>
      </w:r>
    </w:p>
    <w:p w14:paraId="2A10E550" w14:textId="77777777" w:rsidR="004F27B9" w:rsidRDefault="004F27B9" w:rsidP="004F27B9">
      <w:pPr>
        <w:pStyle w:val="ListingStandard"/>
      </w:pPr>
      <w:r>
        <w:t xml:space="preserve">    # Versuche verschiedene Formate zu erkennen und in ein einheitliches Format umzuwandeln</w:t>
      </w:r>
    </w:p>
    <w:p w14:paraId="6539EEA6" w14:textId="77777777" w:rsidR="004F27B9" w:rsidRDefault="004F27B9" w:rsidP="004F27B9">
      <w:pPr>
        <w:pStyle w:val="ListingStandard"/>
      </w:pPr>
      <w:r>
        <w:t xml:space="preserve">    if isinstance(datum_str, str):</w:t>
      </w:r>
    </w:p>
    <w:p w14:paraId="7A85462B" w14:textId="77777777" w:rsidR="004F27B9" w:rsidRDefault="004F27B9" w:rsidP="004F27B9">
      <w:pPr>
        <w:pStyle w:val="ListingStandard"/>
      </w:pPr>
      <w:r>
        <w:lastRenderedPageBreak/>
        <w:t xml:space="preserve">        try:</w:t>
      </w:r>
    </w:p>
    <w:p w14:paraId="65E1E717" w14:textId="77777777" w:rsidR="004F27B9" w:rsidRDefault="004F27B9" w:rsidP="004F27B9">
      <w:pPr>
        <w:pStyle w:val="ListingStandard"/>
      </w:pPr>
      <w:r>
        <w:t xml:space="preserve">            # Versuche Format DD-MM-YYYY</w:t>
      </w:r>
    </w:p>
    <w:p w14:paraId="266B46C8" w14:textId="77777777" w:rsidR="004F27B9" w:rsidRDefault="004F27B9" w:rsidP="004F27B9">
      <w:pPr>
        <w:pStyle w:val="ListingStandard"/>
      </w:pPr>
      <w:r>
        <w:t xml:space="preserve">            if '-' in datum_str:</w:t>
      </w:r>
    </w:p>
    <w:p w14:paraId="7C872FEF" w14:textId="77777777" w:rsidR="004F27B9" w:rsidRDefault="004F27B9" w:rsidP="004F27B9">
      <w:pPr>
        <w:pStyle w:val="ListingStandard"/>
      </w:pPr>
      <w:r>
        <w:t xml:space="preserve">                datum = datetime.strptime(datum_str, '%d-%m-%Y')</w:t>
      </w:r>
    </w:p>
    <w:p w14:paraId="6946D663" w14:textId="77777777" w:rsidR="004F27B9" w:rsidRDefault="004F27B9" w:rsidP="004F27B9">
      <w:pPr>
        <w:pStyle w:val="ListingStandard"/>
      </w:pPr>
      <w:r>
        <w:t xml:space="preserve">            # Versuche Format MM/DD/YYYY</w:t>
      </w:r>
    </w:p>
    <w:p w14:paraId="5D9B89D3" w14:textId="77777777" w:rsidR="004F27B9" w:rsidRDefault="004F27B9" w:rsidP="004F27B9">
      <w:pPr>
        <w:pStyle w:val="ListingStandard"/>
      </w:pPr>
      <w:r>
        <w:t xml:space="preserve">            elif '/' in datum_str:</w:t>
      </w:r>
    </w:p>
    <w:p w14:paraId="33035924" w14:textId="77777777" w:rsidR="004F27B9" w:rsidRDefault="004F27B9" w:rsidP="004F27B9">
      <w:pPr>
        <w:pStyle w:val="ListingStandard"/>
      </w:pPr>
      <w:r>
        <w:t xml:space="preserve">                datum = datetime.strptime(datum_str, '%m/%d/%Y')</w:t>
      </w:r>
    </w:p>
    <w:p w14:paraId="227F8CBA" w14:textId="77777777" w:rsidR="004F27B9" w:rsidRDefault="004F27B9" w:rsidP="004F27B9">
      <w:pPr>
        <w:pStyle w:val="ListingStandard"/>
      </w:pPr>
      <w:r>
        <w:t xml:space="preserve">            else:</w:t>
      </w:r>
    </w:p>
    <w:p w14:paraId="12467C76" w14:textId="77777777" w:rsidR="004F27B9" w:rsidRDefault="004F27B9" w:rsidP="004F27B9">
      <w:pPr>
        <w:pStyle w:val="ListingStandard"/>
      </w:pPr>
      <w:r>
        <w:t xml:space="preserve">                return datum_str  # Unbekanntes Format</w:t>
      </w:r>
    </w:p>
    <w:p w14:paraId="352179E2" w14:textId="77777777" w:rsidR="004F27B9" w:rsidRDefault="004F27B9" w:rsidP="004F27B9">
      <w:pPr>
        <w:pStyle w:val="ListingStandard"/>
      </w:pPr>
      <w:r>
        <w:t xml:space="preserve">            </w:t>
      </w:r>
    </w:p>
    <w:p w14:paraId="604DA3B9" w14:textId="77777777" w:rsidR="004F27B9" w:rsidRDefault="004F27B9" w:rsidP="004F27B9">
      <w:pPr>
        <w:pStyle w:val="ListingStandard"/>
      </w:pPr>
      <w:r>
        <w:t xml:space="preserve">            # Konvertiere zu einheitlichem Format DD-MM-YYYY</w:t>
      </w:r>
    </w:p>
    <w:p w14:paraId="1D8EDB22" w14:textId="77777777" w:rsidR="004F27B9" w:rsidRDefault="004F27B9" w:rsidP="004F27B9">
      <w:pPr>
        <w:pStyle w:val="ListingStandard"/>
      </w:pPr>
      <w:r>
        <w:t xml:space="preserve">            return datum.strftime('%d-%m-%Y')</w:t>
      </w:r>
    </w:p>
    <w:p w14:paraId="0C79628C" w14:textId="77777777" w:rsidR="004F27B9" w:rsidRDefault="004F27B9" w:rsidP="004F27B9">
      <w:pPr>
        <w:pStyle w:val="ListingStandard"/>
      </w:pPr>
      <w:r>
        <w:t xml:space="preserve">        except ValueError:</w:t>
      </w:r>
    </w:p>
    <w:p w14:paraId="27C65B5E" w14:textId="77777777" w:rsidR="004F27B9" w:rsidRDefault="004F27B9" w:rsidP="004F27B9">
      <w:pPr>
        <w:pStyle w:val="ListingStandard"/>
      </w:pPr>
      <w:r>
        <w:t xml:space="preserve">            return datum_str  # Falls Fehler beim Parsen</w:t>
      </w:r>
    </w:p>
    <w:p w14:paraId="7FABFC10" w14:textId="77777777" w:rsidR="004F27B9" w:rsidRDefault="004F27B9" w:rsidP="004F27B9">
      <w:pPr>
        <w:pStyle w:val="ListingStandard"/>
      </w:pPr>
      <w:r>
        <w:t xml:space="preserve">    return datum_str  # Falls kein String</w:t>
      </w:r>
    </w:p>
    <w:p w14:paraId="03F1E6A1" w14:textId="77777777" w:rsidR="004F27B9" w:rsidRDefault="004F27B9" w:rsidP="004F27B9">
      <w:pPr>
        <w:pStyle w:val="ListingStandard"/>
      </w:pPr>
    </w:p>
    <w:p w14:paraId="722968DB" w14:textId="77777777" w:rsidR="004F27B9" w:rsidRDefault="004F27B9" w:rsidP="004F27B9">
      <w:pPr>
        <w:pStyle w:val="ListingStandard"/>
      </w:pPr>
      <w:r>
        <w:t># Annahme: deine Daten sind in einem DataFrame namens 'df' und die Datum-Spalte heißt 'datum'</w:t>
      </w:r>
    </w:p>
    <w:p w14:paraId="39A88681" w14:textId="77777777" w:rsidR="004F27B9" w:rsidRDefault="004F27B9" w:rsidP="004F27B9">
      <w:pPr>
        <w:pStyle w:val="ListingStandard"/>
      </w:pPr>
      <w:r>
        <w:t># df['datum'] = df['datum'].apply(vereinheitliche_datum)</w:t>
      </w:r>
    </w:p>
    <w:p w14:paraId="113CE0C0" w14:textId="77777777" w:rsidR="004F27B9" w:rsidRDefault="004F27B9" w:rsidP="004F27B9">
      <w:pPr>
        <w:pStyle w:val="ListingStandard"/>
      </w:pPr>
    </w:p>
    <w:p w14:paraId="6786F014" w14:textId="77777777" w:rsidR="004F27B9" w:rsidRDefault="004F27B9" w:rsidP="004F27B9">
      <w:pPr>
        <w:pStyle w:val="ListingStandard"/>
      </w:pPr>
      <w:r>
        <w:t># Beispielanwendung</w:t>
      </w:r>
    </w:p>
    <w:p w14:paraId="3EB5104C" w14:textId="77777777" w:rsidR="004F27B9" w:rsidRDefault="004F27B9" w:rsidP="004F27B9">
      <w:pPr>
        <w:pStyle w:val="ListingStandard"/>
      </w:pPr>
      <w:r>
        <w:t>beispieldaten = pd.DataFrame({</w:t>
      </w:r>
    </w:p>
    <w:p w14:paraId="433F1611" w14:textId="77777777" w:rsidR="004F27B9" w:rsidRDefault="004F27B9" w:rsidP="004F27B9">
      <w:pPr>
        <w:pStyle w:val="ListingStandard"/>
      </w:pPr>
      <w:r>
        <w:t xml:space="preserve">    'datum': ['15-03-2023', '04/12/2022', '30-11-2021', '01/15/2023'],</w:t>
      </w:r>
    </w:p>
    <w:p w14:paraId="663E5793" w14:textId="77777777" w:rsidR="004F27B9" w:rsidRDefault="004F27B9" w:rsidP="004F27B9">
      <w:pPr>
        <w:pStyle w:val="ListingStandard"/>
      </w:pPr>
      <w:r>
        <w:t xml:space="preserve">    'wert': [100, 200, 300, 400]</w:t>
      </w:r>
    </w:p>
    <w:p w14:paraId="00B29499" w14:textId="77777777" w:rsidR="004F27B9" w:rsidRDefault="004F27B9" w:rsidP="004F27B9">
      <w:pPr>
        <w:pStyle w:val="ListingStandard"/>
      </w:pPr>
      <w:r>
        <w:t>})</w:t>
      </w:r>
    </w:p>
    <w:p w14:paraId="5DFB5E2A" w14:textId="77777777" w:rsidR="004F27B9" w:rsidRDefault="004F27B9" w:rsidP="004F27B9">
      <w:pPr>
        <w:pStyle w:val="ListingStandard"/>
      </w:pPr>
    </w:p>
    <w:p w14:paraId="0F584E06" w14:textId="77777777" w:rsidR="004F27B9" w:rsidRDefault="004F27B9" w:rsidP="004F27B9">
      <w:pPr>
        <w:pStyle w:val="ListingStandard"/>
      </w:pPr>
      <w:r>
        <w:t>print("Vor der Vereinheitlichung:")</w:t>
      </w:r>
    </w:p>
    <w:p w14:paraId="49B5F62D" w14:textId="77777777" w:rsidR="004F27B9" w:rsidRDefault="004F27B9" w:rsidP="004F27B9">
      <w:pPr>
        <w:pStyle w:val="ListingStandard"/>
      </w:pPr>
      <w:r>
        <w:t>print(beispieldaten)</w:t>
      </w:r>
    </w:p>
    <w:p w14:paraId="64B1E673" w14:textId="77777777" w:rsidR="004F27B9" w:rsidRDefault="004F27B9" w:rsidP="004F27B9">
      <w:pPr>
        <w:pStyle w:val="ListingStandard"/>
      </w:pPr>
    </w:p>
    <w:p w14:paraId="17E2BC45" w14:textId="77777777" w:rsidR="004F27B9" w:rsidRDefault="004F27B9" w:rsidP="004F27B9">
      <w:pPr>
        <w:pStyle w:val="ListingStandard"/>
      </w:pPr>
      <w:r>
        <w:t>beispieldaten['datum'] = beispieldaten['datum'].apply(vereinheitliche_datum)</w:t>
      </w:r>
    </w:p>
    <w:p w14:paraId="705D6B85" w14:textId="77777777" w:rsidR="004F27B9" w:rsidRDefault="004F27B9" w:rsidP="004F27B9">
      <w:pPr>
        <w:pStyle w:val="ListingStandard"/>
      </w:pPr>
    </w:p>
    <w:p w14:paraId="4AF2BFF5" w14:textId="77777777" w:rsidR="004F27B9" w:rsidRDefault="004F27B9" w:rsidP="004F27B9">
      <w:pPr>
        <w:pStyle w:val="ListingStandard"/>
      </w:pPr>
      <w:r>
        <w:t>print("\nNach der Vereinheitlichung:")</w:t>
      </w:r>
    </w:p>
    <w:p w14:paraId="5DBAF065" w14:textId="77777777" w:rsidR="004F27B9" w:rsidRDefault="004F27B9" w:rsidP="004F27B9">
      <w:pPr>
        <w:pStyle w:val="ListingStandard"/>
      </w:pPr>
      <w:r>
        <w:t>print(beispieldaten)</w:t>
      </w:r>
    </w:p>
    <w:p w14:paraId="67A53D16" w14:textId="77777777" w:rsidR="004F27B9" w:rsidRDefault="004F27B9" w:rsidP="004F27B9">
      <w:pPr>
        <w:pStyle w:val="ListingStandard"/>
      </w:pPr>
      <w:r>
        <w:t>```</w:t>
      </w:r>
    </w:p>
    <w:p w14:paraId="4925727F" w14:textId="77777777" w:rsidR="004F27B9" w:rsidRDefault="004F27B9" w:rsidP="004F27B9">
      <w:pPr>
        <w:pStyle w:val="ListingStandard"/>
      </w:pPr>
    </w:p>
    <w:p w14:paraId="3CA6557E" w14:textId="77777777" w:rsidR="004F27B9" w:rsidRDefault="004F27B9" w:rsidP="004F27B9">
      <w:pPr>
        <w:pStyle w:val="ListingStandard"/>
      </w:pPr>
      <w:r>
        <w:t>Diese Lösung:</w:t>
      </w:r>
    </w:p>
    <w:p w14:paraId="542A9711" w14:textId="77777777" w:rsidR="004F27B9" w:rsidRDefault="004F27B9" w:rsidP="004F27B9">
      <w:pPr>
        <w:pStyle w:val="ListingStandard"/>
      </w:pPr>
      <w:r>
        <w:t>1. Erkennt automatisch, ob das Datum im Format DD-MM-YYYY oder MM/DD/YYYY vorliegt</w:t>
      </w:r>
    </w:p>
    <w:p w14:paraId="00F24E48" w14:textId="77777777" w:rsidR="004F27B9" w:rsidRDefault="004F27B9" w:rsidP="004F27B9">
      <w:pPr>
        <w:pStyle w:val="ListingStandard"/>
      </w:pPr>
      <w:r>
        <w:lastRenderedPageBreak/>
        <w:t>2. Konvertiert alle Daten in das einheitliche Format DD-MM-YYYY</w:t>
      </w:r>
    </w:p>
    <w:p w14:paraId="6AB1D13B" w14:textId="77777777" w:rsidR="004F27B9" w:rsidRDefault="004F27B9" w:rsidP="004F27B9">
      <w:pPr>
        <w:pStyle w:val="ListingStandard"/>
      </w:pPr>
      <w:r>
        <w:t>3. Behandelt Fehler, indem es bei Problemen das ursprüngliche Datum zurückgibt</w:t>
      </w:r>
    </w:p>
    <w:p w14:paraId="42B4C3AA" w14:textId="77777777" w:rsidR="004F27B9" w:rsidRDefault="004F27B9" w:rsidP="004F27B9">
      <w:pPr>
        <w:pStyle w:val="ListingStandard"/>
      </w:pPr>
    </w:p>
    <w:p w14:paraId="622361ED" w14:textId="2BC32009" w:rsidR="004F27B9" w:rsidRDefault="004F27B9" w:rsidP="004F27B9">
      <w:pPr>
        <w:pStyle w:val="ListingStandard"/>
      </w:pPr>
      <w:r>
        <w:t>Für komplexere Fälle oder wenn du noch andere Datumsformate in deinem Datensatz hast, könntest du die Funktion mit weiteren Formaten erweitern. Möchtest du, dass ich dir zeige, wie man die Lösung erweitern kann, oder ist dieser Ansatz ausreichend für deinen Anwendungsfall?</w:t>
      </w:r>
    </w:p>
    <w:p w14:paraId="50E2A16B" w14:textId="77777777" w:rsidR="004F27B9" w:rsidRDefault="004F27B9" w:rsidP="004F27B9">
      <w:pPr>
        <w:pStyle w:val="ListingStandard"/>
      </w:pPr>
    </w:p>
    <w:p w14:paraId="63766477" w14:textId="77777777" w:rsidR="001378D7" w:rsidRPr="001378D7" w:rsidRDefault="001378D7" w:rsidP="001378D7">
      <w:pPr>
        <w:rPr>
          <w:rStyle w:val="ListingZeichenFett"/>
          <w:noProof/>
          <w:spacing w:val="-4"/>
          <w:szCs w:val="16"/>
        </w:rPr>
      </w:pPr>
      <w:r w:rsidRPr="001378D7">
        <w:rPr>
          <w:rStyle w:val="ListingZeichenFett"/>
          <w:noProof/>
          <w:spacing w:val="-4"/>
          <w:szCs w:val="16"/>
        </w:rPr>
        <w:t>Erkläre mir, welche Daten in der angehängten CSV-Datei enthalten sind und in welcher Form ich diese auswerten könnte.</w:t>
      </w:r>
    </w:p>
    <w:p w14:paraId="37170C49" w14:textId="77777777" w:rsidR="001378D7" w:rsidRDefault="001378D7" w:rsidP="004F27B9">
      <w:pPr>
        <w:pStyle w:val="ListingStandard"/>
      </w:pPr>
    </w:p>
    <w:p w14:paraId="6C9EFF76" w14:textId="77777777" w:rsidR="007C799D" w:rsidRDefault="007C799D" w:rsidP="004F27B9">
      <w:pPr>
        <w:pStyle w:val="ListingStandard"/>
      </w:pPr>
    </w:p>
    <w:p w14:paraId="31D70595" w14:textId="19906264" w:rsidR="004F27B9" w:rsidRPr="007C799D" w:rsidRDefault="00C3485B" w:rsidP="004F27B9">
      <w:pPr>
        <w:pStyle w:val="ListingStandard"/>
        <w:rPr>
          <w:rStyle w:val="ListingZeichenFett"/>
        </w:rPr>
      </w:pPr>
      <w:r w:rsidRPr="00C3485B">
        <w:rPr>
          <w:rStyle w:val="ListingZeichenFett"/>
        </w:rPr>
        <w:t>Erstelle mir bitte ein Python-Skript, welches aus der lokal vorliegenden Datei Heart_Attack_Risk_Levels_Dataset.csv eine aussagekräftige grafische Auswertung erstellt, aus der die Unterschiede in den Risikofaktoren zwischen Geschlechtern hervorgeht. Verwende bei der Legende bzw. Beschriftung der Plots deutsche Begriffe.</w:t>
      </w:r>
    </w:p>
    <w:p w14:paraId="6C78C104" w14:textId="77777777" w:rsidR="004F27B9" w:rsidRDefault="004F27B9" w:rsidP="004F27B9">
      <w:pPr>
        <w:pStyle w:val="ListingStandard"/>
      </w:pPr>
    </w:p>
    <w:p w14:paraId="3148370B" w14:textId="77777777" w:rsidR="00C3485B" w:rsidRDefault="00C3485B" w:rsidP="00C3485B">
      <w:pPr>
        <w:pStyle w:val="ListingStandard"/>
      </w:pPr>
      <w:r>
        <w:t>Ich erstelle gerne ein Python-Skript zur Analyse der Geschlechterunterschiede bei den Herzinfarkt-Risikofaktoren. Das Skript wird mehrere Visualisierungen in einem Fenster zusammenfassen und deutsche Beschriftungen verwenden.</w:t>
      </w:r>
    </w:p>
    <w:p w14:paraId="3A74773D" w14:textId="77777777" w:rsidR="00C3485B" w:rsidRDefault="00C3485B" w:rsidP="00C3485B">
      <w:pPr>
        <w:pStyle w:val="ListingStandard"/>
      </w:pPr>
    </w:p>
    <w:p w14:paraId="210F3BA0" w14:textId="77777777" w:rsidR="00C3485B" w:rsidRDefault="00C3485B" w:rsidP="00C3485B">
      <w:pPr>
        <w:pStyle w:val="ListingStandard"/>
      </w:pPr>
      <w:r>
        <w:t>```python</w:t>
      </w:r>
    </w:p>
    <w:p w14:paraId="606F2225" w14:textId="77777777" w:rsidR="00C3485B" w:rsidRDefault="00C3485B" w:rsidP="00C3485B">
      <w:pPr>
        <w:pStyle w:val="ListingStandard"/>
      </w:pPr>
      <w:r>
        <w:t>import pandas as pd</w:t>
      </w:r>
    </w:p>
    <w:p w14:paraId="227DC80D" w14:textId="77777777" w:rsidR="00C3485B" w:rsidRDefault="00C3485B" w:rsidP="00C3485B">
      <w:pPr>
        <w:pStyle w:val="ListingStandard"/>
      </w:pPr>
      <w:r>
        <w:t>import matplotlib.pyplot as plt</w:t>
      </w:r>
    </w:p>
    <w:p w14:paraId="4E704FB2" w14:textId="77777777" w:rsidR="00C3485B" w:rsidRDefault="00C3485B" w:rsidP="00C3485B">
      <w:pPr>
        <w:pStyle w:val="ListingStandard"/>
      </w:pPr>
      <w:r>
        <w:t>import numpy as np</w:t>
      </w:r>
    </w:p>
    <w:p w14:paraId="45AE499D" w14:textId="77777777" w:rsidR="00C3485B" w:rsidRDefault="00C3485B" w:rsidP="00C3485B">
      <w:pPr>
        <w:pStyle w:val="ListingStandard"/>
      </w:pPr>
      <w:r>
        <w:t>import seaborn as sns</w:t>
      </w:r>
    </w:p>
    <w:p w14:paraId="4A4ADFBB" w14:textId="77777777" w:rsidR="00C3485B" w:rsidRDefault="00C3485B" w:rsidP="00C3485B">
      <w:pPr>
        <w:pStyle w:val="ListingStandard"/>
      </w:pPr>
    </w:p>
    <w:p w14:paraId="3575DEA7" w14:textId="77777777" w:rsidR="00C3485B" w:rsidRDefault="00C3485B" w:rsidP="00C3485B">
      <w:pPr>
        <w:pStyle w:val="ListingStandard"/>
      </w:pPr>
      <w:r>
        <w:t># Datei einlesen</w:t>
      </w:r>
    </w:p>
    <w:p w14:paraId="05EB7EB8" w14:textId="77777777" w:rsidR="00C3485B" w:rsidRDefault="00C3485B" w:rsidP="00C3485B">
      <w:pPr>
        <w:pStyle w:val="ListingStandard"/>
      </w:pPr>
      <w:r>
        <w:t>def analyse_herz_risiken():</w:t>
      </w:r>
    </w:p>
    <w:p w14:paraId="36690859" w14:textId="77777777" w:rsidR="00C3485B" w:rsidRDefault="00C3485B" w:rsidP="00C3485B">
      <w:pPr>
        <w:pStyle w:val="ListingStandard"/>
      </w:pPr>
      <w:r>
        <w:t xml:space="preserve">    # CSV-Datei lesen</w:t>
      </w:r>
    </w:p>
    <w:p w14:paraId="76721E50" w14:textId="77777777" w:rsidR="00C3485B" w:rsidRDefault="00C3485B" w:rsidP="00C3485B">
      <w:pPr>
        <w:pStyle w:val="ListingStandard"/>
      </w:pPr>
      <w:r>
        <w:t xml:space="preserve">    df = pd.read_csv('Heart_Attack_Risk_Levels_Dataset.csv')</w:t>
      </w:r>
    </w:p>
    <w:p w14:paraId="1301D70E" w14:textId="77777777" w:rsidR="00C3485B" w:rsidRDefault="00C3485B" w:rsidP="00C3485B">
      <w:pPr>
        <w:pStyle w:val="ListingStandard"/>
      </w:pPr>
      <w:r>
        <w:t xml:space="preserve">    </w:t>
      </w:r>
    </w:p>
    <w:p w14:paraId="48A3EE74" w14:textId="77777777" w:rsidR="00C3485B" w:rsidRDefault="00C3485B" w:rsidP="00C3485B">
      <w:pPr>
        <w:pStyle w:val="ListingStandard"/>
      </w:pPr>
      <w:r>
        <w:t xml:space="preserve">    # Geschlecht in lesbare Form umwandeln (0 = weiblich, 1 = männlich)</w:t>
      </w:r>
    </w:p>
    <w:p w14:paraId="53FFC516" w14:textId="77777777" w:rsidR="00C3485B" w:rsidRDefault="00C3485B" w:rsidP="00C3485B">
      <w:pPr>
        <w:pStyle w:val="ListingStandard"/>
      </w:pPr>
      <w:r>
        <w:t xml:space="preserve">    df['Geschlecht'] = df['Gender'].map({0: 'Weiblich', 1: 'Männlich'})</w:t>
      </w:r>
    </w:p>
    <w:p w14:paraId="1638BAE1" w14:textId="77777777" w:rsidR="00C3485B" w:rsidRDefault="00C3485B" w:rsidP="00C3485B">
      <w:pPr>
        <w:pStyle w:val="ListingStandard"/>
      </w:pPr>
      <w:r>
        <w:t xml:space="preserve">    </w:t>
      </w:r>
    </w:p>
    <w:p w14:paraId="19661412" w14:textId="77777777" w:rsidR="00C3485B" w:rsidRDefault="00C3485B" w:rsidP="00C3485B">
      <w:pPr>
        <w:pStyle w:val="ListingStandard"/>
      </w:pPr>
      <w:r>
        <w:t xml:space="preserve">    # Erstelle eine Figur mit Subplots</w:t>
      </w:r>
    </w:p>
    <w:p w14:paraId="7C1CB134" w14:textId="77777777" w:rsidR="00C3485B" w:rsidRDefault="00C3485B" w:rsidP="00C3485B">
      <w:pPr>
        <w:pStyle w:val="ListingStandard"/>
      </w:pPr>
      <w:r>
        <w:t xml:space="preserve">    plt.figure(figsize=(16, 12))</w:t>
      </w:r>
    </w:p>
    <w:p w14:paraId="73C720B5" w14:textId="77777777" w:rsidR="00C3485B" w:rsidRDefault="00C3485B" w:rsidP="00C3485B">
      <w:pPr>
        <w:pStyle w:val="ListingStandard"/>
      </w:pPr>
      <w:r>
        <w:lastRenderedPageBreak/>
        <w:t xml:space="preserve">    plt.suptitle('Geschlechterunterschiede bei Herzinfarkt-Risikofaktoren', fontsize=16)</w:t>
      </w:r>
    </w:p>
    <w:p w14:paraId="393EB385" w14:textId="77777777" w:rsidR="00C3485B" w:rsidRDefault="00C3485B" w:rsidP="00C3485B">
      <w:pPr>
        <w:pStyle w:val="ListingStandard"/>
      </w:pPr>
      <w:r>
        <w:t xml:space="preserve">    </w:t>
      </w:r>
    </w:p>
    <w:p w14:paraId="3579C138" w14:textId="77777777" w:rsidR="00C3485B" w:rsidRDefault="00C3485B" w:rsidP="00C3485B">
      <w:pPr>
        <w:pStyle w:val="ListingStandard"/>
      </w:pPr>
      <w:r>
        <w:t xml:space="preserve">    # 1. Subplot: Altersverteilung nach Geschlecht</w:t>
      </w:r>
    </w:p>
    <w:p w14:paraId="1AF65B43" w14:textId="77777777" w:rsidR="00C3485B" w:rsidRDefault="00C3485B" w:rsidP="00C3485B">
      <w:pPr>
        <w:pStyle w:val="ListingStandard"/>
      </w:pPr>
      <w:r>
        <w:t xml:space="preserve">    plt.subplot(2, 3, 1)</w:t>
      </w:r>
    </w:p>
    <w:p w14:paraId="7817CB9D" w14:textId="77777777" w:rsidR="00C3485B" w:rsidRDefault="00C3485B" w:rsidP="00C3485B">
      <w:pPr>
        <w:pStyle w:val="ListingStandard"/>
      </w:pPr>
      <w:r>
        <w:t xml:space="preserve">    sns.boxplot(x='Geschlecht', y='Age', data=df)</w:t>
      </w:r>
    </w:p>
    <w:p w14:paraId="43EB41AB" w14:textId="77777777" w:rsidR="00C3485B" w:rsidRDefault="00C3485B" w:rsidP="00C3485B">
      <w:pPr>
        <w:pStyle w:val="ListingStandard"/>
      </w:pPr>
      <w:r>
        <w:t xml:space="preserve">    plt.title('Altersverteilung')</w:t>
      </w:r>
    </w:p>
    <w:p w14:paraId="33430BB9" w14:textId="77777777" w:rsidR="00C3485B" w:rsidRDefault="00C3485B" w:rsidP="00C3485B">
      <w:pPr>
        <w:pStyle w:val="ListingStandard"/>
      </w:pPr>
      <w:r>
        <w:t xml:space="preserve">    plt.ylabel('Alter')</w:t>
      </w:r>
    </w:p>
    <w:p w14:paraId="2E258070" w14:textId="77777777" w:rsidR="00C3485B" w:rsidRDefault="00C3485B" w:rsidP="00C3485B">
      <w:pPr>
        <w:pStyle w:val="ListingStandard"/>
      </w:pPr>
      <w:r>
        <w:t xml:space="preserve">    </w:t>
      </w:r>
    </w:p>
    <w:p w14:paraId="6FBD266C" w14:textId="77777777" w:rsidR="00C3485B" w:rsidRDefault="00C3485B" w:rsidP="00C3485B">
      <w:pPr>
        <w:pStyle w:val="ListingStandard"/>
      </w:pPr>
      <w:r>
        <w:t xml:space="preserve">    # 2. Subplot: Herzfrequenz nach Geschlecht</w:t>
      </w:r>
    </w:p>
    <w:p w14:paraId="4677DFFD" w14:textId="77777777" w:rsidR="00C3485B" w:rsidRDefault="00C3485B" w:rsidP="00C3485B">
      <w:pPr>
        <w:pStyle w:val="ListingStandard"/>
      </w:pPr>
      <w:r>
        <w:t xml:space="preserve">    plt.subplot(2, 3, 2)</w:t>
      </w:r>
    </w:p>
    <w:p w14:paraId="7FD8D62E" w14:textId="77777777" w:rsidR="00C3485B" w:rsidRDefault="00C3485B" w:rsidP="00C3485B">
      <w:pPr>
        <w:pStyle w:val="ListingStandard"/>
      </w:pPr>
      <w:r>
        <w:t xml:space="preserve">    sns.boxplot(x='Geschlecht', y='Heart rate', data=df)</w:t>
      </w:r>
    </w:p>
    <w:p w14:paraId="3C9DAAC8" w14:textId="77777777" w:rsidR="00C3485B" w:rsidRDefault="00C3485B" w:rsidP="00C3485B">
      <w:pPr>
        <w:pStyle w:val="ListingStandard"/>
      </w:pPr>
      <w:r>
        <w:t xml:space="preserve">    plt.title('Herzfrequenzverteilung')</w:t>
      </w:r>
    </w:p>
    <w:p w14:paraId="07AD8F1B" w14:textId="77777777" w:rsidR="00C3485B" w:rsidRDefault="00C3485B" w:rsidP="00C3485B">
      <w:pPr>
        <w:pStyle w:val="ListingStandard"/>
      </w:pPr>
      <w:r>
        <w:t xml:space="preserve">    plt.ylabel('Herzfrequenz (bpm)')</w:t>
      </w:r>
    </w:p>
    <w:p w14:paraId="2857A71F" w14:textId="77777777" w:rsidR="00C3485B" w:rsidRDefault="00C3485B" w:rsidP="00C3485B">
      <w:pPr>
        <w:pStyle w:val="ListingStandard"/>
      </w:pPr>
      <w:r>
        <w:t xml:space="preserve">    </w:t>
      </w:r>
    </w:p>
    <w:p w14:paraId="45B31F76" w14:textId="77777777" w:rsidR="00C3485B" w:rsidRDefault="00C3485B" w:rsidP="00C3485B">
      <w:pPr>
        <w:pStyle w:val="ListingStandard"/>
      </w:pPr>
      <w:r>
        <w:t xml:space="preserve">    # 3. Subplot: Blutdruck nach Geschlecht (Systolisch &amp; Diastolisch)</w:t>
      </w:r>
    </w:p>
    <w:p w14:paraId="03CACB7C" w14:textId="77777777" w:rsidR="00C3485B" w:rsidRDefault="00C3485B" w:rsidP="00C3485B">
      <w:pPr>
        <w:pStyle w:val="ListingStandard"/>
      </w:pPr>
      <w:r>
        <w:t xml:space="preserve">    plt.subplot(2, 3, 3)</w:t>
      </w:r>
    </w:p>
    <w:p w14:paraId="15ED10D1" w14:textId="77777777" w:rsidR="00C3485B" w:rsidRDefault="00C3485B" w:rsidP="00C3485B">
      <w:pPr>
        <w:pStyle w:val="ListingStandard"/>
      </w:pPr>
      <w:r>
        <w:t xml:space="preserve">    </w:t>
      </w:r>
    </w:p>
    <w:p w14:paraId="42AAE151" w14:textId="77777777" w:rsidR="00C3485B" w:rsidRDefault="00C3485B" w:rsidP="00C3485B">
      <w:pPr>
        <w:pStyle w:val="ListingStandard"/>
      </w:pPr>
      <w:r>
        <w:t xml:space="preserve">    # Blutdruckdaten für Boxplot vorbereiten</w:t>
      </w:r>
    </w:p>
    <w:p w14:paraId="3092AD87" w14:textId="77777777" w:rsidR="00C3485B" w:rsidRDefault="00C3485B" w:rsidP="00C3485B">
      <w:pPr>
        <w:pStyle w:val="ListingStandard"/>
      </w:pPr>
      <w:r>
        <w:t xml:space="preserve">    bp_data = []</w:t>
      </w:r>
    </w:p>
    <w:p w14:paraId="0617EA5D" w14:textId="77777777" w:rsidR="00C3485B" w:rsidRDefault="00C3485B" w:rsidP="00C3485B">
      <w:pPr>
        <w:pStyle w:val="ListingStandard"/>
      </w:pPr>
      <w:r>
        <w:t xml:space="preserve">    for geschlecht in ['Weiblich', 'Männlich']:</w:t>
      </w:r>
    </w:p>
    <w:p w14:paraId="5E86AEDA" w14:textId="77777777" w:rsidR="00C3485B" w:rsidRDefault="00C3485B" w:rsidP="00C3485B">
      <w:pPr>
        <w:pStyle w:val="ListingStandard"/>
      </w:pPr>
      <w:r>
        <w:t xml:space="preserve">        geschlecht_filter = df['Geschlecht'] == geschlecht</w:t>
      </w:r>
    </w:p>
    <w:p w14:paraId="6FEEBC75" w14:textId="77777777" w:rsidR="00C3485B" w:rsidRDefault="00C3485B" w:rsidP="00C3485B">
      <w:pPr>
        <w:pStyle w:val="ListingStandard"/>
      </w:pPr>
      <w:r>
        <w:t xml:space="preserve">        for bp_type, bp_col in [('Systolisch', 'Systolic blood pressure'), </w:t>
      </w:r>
    </w:p>
    <w:p w14:paraId="34C0B77C" w14:textId="77777777" w:rsidR="00C3485B" w:rsidRDefault="00C3485B" w:rsidP="00C3485B">
      <w:pPr>
        <w:pStyle w:val="ListingStandard"/>
      </w:pPr>
      <w:r>
        <w:t xml:space="preserve">                                ('Diastolisch', 'Diastolic blood pressure')]:</w:t>
      </w:r>
    </w:p>
    <w:p w14:paraId="604BE7F0" w14:textId="77777777" w:rsidR="00C3485B" w:rsidRDefault="00C3485B" w:rsidP="00C3485B">
      <w:pPr>
        <w:pStyle w:val="ListingStandard"/>
      </w:pPr>
      <w:r>
        <w:t xml:space="preserve">            for _, row in df[geschlecht_filter].iterrows():</w:t>
      </w:r>
    </w:p>
    <w:p w14:paraId="5B0DBE7F" w14:textId="77777777" w:rsidR="00C3485B" w:rsidRDefault="00C3485B" w:rsidP="00C3485B">
      <w:pPr>
        <w:pStyle w:val="ListingStandard"/>
      </w:pPr>
      <w:r>
        <w:t xml:space="preserve">                bp_data.append({</w:t>
      </w:r>
    </w:p>
    <w:p w14:paraId="395205F3" w14:textId="77777777" w:rsidR="00C3485B" w:rsidRDefault="00C3485B" w:rsidP="00C3485B">
      <w:pPr>
        <w:pStyle w:val="ListingStandard"/>
      </w:pPr>
      <w:r>
        <w:t xml:space="preserve">                    'Geschlecht': geschlecht,</w:t>
      </w:r>
    </w:p>
    <w:p w14:paraId="1ABAFFC4" w14:textId="77777777" w:rsidR="00C3485B" w:rsidRDefault="00C3485B" w:rsidP="00C3485B">
      <w:pPr>
        <w:pStyle w:val="ListingStandard"/>
      </w:pPr>
      <w:r>
        <w:t xml:space="preserve">                    'Blutdrucktyp': bp_type,</w:t>
      </w:r>
    </w:p>
    <w:p w14:paraId="12F2B66E" w14:textId="77777777" w:rsidR="00C3485B" w:rsidRDefault="00C3485B" w:rsidP="00C3485B">
      <w:pPr>
        <w:pStyle w:val="ListingStandard"/>
      </w:pPr>
      <w:r>
        <w:t xml:space="preserve">                    'Wert': row[bp_col]</w:t>
      </w:r>
    </w:p>
    <w:p w14:paraId="044D6498" w14:textId="77777777" w:rsidR="00C3485B" w:rsidRDefault="00C3485B" w:rsidP="00C3485B">
      <w:pPr>
        <w:pStyle w:val="ListingStandard"/>
      </w:pPr>
      <w:r>
        <w:t xml:space="preserve">                })</w:t>
      </w:r>
    </w:p>
    <w:p w14:paraId="2818CB66" w14:textId="77777777" w:rsidR="00C3485B" w:rsidRDefault="00C3485B" w:rsidP="00C3485B">
      <w:pPr>
        <w:pStyle w:val="ListingStandard"/>
      </w:pPr>
      <w:r>
        <w:t xml:space="preserve">    </w:t>
      </w:r>
    </w:p>
    <w:p w14:paraId="5A3FDA06" w14:textId="77777777" w:rsidR="00C3485B" w:rsidRDefault="00C3485B" w:rsidP="00C3485B">
      <w:pPr>
        <w:pStyle w:val="ListingStandard"/>
      </w:pPr>
      <w:r>
        <w:t xml:space="preserve">    bp_df = pd.DataFrame(bp_data)</w:t>
      </w:r>
    </w:p>
    <w:p w14:paraId="5E9C0D71" w14:textId="77777777" w:rsidR="00C3485B" w:rsidRDefault="00C3485B" w:rsidP="00C3485B">
      <w:pPr>
        <w:pStyle w:val="ListingStandard"/>
      </w:pPr>
      <w:r>
        <w:t xml:space="preserve">    sns.boxplot(x='Geschlecht', y='Wert', hue='Blutdrucktyp', data=bp_df)</w:t>
      </w:r>
    </w:p>
    <w:p w14:paraId="23BC8C28" w14:textId="77777777" w:rsidR="00C3485B" w:rsidRDefault="00C3485B" w:rsidP="00C3485B">
      <w:pPr>
        <w:pStyle w:val="ListingStandard"/>
      </w:pPr>
      <w:r>
        <w:t xml:space="preserve">    plt.title('Blutdruckverteilung')</w:t>
      </w:r>
    </w:p>
    <w:p w14:paraId="1359A7C9" w14:textId="77777777" w:rsidR="00C3485B" w:rsidRDefault="00C3485B" w:rsidP="00C3485B">
      <w:pPr>
        <w:pStyle w:val="ListingStandard"/>
      </w:pPr>
      <w:r>
        <w:t xml:space="preserve">    plt.ylabel('Blutdruck (mmHg)')</w:t>
      </w:r>
    </w:p>
    <w:p w14:paraId="718687E8" w14:textId="77777777" w:rsidR="00C3485B" w:rsidRDefault="00C3485B" w:rsidP="00C3485B">
      <w:pPr>
        <w:pStyle w:val="ListingStandard"/>
      </w:pPr>
      <w:r>
        <w:t xml:space="preserve">    plt.legend(title='Blutdrucktyp')</w:t>
      </w:r>
    </w:p>
    <w:p w14:paraId="5118D0D5" w14:textId="77777777" w:rsidR="00C3485B" w:rsidRDefault="00C3485B" w:rsidP="00C3485B">
      <w:pPr>
        <w:pStyle w:val="ListingStandard"/>
      </w:pPr>
      <w:r>
        <w:t xml:space="preserve">    </w:t>
      </w:r>
    </w:p>
    <w:p w14:paraId="40105777" w14:textId="77777777" w:rsidR="00C3485B" w:rsidRDefault="00C3485B" w:rsidP="00C3485B">
      <w:pPr>
        <w:pStyle w:val="ListingStandard"/>
      </w:pPr>
      <w:r>
        <w:t xml:space="preserve">    # 4. Subplot: Blutzucker nach Geschlecht</w:t>
      </w:r>
    </w:p>
    <w:p w14:paraId="4DF85323" w14:textId="77777777" w:rsidR="00C3485B" w:rsidRDefault="00C3485B" w:rsidP="00C3485B">
      <w:pPr>
        <w:pStyle w:val="ListingStandard"/>
      </w:pPr>
      <w:r>
        <w:lastRenderedPageBreak/>
        <w:t xml:space="preserve">    plt.subplot(2, 3, 4)</w:t>
      </w:r>
    </w:p>
    <w:p w14:paraId="4A9A3690" w14:textId="77777777" w:rsidR="00C3485B" w:rsidRDefault="00C3485B" w:rsidP="00C3485B">
      <w:pPr>
        <w:pStyle w:val="ListingStandard"/>
      </w:pPr>
      <w:r>
        <w:t xml:space="preserve">    sns.boxplot(x='Geschlecht', y='Blood sugar', data=df)</w:t>
      </w:r>
    </w:p>
    <w:p w14:paraId="192C0BC8" w14:textId="77777777" w:rsidR="00C3485B" w:rsidRDefault="00C3485B" w:rsidP="00C3485B">
      <w:pPr>
        <w:pStyle w:val="ListingStandard"/>
      </w:pPr>
      <w:r>
        <w:t xml:space="preserve">    plt.title('Blutzuckerverteilung')</w:t>
      </w:r>
    </w:p>
    <w:p w14:paraId="49CCA67C" w14:textId="77777777" w:rsidR="00C3485B" w:rsidRDefault="00C3485B" w:rsidP="00C3485B">
      <w:pPr>
        <w:pStyle w:val="ListingStandard"/>
      </w:pPr>
      <w:r>
        <w:t xml:space="preserve">    plt.ylabel('Blutzucker (mg/dl)')</w:t>
      </w:r>
    </w:p>
    <w:p w14:paraId="4B1BD10B" w14:textId="77777777" w:rsidR="00C3485B" w:rsidRDefault="00C3485B" w:rsidP="00C3485B">
      <w:pPr>
        <w:pStyle w:val="ListingStandard"/>
      </w:pPr>
      <w:r>
        <w:t xml:space="preserve">    </w:t>
      </w:r>
    </w:p>
    <w:p w14:paraId="052F5F5A" w14:textId="77777777" w:rsidR="00C3485B" w:rsidRDefault="00C3485B" w:rsidP="00C3485B">
      <w:pPr>
        <w:pStyle w:val="ListingStandard"/>
      </w:pPr>
      <w:r>
        <w:t xml:space="preserve">    # 5. Subplot: Herzenzyme nach Geschlecht</w:t>
      </w:r>
    </w:p>
    <w:p w14:paraId="0569B6B2" w14:textId="77777777" w:rsidR="00C3485B" w:rsidRDefault="00C3485B" w:rsidP="00C3485B">
      <w:pPr>
        <w:pStyle w:val="ListingStandard"/>
      </w:pPr>
      <w:r>
        <w:t xml:space="preserve">    plt.subplot(2, 3, 5)</w:t>
      </w:r>
    </w:p>
    <w:p w14:paraId="43928A94" w14:textId="77777777" w:rsidR="00C3485B" w:rsidRDefault="00C3485B" w:rsidP="00C3485B">
      <w:pPr>
        <w:pStyle w:val="ListingStandard"/>
      </w:pPr>
      <w:r>
        <w:t xml:space="preserve">    </w:t>
      </w:r>
    </w:p>
    <w:p w14:paraId="67DB2748" w14:textId="77777777" w:rsidR="00C3485B" w:rsidRDefault="00C3485B" w:rsidP="00C3485B">
      <w:pPr>
        <w:pStyle w:val="ListingStandard"/>
      </w:pPr>
      <w:r>
        <w:t xml:space="preserve">    # Herzenzym-Daten für Boxplot vorbereiten</w:t>
      </w:r>
    </w:p>
    <w:p w14:paraId="5D7ED4FD" w14:textId="77777777" w:rsidR="00C3485B" w:rsidRDefault="00C3485B" w:rsidP="00C3485B">
      <w:pPr>
        <w:pStyle w:val="ListingStandard"/>
      </w:pPr>
      <w:r>
        <w:t xml:space="preserve">    enzym_data = []</w:t>
      </w:r>
    </w:p>
    <w:p w14:paraId="65BDD3F6" w14:textId="77777777" w:rsidR="00C3485B" w:rsidRDefault="00C3485B" w:rsidP="00C3485B">
      <w:pPr>
        <w:pStyle w:val="ListingStandard"/>
      </w:pPr>
      <w:r>
        <w:t xml:space="preserve">    for geschlecht in ['Weiblich', 'Männlich']:</w:t>
      </w:r>
    </w:p>
    <w:p w14:paraId="3E796D58" w14:textId="77777777" w:rsidR="00C3485B" w:rsidRDefault="00C3485B" w:rsidP="00C3485B">
      <w:pPr>
        <w:pStyle w:val="ListingStandard"/>
      </w:pPr>
      <w:r>
        <w:t xml:space="preserve">        geschlecht_filter = df['Geschlecht'] == geschlecht</w:t>
      </w:r>
    </w:p>
    <w:p w14:paraId="53648ECD" w14:textId="77777777" w:rsidR="00C3485B" w:rsidRDefault="00C3485B" w:rsidP="00C3485B">
      <w:pPr>
        <w:pStyle w:val="ListingStandard"/>
      </w:pPr>
      <w:r>
        <w:t xml:space="preserve">        for enzym_type, enzym_col in [('CK-MB', 'CK-MB'), ('Troponin', 'Troponin')]:</w:t>
      </w:r>
    </w:p>
    <w:p w14:paraId="53C73366" w14:textId="77777777" w:rsidR="00C3485B" w:rsidRDefault="00C3485B" w:rsidP="00C3485B">
      <w:pPr>
        <w:pStyle w:val="ListingStandard"/>
      </w:pPr>
      <w:r>
        <w:t xml:space="preserve">            for _, row in df[geschlecht_filter].iterrows():</w:t>
      </w:r>
    </w:p>
    <w:p w14:paraId="1C0BC399" w14:textId="77777777" w:rsidR="00C3485B" w:rsidRDefault="00C3485B" w:rsidP="00C3485B">
      <w:pPr>
        <w:pStyle w:val="ListingStandard"/>
      </w:pPr>
      <w:r>
        <w:t xml:space="preserve">                enzym_data.append({</w:t>
      </w:r>
    </w:p>
    <w:p w14:paraId="0A5B7B82" w14:textId="77777777" w:rsidR="00C3485B" w:rsidRDefault="00C3485B" w:rsidP="00C3485B">
      <w:pPr>
        <w:pStyle w:val="ListingStandard"/>
      </w:pPr>
      <w:r>
        <w:t xml:space="preserve">                    'Geschlecht': geschlecht,</w:t>
      </w:r>
    </w:p>
    <w:p w14:paraId="729DE32B" w14:textId="77777777" w:rsidR="00C3485B" w:rsidRDefault="00C3485B" w:rsidP="00C3485B">
      <w:pPr>
        <w:pStyle w:val="ListingStandard"/>
      </w:pPr>
      <w:r>
        <w:t xml:space="preserve">                    'Enzymtyp': enzym_type,</w:t>
      </w:r>
    </w:p>
    <w:p w14:paraId="2E20EAA0" w14:textId="77777777" w:rsidR="00C3485B" w:rsidRDefault="00C3485B" w:rsidP="00C3485B">
      <w:pPr>
        <w:pStyle w:val="ListingStandard"/>
      </w:pPr>
      <w:r>
        <w:t xml:space="preserve">                    'Wert': row[enzym_col]</w:t>
      </w:r>
    </w:p>
    <w:p w14:paraId="3FD5B54C" w14:textId="77777777" w:rsidR="00C3485B" w:rsidRDefault="00C3485B" w:rsidP="00C3485B">
      <w:pPr>
        <w:pStyle w:val="ListingStandard"/>
      </w:pPr>
      <w:r>
        <w:t xml:space="preserve">                })</w:t>
      </w:r>
    </w:p>
    <w:p w14:paraId="0498EECB" w14:textId="77777777" w:rsidR="00C3485B" w:rsidRDefault="00C3485B" w:rsidP="00C3485B">
      <w:pPr>
        <w:pStyle w:val="ListingStandard"/>
      </w:pPr>
      <w:r>
        <w:t xml:space="preserve">    </w:t>
      </w:r>
    </w:p>
    <w:p w14:paraId="7A0D8E7A" w14:textId="77777777" w:rsidR="00C3485B" w:rsidRDefault="00C3485B" w:rsidP="00C3485B">
      <w:pPr>
        <w:pStyle w:val="ListingStandard"/>
      </w:pPr>
      <w:r>
        <w:t xml:space="preserve">    enzym_df = pd.DataFrame(enzym_data)</w:t>
      </w:r>
    </w:p>
    <w:p w14:paraId="751FC904" w14:textId="77777777" w:rsidR="00C3485B" w:rsidRDefault="00C3485B" w:rsidP="00C3485B">
      <w:pPr>
        <w:pStyle w:val="ListingStandard"/>
      </w:pPr>
      <w:r>
        <w:t xml:space="preserve">    sns.boxplot(x='Geschlecht', y='Wert', hue='Enzymtyp', data=enzym_df)</w:t>
      </w:r>
    </w:p>
    <w:p w14:paraId="5F6F9177" w14:textId="77777777" w:rsidR="00C3485B" w:rsidRDefault="00C3485B" w:rsidP="00C3485B">
      <w:pPr>
        <w:pStyle w:val="ListingStandard"/>
      </w:pPr>
      <w:r>
        <w:t xml:space="preserve">    plt.title('Herzenzymverteilung')</w:t>
      </w:r>
    </w:p>
    <w:p w14:paraId="562C7B8A" w14:textId="77777777" w:rsidR="00C3485B" w:rsidRDefault="00C3485B" w:rsidP="00C3485B">
      <w:pPr>
        <w:pStyle w:val="ListingStandard"/>
      </w:pPr>
      <w:r>
        <w:t xml:space="preserve">    plt.ylabel('Enzymwert')</w:t>
      </w:r>
    </w:p>
    <w:p w14:paraId="038C39E6" w14:textId="77777777" w:rsidR="00C3485B" w:rsidRDefault="00C3485B" w:rsidP="00C3485B">
      <w:pPr>
        <w:pStyle w:val="ListingStandard"/>
      </w:pPr>
      <w:r>
        <w:t xml:space="preserve">    plt.legend(title='Enzymtyp')</w:t>
      </w:r>
    </w:p>
    <w:p w14:paraId="3595DB16" w14:textId="77777777" w:rsidR="00C3485B" w:rsidRDefault="00C3485B" w:rsidP="00C3485B">
      <w:pPr>
        <w:pStyle w:val="ListingStandard"/>
      </w:pPr>
      <w:r>
        <w:t xml:space="preserve">    </w:t>
      </w:r>
    </w:p>
    <w:p w14:paraId="5102AD1D" w14:textId="77777777" w:rsidR="00C3485B" w:rsidRDefault="00C3485B" w:rsidP="00C3485B">
      <w:pPr>
        <w:pStyle w:val="ListingStandard"/>
      </w:pPr>
      <w:r>
        <w:t xml:space="preserve">    # 6. Subplot: Risikostufen nach Geschlecht</w:t>
      </w:r>
    </w:p>
    <w:p w14:paraId="6EB80E5E" w14:textId="77777777" w:rsidR="00C3485B" w:rsidRDefault="00C3485B" w:rsidP="00C3485B">
      <w:pPr>
        <w:pStyle w:val="ListingStandard"/>
      </w:pPr>
      <w:r>
        <w:t xml:space="preserve">    plt.subplot(2, 3, 6)</w:t>
      </w:r>
    </w:p>
    <w:p w14:paraId="260C2E60" w14:textId="77777777" w:rsidR="00C3485B" w:rsidRDefault="00C3485B" w:rsidP="00C3485B">
      <w:pPr>
        <w:pStyle w:val="ListingStandard"/>
      </w:pPr>
      <w:r>
        <w:t xml:space="preserve">    risk_counts = df.groupby(['Geschlecht', 'Risk_Level']).size().unstack()</w:t>
      </w:r>
    </w:p>
    <w:p w14:paraId="3C5BE6E0" w14:textId="77777777" w:rsidR="00C3485B" w:rsidRDefault="00C3485B" w:rsidP="00C3485B">
      <w:pPr>
        <w:pStyle w:val="ListingStandard"/>
      </w:pPr>
      <w:r>
        <w:t xml:space="preserve">    </w:t>
      </w:r>
    </w:p>
    <w:p w14:paraId="2CB4FC96" w14:textId="77777777" w:rsidR="00C3485B" w:rsidRDefault="00C3485B" w:rsidP="00C3485B">
      <w:pPr>
        <w:pStyle w:val="ListingStandard"/>
      </w:pPr>
      <w:r>
        <w:t xml:space="preserve">    # Prozentualer Anteil berechnen</w:t>
      </w:r>
    </w:p>
    <w:p w14:paraId="364ADED5" w14:textId="77777777" w:rsidR="00C3485B" w:rsidRDefault="00C3485B" w:rsidP="00C3485B">
      <w:pPr>
        <w:pStyle w:val="ListingStandard"/>
      </w:pPr>
      <w:r>
        <w:t xml:space="preserve">    risk_perc = risk_counts.div(risk_counts.sum(axis=1), axis=0) * 100</w:t>
      </w:r>
    </w:p>
    <w:p w14:paraId="71537122" w14:textId="77777777" w:rsidR="00C3485B" w:rsidRDefault="00C3485B" w:rsidP="00C3485B">
      <w:pPr>
        <w:pStyle w:val="ListingStandard"/>
      </w:pPr>
      <w:r>
        <w:t xml:space="preserve">    </w:t>
      </w:r>
    </w:p>
    <w:p w14:paraId="29282ACD" w14:textId="77777777" w:rsidR="00C3485B" w:rsidRDefault="00C3485B" w:rsidP="00C3485B">
      <w:pPr>
        <w:pStyle w:val="ListingStandard"/>
      </w:pPr>
      <w:r>
        <w:t xml:space="preserve">    risk_perc.plot(kind='bar', stacked=True, colormap='viridis')</w:t>
      </w:r>
    </w:p>
    <w:p w14:paraId="04FEC149" w14:textId="77777777" w:rsidR="00C3485B" w:rsidRDefault="00C3485B" w:rsidP="00C3485B">
      <w:pPr>
        <w:pStyle w:val="ListingStandard"/>
      </w:pPr>
      <w:r>
        <w:t xml:space="preserve">    plt.title('Verteilung der Risikostufen')</w:t>
      </w:r>
    </w:p>
    <w:p w14:paraId="3C49B395" w14:textId="77777777" w:rsidR="00C3485B" w:rsidRDefault="00C3485B" w:rsidP="00C3485B">
      <w:pPr>
        <w:pStyle w:val="ListingStandard"/>
      </w:pPr>
      <w:r>
        <w:t xml:space="preserve">    plt.ylabel('Anteil in %')</w:t>
      </w:r>
    </w:p>
    <w:p w14:paraId="727B3F75" w14:textId="77777777" w:rsidR="00C3485B" w:rsidRDefault="00C3485B" w:rsidP="00C3485B">
      <w:pPr>
        <w:pStyle w:val="ListingStandard"/>
      </w:pPr>
      <w:r>
        <w:t xml:space="preserve">    plt.xlabel('Geschlecht')</w:t>
      </w:r>
    </w:p>
    <w:p w14:paraId="7D3E4DA8" w14:textId="77777777" w:rsidR="00C3485B" w:rsidRDefault="00C3485B" w:rsidP="00C3485B">
      <w:pPr>
        <w:pStyle w:val="ListingStandard"/>
      </w:pPr>
      <w:r>
        <w:lastRenderedPageBreak/>
        <w:t xml:space="preserve">    plt.legend(title='Risikostufe')</w:t>
      </w:r>
    </w:p>
    <w:p w14:paraId="5A362449" w14:textId="77777777" w:rsidR="00C3485B" w:rsidRDefault="00C3485B" w:rsidP="00C3485B">
      <w:pPr>
        <w:pStyle w:val="ListingStandard"/>
      </w:pPr>
      <w:r>
        <w:t xml:space="preserve">    </w:t>
      </w:r>
    </w:p>
    <w:p w14:paraId="6A1AE0E7" w14:textId="77777777" w:rsidR="00C3485B" w:rsidRDefault="00C3485B" w:rsidP="00C3485B">
      <w:pPr>
        <w:pStyle w:val="ListingStandard"/>
      </w:pPr>
      <w:r>
        <w:t xml:space="preserve">    # Layout optimieren und Grafik anzeigen</w:t>
      </w:r>
    </w:p>
    <w:p w14:paraId="2432FCB3" w14:textId="77777777" w:rsidR="00C3485B" w:rsidRDefault="00C3485B" w:rsidP="00C3485B">
      <w:pPr>
        <w:pStyle w:val="ListingStandard"/>
      </w:pPr>
      <w:r>
        <w:t xml:space="preserve">    plt.tight_layout(rect=[0, 0, 1, 0.96])</w:t>
      </w:r>
    </w:p>
    <w:p w14:paraId="53151F64" w14:textId="77777777" w:rsidR="00C3485B" w:rsidRDefault="00C3485B" w:rsidP="00C3485B">
      <w:pPr>
        <w:pStyle w:val="ListingStandard"/>
      </w:pPr>
      <w:r>
        <w:t xml:space="preserve">    plt.savefig('herzinfarkt_risiko_analyse.png', dpi=300)</w:t>
      </w:r>
    </w:p>
    <w:p w14:paraId="6C621A4A" w14:textId="77777777" w:rsidR="00C3485B" w:rsidRDefault="00C3485B" w:rsidP="00C3485B">
      <w:pPr>
        <w:pStyle w:val="ListingStandard"/>
      </w:pPr>
      <w:r>
        <w:t xml:space="preserve">    plt.show()</w:t>
      </w:r>
    </w:p>
    <w:p w14:paraId="0A97765B" w14:textId="77777777" w:rsidR="00C3485B" w:rsidRDefault="00C3485B" w:rsidP="00C3485B">
      <w:pPr>
        <w:pStyle w:val="ListingStandard"/>
      </w:pPr>
      <w:r>
        <w:t xml:space="preserve">    </w:t>
      </w:r>
    </w:p>
    <w:p w14:paraId="6FA44311" w14:textId="77777777" w:rsidR="00C3485B" w:rsidRDefault="00C3485B" w:rsidP="00C3485B">
      <w:pPr>
        <w:pStyle w:val="ListingStandard"/>
      </w:pPr>
      <w:r>
        <w:t xml:space="preserve">    # Statistische Zusammenfassung der Unterschiede</w:t>
      </w:r>
    </w:p>
    <w:p w14:paraId="0BADE45B" w14:textId="77777777" w:rsidR="00C3485B" w:rsidRDefault="00C3485B" w:rsidP="00C3485B">
      <w:pPr>
        <w:pStyle w:val="ListingStandard"/>
      </w:pPr>
      <w:r>
        <w:t xml:space="preserve">    print("\nStatistische Zusammenfassung nach Geschlecht:")</w:t>
      </w:r>
    </w:p>
    <w:p w14:paraId="291E303B" w14:textId="77777777" w:rsidR="00C3485B" w:rsidRDefault="00C3485B" w:rsidP="00C3485B">
      <w:pPr>
        <w:pStyle w:val="ListingStandard"/>
      </w:pPr>
      <w:r>
        <w:t xml:space="preserve">    for geschlecht, gruppe in df.groupby('Geschlecht'):</w:t>
      </w:r>
    </w:p>
    <w:p w14:paraId="062D119E" w14:textId="77777777" w:rsidR="00C3485B" w:rsidRDefault="00C3485B" w:rsidP="00C3485B">
      <w:pPr>
        <w:pStyle w:val="ListingStandard"/>
      </w:pPr>
      <w:r>
        <w:t xml:space="preserve">        print(f"\n{geschlecht}:")</w:t>
      </w:r>
    </w:p>
    <w:p w14:paraId="0A098722" w14:textId="77777777" w:rsidR="00C3485B" w:rsidRDefault="00C3485B" w:rsidP="00C3485B">
      <w:pPr>
        <w:pStyle w:val="ListingStandard"/>
      </w:pPr>
      <w:r>
        <w:t xml:space="preserve">        metriken = ['Age', 'Heart rate', 'Systolic blood pressure', </w:t>
      </w:r>
    </w:p>
    <w:p w14:paraId="2A91E7B0" w14:textId="77777777" w:rsidR="00C3485B" w:rsidRDefault="00C3485B" w:rsidP="00C3485B">
      <w:pPr>
        <w:pStyle w:val="ListingStandard"/>
      </w:pPr>
      <w:r>
        <w:t xml:space="preserve">                    'Diastolic blood pressure', 'Blood sugar', 'CK-MB', 'Troponin']</w:t>
      </w:r>
    </w:p>
    <w:p w14:paraId="3A721797" w14:textId="77777777" w:rsidR="00C3485B" w:rsidRDefault="00C3485B" w:rsidP="00C3485B">
      <w:pPr>
        <w:pStyle w:val="ListingStandard"/>
      </w:pPr>
      <w:r>
        <w:t xml:space="preserve">        for metrik in metriken:</w:t>
      </w:r>
    </w:p>
    <w:p w14:paraId="45FFCEBA" w14:textId="77777777" w:rsidR="00C3485B" w:rsidRDefault="00C3485B" w:rsidP="00C3485B">
      <w:pPr>
        <w:pStyle w:val="ListingStandard"/>
      </w:pPr>
      <w:r>
        <w:t xml:space="preserve">            mittelwert = gruppe[metrik].mean()</w:t>
      </w:r>
    </w:p>
    <w:p w14:paraId="01AA8B5E" w14:textId="77777777" w:rsidR="00C3485B" w:rsidRDefault="00C3485B" w:rsidP="00C3485B">
      <w:pPr>
        <w:pStyle w:val="ListingStandard"/>
      </w:pPr>
      <w:r>
        <w:t xml:space="preserve">            median = gruppe[metrik].median()</w:t>
      </w:r>
    </w:p>
    <w:p w14:paraId="06B147CE" w14:textId="77777777" w:rsidR="00C3485B" w:rsidRDefault="00C3485B" w:rsidP="00C3485B">
      <w:pPr>
        <w:pStyle w:val="ListingStandard"/>
      </w:pPr>
      <w:r>
        <w:t xml:space="preserve">            print(f"  {metrik}: Mittelwert={mittelwert:.2f}, Median={median:.2f}")</w:t>
      </w:r>
    </w:p>
    <w:p w14:paraId="5A1C5538" w14:textId="77777777" w:rsidR="00C3485B" w:rsidRDefault="00C3485B" w:rsidP="00C3485B">
      <w:pPr>
        <w:pStyle w:val="ListingStandard"/>
      </w:pPr>
    </w:p>
    <w:p w14:paraId="0BFE3CB3" w14:textId="77777777" w:rsidR="00C3485B" w:rsidRDefault="00C3485B" w:rsidP="00C3485B">
      <w:pPr>
        <w:pStyle w:val="ListingStandard"/>
      </w:pPr>
      <w:r>
        <w:t>if __name__ == "__main__":</w:t>
      </w:r>
    </w:p>
    <w:p w14:paraId="336B50C8" w14:textId="77777777" w:rsidR="00C3485B" w:rsidRDefault="00C3485B" w:rsidP="00C3485B">
      <w:pPr>
        <w:pStyle w:val="ListingStandard"/>
      </w:pPr>
      <w:r>
        <w:t xml:space="preserve">    analyse_herz_risiken()</w:t>
      </w:r>
    </w:p>
    <w:p w14:paraId="3706D383" w14:textId="77777777" w:rsidR="00C3485B" w:rsidRDefault="00C3485B" w:rsidP="00C3485B">
      <w:pPr>
        <w:pStyle w:val="ListingStandard"/>
      </w:pPr>
      <w:r>
        <w:t>```</w:t>
      </w:r>
    </w:p>
    <w:p w14:paraId="1BED0DAD" w14:textId="77777777" w:rsidR="00C3485B" w:rsidRDefault="00C3485B" w:rsidP="00C3485B">
      <w:pPr>
        <w:pStyle w:val="ListingStandard"/>
      </w:pPr>
    </w:p>
    <w:p w14:paraId="70326B74" w14:textId="77777777" w:rsidR="00C3485B" w:rsidRDefault="00C3485B" w:rsidP="00C3485B">
      <w:pPr>
        <w:pStyle w:val="ListingStandard"/>
      </w:pPr>
      <w:r>
        <w:t>Dieses Skript:</w:t>
      </w:r>
    </w:p>
    <w:p w14:paraId="59513787" w14:textId="77777777" w:rsidR="00C3485B" w:rsidRDefault="00C3485B" w:rsidP="00C3485B">
      <w:pPr>
        <w:pStyle w:val="ListingStandard"/>
      </w:pPr>
    </w:p>
    <w:p w14:paraId="1BCC0F96" w14:textId="77777777" w:rsidR="00C3485B" w:rsidRDefault="00C3485B" w:rsidP="00C3485B">
      <w:pPr>
        <w:pStyle w:val="ListingStandard"/>
      </w:pPr>
      <w:r>
        <w:t>1. Lädt die CSV-Datei und wandelt die Geschlechtscodierung (0/1) in lesbare Beschriftungen (Weiblich/Männlich) um</w:t>
      </w:r>
    </w:p>
    <w:p w14:paraId="7E7EA34A" w14:textId="77777777" w:rsidR="00C3485B" w:rsidRDefault="00C3485B" w:rsidP="00C3485B">
      <w:pPr>
        <w:pStyle w:val="ListingStandard"/>
      </w:pPr>
      <w:r>
        <w:t>2. Erstellt eine Visualisierung mit 6 Teilgrafiken, die verschiedene Aspekte vergleichen:</w:t>
      </w:r>
    </w:p>
    <w:p w14:paraId="5B4B37C1" w14:textId="77777777" w:rsidR="00C3485B" w:rsidRDefault="00C3485B" w:rsidP="00C3485B">
      <w:pPr>
        <w:pStyle w:val="ListingStandard"/>
      </w:pPr>
      <w:r>
        <w:t xml:space="preserve">   - Altersverteilung nach Geschlecht</w:t>
      </w:r>
    </w:p>
    <w:p w14:paraId="6FA6DA47" w14:textId="77777777" w:rsidR="00C3485B" w:rsidRDefault="00C3485B" w:rsidP="00C3485B">
      <w:pPr>
        <w:pStyle w:val="ListingStandard"/>
      </w:pPr>
      <w:r>
        <w:t xml:space="preserve">   - Herzfrequenzverteilung nach Geschlecht</w:t>
      </w:r>
    </w:p>
    <w:p w14:paraId="6F10B699" w14:textId="77777777" w:rsidR="00C3485B" w:rsidRDefault="00C3485B" w:rsidP="00C3485B">
      <w:pPr>
        <w:pStyle w:val="ListingStandard"/>
      </w:pPr>
      <w:r>
        <w:t xml:space="preserve">   - Blutdruckverteilung (systolisch und diastolisch) nach Geschlecht</w:t>
      </w:r>
    </w:p>
    <w:p w14:paraId="6F39FF7E" w14:textId="77777777" w:rsidR="00C3485B" w:rsidRDefault="00C3485B" w:rsidP="00C3485B">
      <w:pPr>
        <w:pStyle w:val="ListingStandard"/>
      </w:pPr>
      <w:r>
        <w:t xml:space="preserve">   - Blutzuckerverteilung nach Geschlecht</w:t>
      </w:r>
    </w:p>
    <w:p w14:paraId="1F0B84FA" w14:textId="77777777" w:rsidR="00C3485B" w:rsidRDefault="00C3485B" w:rsidP="00C3485B">
      <w:pPr>
        <w:pStyle w:val="ListingStandard"/>
      </w:pPr>
      <w:r>
        <w:t xml:space="preserve">   - Herzenzymverteilung (CK-MB und Troponin) nach Geschlecht</w:t>
      </w:r>
    </w:p>
    <w:p w14:paraId="17F93C92" w14:textId="77777777" w:rsidR="00C3485B" w:rsidRDefault="00C3485B" w:rsidP="00C3485B">
      <w:pPr>
        <w:pStyle w:val="ListingStandard"/>
      </w:pPr>
      <w:r>
        <w:t xml:space="preserve">   - Verteilung der Risikostufen nach Geschlecht (als gestapeltes Balkendiagramm)</w:t>
      </w:r>
    </w:p>
    <w:p w14:paraId="4F956708" w14:textId="77777777" w:rsidR="00C3485B" w:rsidRDefault="00C3485B" w:rsidP="00C3485B">
      <w:pPr>
        <w:pStyle w:val="ListingStandard"/>
      </w:pPr>
      <w:r>
        <w:t>3. Gibt eine statistische Zusammenfassung der wichtigsten Metriken im Terminal aus</w:t>
      </w:r>
    </w:p>
    <w:p w14:paraId="319E8E60" w14:textId="77777777" w:rsidR="00C3485B" w:rsidRDefault="00C3485B" w:rsidP="00C3485B">
      <w:pPr>
        <w:pStyle w:val="ListingStandard"/>
      </w:pPr>
    </w:p>
    <w:p w14:paraId="2AC8C501" w14:textId="77777777" w:rsidR="00C3485B" w:rsidRDefault="00C3485B" w:rsidP="00C3485B">
      <w:pPr>
        <w:pStyle w:val="ListingStandard"/>
      </w:pPr>
      <w:r>
        <w:t>Das Ergebnis wird als hochauflösende PNG-Datei gespeichert und gleichzeitig angezeigt. Alle Beschriftungen sind auf Deutsch, und die Visualisierungen sind in einem einzigen Fenster zusammengefasst.</w:t>
      </w:r>
    </w:p>
    <w:p w14:paraId="733A7FD1" w14:textId="77777777" w:rsidR="00C3485B" w:rsidRDefault="00C3485B" w:rsidP="00C3485B">
      <w:pPr>
        <w:pStyle w:val="ListingStandard"/>
      </w:pPr>
    </w:p>
    <w:p w14:paraId="71AAD59F" w14:textId="26466791" w:rsidR="00C3485B" w:rsidRDefault="00C3485B" w:rsidP="00C3485B">
      <w:pPr>
        <w:pStyle w:val="ListingStandard"/>
      </w:pPr>
      <w:r>
        <w:t>Möchtest du, dass ich den Code näher erläutere oder bestimmte Teile anpasse?</w:t>
      </w:r>
    </w:p>
    <w:p w14:paraId="78760292" w14:textId="77777777" w:rsidR="00C3485B" w:rsidRDefault="00C3485B" w:rsidP="00C3485B">
      <w:pPr>
        <w:pStyle w:val="ListingStandard"/>
      </w:pPr>
    </w:p>
    <w:p w14:paraId="55E1EFED" w14:textId="77777777" w:rsidR="00C3485B" w:rsidRDefault="00C3485B" w:rsidP="00C3485B">
      <w:pPr>
        <w:pStyle w:val="ListingStandard"/>
      </w:pPr>
    </w:p>
    <w:p w14:paraId="73EE6A7B" w14:textId="162498E1" w:rsidR="00632942" w:rsidRPr="00632942" w:rsidRDefault="00632942" w:rsidP="00C3485B">
      <w:pPr>
        <w:pStyle w:val="ListingStandard"/>
        <w:rPr>
          <w:rStyle w:val="ListingZeichenFett"/>
        </w:rPr>
      </w:pPr>
      <w:r w:rsidRPr="00632942">
        <w:rPr>
          <w:rStyle w:val="ListingZeichenFett"/>
        </w:rPr>
        <w:t>Erstelle mir ein einfaches Liniendiagramm für ein Beispiel deiner Wahl mit Matplotlib.</w:t>
      </w:r>
    </w:p>
    <w:p w14:paraId="304569F1" w14:textId="77777777" w:rsidR="00632942" w:rsidRDefault="00632942" w:rsidP="00C3485B">
      <w:pPr>
        <w:pStyle w:val="ListingStandard"/>
      </w:pPr>
    </w:p>
    <w:p w14:paraId="3D62F0B0" w14:textId="77777777" w:rsidR="00632942" w:rsidRDefault="00632942" w:rsidP="00C3485B">
      <w:pPr>
        <w:pStyle w:val="ListingStandard"/>
      </w:pPr>
    </w:p>
    <w:p w14:paraId="152B13D0" w14:textId="061F909E" w:rsidR="007E70F3" w:rsidRPr="007E70F3" w:rsidRDefault="007E70F3" w:rsidP="00C3485B">
      <w:pPr>
        <w:pStyle w:val="ListingStandard"/>
        <w:rPr>
          <w:rStyle w:val="ListingZeichenFett"/>
        </w:rPr>
      </w:pPr>
      <w:r w:rsidRPr="007E70F3">
        <w:rPr>
          <w:rStyle w:val="ListingZeichenFett"/>
        </w:rPr>
        <w:t>Erstelle mir ein einfaches Beispiel, das die Fähigkeiten der Bibliothek Seaborn demonstriert.</w:t>
      </w:r>
    </w:p>
    <w:p w14:paraId="691F3A28" w14:textId="77777777" w:rsidR="007E70F3" w:rsidRDefault="007E70F3" w:rsidP="00C3485B">
      <w:pPr>
        <w:pStyle w:val="ListingStandard"/>
      </w:pPr>
    </w:p>
    <w:p w14:paraId="1F8174D3" w14:textId="77777777" w:rsidR="007E70F3" w:rsidRDefault="007E70F3" w:rsidP="00C3485B">
      <w:pPr>
        <w:pStyle w:val="ListingStandard"/>
      </w:pPr>
    </w:p>
    <w:p w14:paraId="6D8DB465" w14:textId="0D1802BB" w:rsidR="007E70F3" w:rsidRPr="007E70F3" w:rsidRDefault="007E70F3" w:rsidP="00C3485B">
      <w:pPr>
        <w:pStyle w:val="ListingStandard"/>
        <w:rPr>
          <w:rStyle w:val="ListingZeichenFett"/>
        </w:rPr>
      </w:pPr>
      <w:r w:rsidRPr="007E70F3">
        <w:rPr>
          <w:rStyle w:val="ListingZeichenFett"/>
        </w:rPr>
        <w:t>Erstelle mir ein anschauliches Beispiel, das die Fähigkeiten der Bibliothek Plotly demonstriert.</w:t>
      </w:r>
    </w:p>
    <w:p w14:paraId="042CEF42" w14:textId="77777777" w:rsidR="007E70F3" w:rsidRDefault="007E70F3" w:rsidP="00C3485B">
      <w:pPr>
        <w:pStyle w:val="ListingStandard"/>
      </w:pPr>
    </w:p>
    <w:p w14:paraId="1399DD3E" w14:textId="77777777" w:rsidR="007E70F3" w:rsidRDefault="007E70F3" w:rsidP="00C3485B">
      <w:pPr>
        <w:pStyle w:val="ListingStandard"/>
      </w:pPr>
    </w:p>
    <w:p w14:paraId="3ABF88D9" w14:textId="3F2245C3" w:rsidR="00EC422F" w:rsidRDefault="001F483F" w:rsidP="00C3485B">
      <w:pPr>
        <w:pStyle w:val="ListingStandard"/>
        <w:rPr>
          <w:rStyle w:val="ListingZeichenFett"/>
        </w:rPr>
      </w:pPr>
      <w:r w:rsidRPr="008122A8">
        <w:rPr>
          <w:b/>
          <w:sz w:val="18"/>
          <w:shd w:val="clear" w:color="auto" w:fill="F2F2F2" w:themeFill="background1" w:themeFillShade="F2"/>
        </w:rPr>
        <w:t xml:space="preserve">Ich möchte eine Solarertragsvorhersage für meine PV-Anlage in Python programmieren, die Informationen über die zu erwartende Energiemenge an meinem geografischen Standort liefert. Ich weiß noch nicht genau, wie ich vorgehen soll. Kannst du mir Tipps geben? Bitte gib mir noch keinen konkreten Code. </w:t>
      </w:r>
      <w:r>
        <w:rPr>
          <w:b/>
          <w:sz w:val="18"/>
          <w:shd w:val="clear" w:color="auto" w:fill="F2F2F2" w:themeFill="background1" w:themeFillShade="F2"/>
        </w:rPr>
        <w:t>Und b</w:t>
      </w:r>
      <w:r w:rsidRPr="008122A8">
        <w:rPr>
          <w:b/>
          <w:sz w:val="18"/>
          <w:shd w:val="clear" w:color="auto" w:fill="F2F2F2" w:themeFill="background1" w:themeFillShade="F2"/>
        </w:rPr>
        <w:t>itte nicht zu kompliziert, ich bin Programmieranfänger.</w:t>
      </w:r>
      <w:r w:rsidR="00EC422F">
        <w:rPr>
          <w:rStyle w:val="ListingZeichenFett"/>
        </w:rPr>
        <w:t xml:space="preserve"> </w:t>
      </w:r>
    </w:p>
    <w:p w14:paraId="37485BAF" w14:textId="77777777" w:rsidR="00EC422F" w:rsidRDefault="00EC422F" w:rsidP="00C3485B">
      <w:pPr>
        <w:pStyle w:val="ListingStandard"/>
        <w:rPr>
          <w:rStyle w:val="ListingZeichenFett"/>
        </w:rPr>
      </w:pPr>
    </w:p>
    <w:p w14:paraId="2C80FE47" w14:textId="77777777" w:rsidR="001F483F" w:rsidRDefault="001F483F" w:rsidP="001F483F">
      <w:pPr>
        <w:pStyle w:val="ListingStandard"/>
      </w:pPr>
      <w:r>
        <w:t>Hier sind einige Tipps für deine Solarertragsvorhersage, die für einen Programmieranfänger gut umsetzbar sind:</w:t>
      </w:r>
    </w:p>
    <w:p w14:paraId="6BA7A283" w14:textId="77777777" w:rsidR="001F483F" w:rsidRDefault="001F483F" w:rsidP="001F483F">
      <w:pPr>
        <w:pStyle w:val="ListingStandard"/>
      </w:pPr>
    </w:p>
    <w:p w14:paraId="191268B0" w14:textId="77777777" w:rsidR="001F483F" w:rsidRDefault="001F483F" w:rsidP="001F483F">
      <w:pPr>
        <w:pStyle w:val="ListingStandard"/>
      </w:pPr>
      <w:r>
        <w:t>**Grundlegende Herangehensweise:**</w:t>
      </w:r>
    </w:p>
    <w:p w14:paraId="7246ED65" w14:textId="77777777" w:rsidR="001F483F" w:rsidRDefault="001F483F" w:rsidP="001F483F">
      <w:pPr>
        <w:pStyle w:val="ListingStandard"/>
      </w:pPr>
    </w:p>
    <w:p w14:paraId="260E2425" w14:textId="77777777" w:rsidR="001F483F" w:rsidRDefault="001F483F" w:rsidP="001F483F">
      <w:pPr>
        <w:pStyle w:val="ListingStandard"/>
      </w:pPr>
      <w:r>
        <w:t>Starte mit den wichtigsten Faktoren: Sonnenstunden, Bewölkung und die Leistung deiner PV-Anlage. Du musst nicht sofort alle komplexen Berechnungen implementieren.</w:t>
      </w:r>
    </w:p>
    <w:p w14:paraId="078D5ADD" w14:textId="77777777" w:rsidR="001F483F" w:rsidRDefault="001F483F" w:rsidP="001F483F">
      <w:pPr>
        <w:pStyle w:val="ListingStandard"/>
      </w:pPr>
    </w:p>
    <w:p w14:paraId="54E38555" w14:textId="77777777" w:rsidR="001F483F" w:rsidRDefault="001F483F" w:rsidP="001F483F">
      <w:pPr>
        <w:pStyle w:val="ListingStandard"/>
      </w:pPr>
      <w:r>
        <w:t>**Datenquellen für Wetterdaten:**</w:t>
      </w:r>
    </w:p>
    <w:p w14:paraId="377EFECC" w14:textId="77777777" w:rsidR="001F483F" w:rsidRDefault="001F483F" w:rsidP="001F483F">
      <w:pPr>
        <w:pStyle w:val="ListingStandard"/>
      </w:pPr>
    </w:p>
    <w:p w14:paraId="1E01A7B0" w14:textId="77777777" w:rsidR="001F483F" w:rsidRDefault="001F483F" w:rsidP="001F483F">
      <w:pPr>
        <w:pStyle w:val="ListingStandard"/>
      </w:pPr>
      <w:r>
        <w:lastRenderedPageBreak/>
        <w:t>OpenWeatherMap ist sehr anfängerfreundlich - du bekommst kostenlos Wetterdaten inklusive Sonnenstunden und Bewölkungsgrad. Die haben eine einfache API, die gut dokumentiert ist.</w:t>
      </w:r>
    </w:p>
    <w:p w14:paraId="408ABAAB" w14:textId="77777777" w:rsidR="001F483F" w:rsidRDefault="001F483F" w:rsidP="001F483F">
      <w:pPr>
        <w:pStyle w:val="ListingStandard"/>
      </w:pPr>
    </w:p>
    <w:p w14:paraId="252800A6" w14:textId="77777777" w:rsidR="001F483F" w:rsidRDefault="001F483F" w:rsidP="001F483F">
      <w:pPr>
        <w:pStyle w:val="ListingStandard"/>
      </w:pPr>
      <w:r>
        <w:t>**Schrittweise Entwicklung:**</w:t>
      </w:r>
    </w:p>
    <w:p w14:paraId="0AADA192" w14:textId="77777777" w:rsidR="001F483F" w:rsidRDefault="001F483F" w:rsidP="001F483F">
      <w:pPr>
        <w:pStyle w:val="ListingStandard"/>
      </w:pPr>
    </w:p>
    <w:p w14:paraId="421C1988" w14:textId="77777777" w:rsidR="001F483F" w:rsidRDefault="001F483F" w:rsidP="001F483F">
      <w:pPr>
        <w:pStyle w:val="ListingStandard"/>
      </w:pPr>
      <w:r>
        <w:t>1. Beginne damit, aktuelle Wetterdaten für deinen Ort abzurufen</w:t>
      </w:r>
    </w:p>
    <w:p w14:paraId="4B0C58C9" w14:textId="77777777" w:rsidR="001F483F" w:rsidRDefault="001F483F" w:rsidP="001F483F">
      <w:pPr>
        <w:pStyle w:val="ListingStandard"/>
      </w:pPr>
      <w:r>
        <w:t xml:space="preserve">2. Verwende einfache Formeln, um aus Sonnenstunden und Bewölkung einen groben Ertrag zu schätzen  </w:t>
      </w:r>
    </w:p>
    <w:p w14:paraId="33B703D1" w14:textId="77777777" w:rsidR="001F483F" w:rsidRDefault="001F483F" w:rsidP="001F483F">
      <w:pPr>
        <w:pStyle w:val="ListingStandard"/>
      </w:pPr>
      <w:r>
        <w:t>3. Später kannst du verfeinern mit Faktoren wie Jahreszeit, Anlagenausrichtung oder Verschattung</w:t>
      </w:r>
    </w:p>
    <w:p w14:paraId="0F1A38E1" w14:textId="77777777" w:rsidR="001F483F" w:rsidRDefault="001F483F" w:rsidP="001F483F">
      <w:pPr>
        <w:pStyle w:val="ListingStandard"/>
      </w:pPr>
    </w:p>
    <w:p w14:paraId="7C04BBF1" w14:textId="77777777" w:rsidR="001F483F" w:rsidRDefault="001F483F" w:rsidP="001F483F">
      <w:pPr>
        <w:pStyle w:val="ListingStandard"/>
      </w:pPr>
      <w:r>
        <w:t>**Benötigte Informationen über deine Anlage:**</w:t>
      </w:r>
    </w:p>
    <w:p w14:paraId="5CAB1332" w14:textId="77777777" w:rsidR="001F483F" w:rsidRDefault="001F483F" w:rsidP="001F483F">
      <w:pPr>
        <w:pStyle w:val="ListingStandard"/>
      </w:pPr>
    </w:p>
    <w:p w14:paraId="2A0C4EBD" w14:textId="77777777" w:rsidR="001F483F" w:rsidRDefault="001F483F" w:rsidP="001F483F">
      <w:pPr>
        <w:pStyle w:val="ListingStandard"/>
      </w:pPr>
      <w:r>
        <w:t>Du brauchst die Nennleistung deiner PV-Anlage (in kWp), die Ausrichtung (Süd, Südwest etc.) und den Neigungswinkel der Module. Diese Werte fließen in die Berechnung ein.</w:t>
      </w:r>
    </w:p>
    <w:p w14:paraId="35357FE1" w14:textId="77777777" w:rsidR="001F483F" w:rsidRDefault="001F483F" w:rsidP="001F483F">
      <w:pPr>
        <w:pStyle w:val="ListingStandard"/>
      </w:pPr>
    </w:p>
    <w:p w14:paraId="60779EB2" w14:textId="77777777" w:rsidR="001F483F" w:rsidRDefault="001F483F" w:rsidP="001F483F">
      <w:pPr>
        <w:pStyle w:val="ListingStandard"/>
      </w:pPr>
      <w:r>
        <w:t>**Python-Bibliotheken:**</w:t>
      </w:r>
    </w:p>
    <w:p w14:paraId="68100933" w14:textId="77777777" w:rsidR="001F483F" w:rsidRDefault="001F483F" w:rsidP="001F483F">
      <w:pPr>
        <w:pStyle w:val="ListingStandard"/>
      </w:pPr>
    </w:p>
    <w:p w14:paraId="4A3DD101" w14:textId="77777777" w:rsidR="001F483F" w:rsidRDefault="001F483F" w:rsidP="001F483F">
      <w:pPr>
        <w:pStyle w:val="ListingStandard"/>
      </w:pPr>
      <w:r>
        <w:t>Für den Anfang reichen `requests` für API-Aufrufe und eventuell `datetime` für Zeitberechnungen. Später könntest du `pandas` für Datenverarbeitung hinzunehmen.</w:t>
      </w:r>
    </w:p>
    <w:p w14:paraId="4087E749" w14:textId="77777777" w:rsidR="001F483F" w:rsidRDefault="001F483F" w:rsidP="001F483F">
      <w:pPr>
        <w:pStyle w:val="ListingStandard"/>
      </w:pPr>
    </w:p>
    <w:p w14:paraId="38C09FC8" w14:textId="77777777" w:rsidR="001F483F" w:rsidRDefault="001F483F" w:rsidP="001F483F">
      <w:pPr>
        <w:pStyle w:val="ListingStandard"/>
      </w:pPr>
      <w:r>
        <w:t>**Realistische Erwartungen:**</w:t>
      </w:r>
    </w:p>
    <w:p w14:paraId="50BE8157" w14:textId="77777777" w:rsidR="001F483F" w:rsidRDefault="001F483F" w:rsidP="001F483F">
      <w:pPr>
        <w:pStyle w:val="ListingStandard"/>
      </w:pPr>
    </w:p>
    <w:p w14:paraId="3774BD99" w14:textId="77777777" w:rsidR="001F483F" w:rsidRDefault="001F483F" w:rsidP="001F483F">
      <w:pPr>
        <w:pStyle w:val="ListingStandard"/>
      </w:pPr>
      <w:r>
        <w:t>Eine erste Version wird nicht perfekt genau sein - das ist völlig normal. Wichtig ist, dass du mit einfachen Berechnungen anfängst und dann schrittweise verbesserst.</w:t>
      </w:r>
    </w:p>
    <w:p w14:paraId="149A6C01" w14:textId="77777777" w:rsidR="001F483F" w:rsidRDefault="001F483F" w:rsidP="001F483F">
      <w:pPr>
        <w:pStyle w:val="ListingStandard"/>
      </w:pPr>
    </w:p>
    <w:p w14:paraId="4B3BA184" w14:textId="032E188A" w:rsidR="00EC422F" w:rsidRDefault="001F483F" w:rsidP="001F483F">
      <w:pPr>
        <w:pStyle w:val="ListingStandard"/>
      </w:pPr>
      <w:r>
        <w:t>Hast du schon Informationen über deine PV-Anlage gesammelt oder möchtest du zuerst mit der Wetterdaten-Beschaffung beginnen?</w:t>
      </w:r>
    </w:p>
    <w:p w14:paraId="479307F0" w14:textId="77777777" w:rsidR="001F483F" w:rsidRDefault="001F483F" w:rsidP="00FA1FA1">
      <w:pPr>
        <w:pStyle w:val="ListingStandard"/>
      </w:pPr>
    </w:p>
    <w:p w14:paraId="401AC4F1" w14:textId="77777777" w:rsidR="001F483F" w:rsidRDefault="001F483F" w:rsidP="00FA1FA1">
      <w:pPr>
        <w:pStyle w:val="ListingStandard"/>
      </w:pPr>
    </w:p>
    <w:p w14:paraId="315D165F" w14:textId="0E426B78" w:rsidR="001F483F" w:rsidRDefault="001F483F" w:rsidP="00FA1FA1">
      <w:pPr>
        <w:pStyle w:val="ListingStandard"/>
        <w:rPr>
          <w:rStyle w:val="ListingZeichenFett"/>
        </w:rPr>
      </w:pPr>
      <w:r w:rsidRPr="00612784">
        <w:rPr>
          <w:rStyle w:val="ListingZeichenFett"/>
        </w:rPr>
        <w:t>Ich möchte mit der Beschaffung von Wetterdaten beginnen. Erkläre mir, wie ich die für den Solarertrag relevanten Wetterdaten von OpenWeatherMap über die API mit Hilfe eines Python-Skripts beziehen kann. Die Anlage befindet sich in Bad Sachsa im Südharz.</w:t>
      </w:r>
    </w:p>
    <w:p w14:paraId="29CA108F" w14:textId="77777777" w:rsidR="001F483F" w:rsidRDefault="001F483F" w:rsidP="00FA1FA1">
      <w:pPr>
        <w:pStyle w:val="ListingStandard"/>
        <w:rPr>
          <w:rStyle w:val="ListingZeichenFett"/>
        </w:rPr>
      </w:pPr>
    </w:p>
    <w:p w14:paraId="3AC5FBDA" w14:textId="77777777" w:rsidR="004F6522" w:rsidRDefault="004F6522" w:rsidP="004F6522">
      <w:pPr>
        <w:pStyle w:val="ListingStandard"/>
      </w:pPr>
      <w:r>
        <w:lastRenderedPageBreak/>
        <w:t>Hier erkläre ich dir, wie du die relevanten Wetterdaten für deine Solarertragsvorhersage von OpenWeatherMap beziehen kannst:</w:t>
      </w:r>
    </w:p>
    <w:p w14:paraId="585BAE57" w14:textId="77777777" w:rsidR="004F6522" w:rsidRDefault="004F6522" w:rsidP="004F6522">
      <w:pPr>
        <w:pStyle w:val="ListingStandard"/>
      </w:pPr>
    </w:p>
    <w:p w14:paraId="503C18C5" w14:textId="77777777" w:rsidR="004F6522" w:rsidRDefault="004F6522" w:rsidP="004F6522">
      <w:pPr>
        <w:pStyle w:val="ListingStandard"/>
      </w:pPr>
      <w:r>
        <w:t>**1. API-Schlüssel besorgen:**</w:t>
      </w:r>
    </w:p>
    <w:p w14:paraId="2C8F1D40" w14:textId="77777777" w:rsidR="004F6522" w:rsidRDefault="004F6522" w:rsidP="004F6522">
      <w:pPr>
        <w:pStyle w:val="ListingStandard"/>
      </w:pPr>
      <w:r>
        <w:t>Gehe auf openweathermap.org und erstelle einen kostenlosen Account. Du bekommst dann einen API-Schlüssel, den du für alle Anfragen brauchst.</w:t>
      </w:r>
    </w:p>
    <w:p w14:paraId="0961F85F" w14:textId="77777777" w:rsidR="004F6522" w:rsidRDefault="004F6522" w:rsidP="004F6522">
      <w:pPr>
        <w:pStyle w:val="ListingStandard"/>
      </w:pPr>
    </w:p>
    <w:p w14:paraId="0E81F901" w14:textId="77777777" w:rsidR="004F6522" w:rsidRDefault="004F6522" w:rsidP="004F6522">
      <w:pPr>
        <w:pStyle w:val="ListingStandard"/>
      </w:pPr>
      <w:r>
        <w:t>**2. Relevante Wetterdaten für Solarertrag:**</w:t>
      </w:r>
    </w:p>
    <w:p w14:paraId="2B3A6073" w14:textId="77777777" w:rsidR="004F6522" w:rsidRDefault="004F6522" w:rsidP="004F6522">
      <w:pPr>
        <w:pStyle w:val="ListingStandard"/>
      </w:pPr>
      <w:r>
        <w:t>- **Sonnenstunden** (sunshine duration) - direkt relevant für den Ertrag</w:t>
      </w:r>
    </w:p>
    <w:p w14:paraId="7992E162" w14:textId="77777777" w:rsidR="004F6522" w:rsidRDefault="004F6522" w:rsidP="004F6522">
      <w:pPr>
        <w:pStyle w:val="ListingStandard"/>
      </w:pPr>
      <w:r>
        <w:t>- **Bewölkungsgrad** (cloud coverage) - beeinflusst wie viel Sonnenlicht ankommt</w:t>
      </w:r>
    </w:p>
    <w:p w14:paraId="12DD62FE" w14:textId="77777777" w:rsidR="004F6522" w:rsidRDefault="004F6522" w:rsidP="004F6522">
      <w:pPr>
        <w:pStyle w:val="ListingStandard"/>
      </w:pPr>
      <w:r>
        <w:t>- **Temperatur** - PV-Module arbeiten bei kühleren Temperaturen effizienter</w:t>
      </w:r>
    </w:p>
    <w:p w14:paraId="522B5D73" w14:textId="77777777" w:rsidR="004F6522" w:rsidRDefault="004F6522" w:rsidP="004F6522">
      <w:pPr>
        <w:pStyle w:val="ListingStandard"/>
      </w:pPr>
      <w:r>
        <w:t>- **UV-Index** - zeigt die Intensität der Sonnenstrahlung</w:t>
      </w:r>
    </w:p>
    <w:p w14:paraId="64ACE0F0" w14:textId="77777777" w:rsidR="004F6522" w:rsidRDefault="004F6522" w:rsidP="004F6522">
      <w:pPr>
        <w:pStyle w:val="ListingStandard"/>
      </w:pPr>
      <w:r>
        <w:t>- **Niederschlag** - kann Module verschmutzen oder reinigen</w:t>
      </w:r>
    </w:p>
    <w:p w14:paraId="573E410F" w14:textId="77777777" w:rsidR="004F6522" w:rsidRDefault="004F6522" w:rsidP="004F6522">
      <w:pPr>
        <w:pStyle w:val="ListingStandard"/>
      </w:pPr>
    </w:p>
    <w:p w14:paraId="0A52CF8B" w14:textId="77777777" w:rsidR="004F6522" w:rsidRDefault="004F6522" w:rsidP="004F6522">
      <w:pPr>
        <w:pStyle w:val="ListingStandard"/>
      </w:pPr>
      <w:r>
        <w:t>**3. OpenWeatherMap API-Endpunkte:**</w:t>
      </w:r>
    </w:p>
    <w:p w14:paraId="25F0BAF9" w14:textId="77777777" w:rsidR="004F6522" w:rsidRDefault="004F6522" w:rsidP="004F6522">
      <w:pPr>
        <w:pStyle w:val="ListingStandard"/>
      </w:pPr>
      <w:r>
        <w:t>Für aktuelle Daten: "Current Weather Data API"</w:t>
      </w:r>
    </w:p>
    <w:p w14:paraId="1F41B422" w14:textId="77777777" w:rsidR="004F6522" w:rsidRDefault="004F6522" w:rsidP="004F6522">
      <w:pPr>
        <w:pStyle w:val="ListingStandard"/>
      </w:pPr>
      <w:r>
        <w:t>Für Vorhersagen: "5 Day / 3 Hour Forecast API" (kostenlos) oder "16 Day Daily Forecast" (kostenpflichtig)</w:t>
      </w:r>
    </w:p>
    <w:p w14:paraId="36A82F61" w14:textId="77777777" w:rsidR="004F6522" w:rsidRDefault="004F6522" w:rsidP="004F6522">
      <w:pPr>
        <w:pStyle w:val="ListingStandard"/>
      </w:pPr>
    </w:p>
    <w:p w14:paraId="6D2E6A76" w14:textId="77777777" w:rsidR="004F6522" w:rsidRDefault="004F6522" w:rsidP="004F6522">
      <w:pPr>
        <w:pStyle w:val="ListingStandard"/>
      </w:pPr>
      <w:r>
        <w:t>**4. Koordinaten für Bad Sachsa:**</w:t>
      </w:r>
    </w:p>
    <w:p w14:paraId="28B722FC" w14:textId="77777777" w:rsidR="004F6522" w:rsidRDefault="004F6522" w:rsidP="004F6522">
      <w:pPr>
        <w:pStyle w:val="ListingStandard"/>
      </w:pPr>
      <w:r>
        <w:t>Breitengrad: 51.6</w:t>
      </w:r>
    </w:p>
    <w:p w14:paraId="14C5E99A" w14:textId="77777777" w:rsidR="004F6522" w:rsidRDefault="004F6522" w:rsidP="004F6522">
      <w:pPr>
        <w:pStyle w:val="ListingStandard"/>
      </w:pPr>
      <w:r>
        <w:t>Längengrad: 10.55</w:t>
      </w:r>
    </w:p>
    <w:p w14:paraId="079F7A70" w14:textId="77777777" w:rsidR="004F6522" w:rsidRDefault="004F6522" w:rsidP="004F6522">
      <w:pPr>
        <w:pStyle w:val="ListingStandard"/>
      </w:pPr>
    </w:p>
    <w:p w14:paraId="0C28C4BA" w14:textId="77777777" w:rsidR="004F6522" w:rsidRDefault="004F6522" w:rsidP="004F6522">
      <w:pPr>
        <w:pStyle w:val="ListingStandard"/>
      </w:pPr>
      <w:r>
        <w:t>**5. Wichtige Parameter in der API-Antwort:**</w:t>
      </w:r>
    </w:p>
    <w:p w14:paraId="130FC33A" w14:textId="77777777" w:rsidR="004F6522" w:rsidRDefault="004F6522" w:rsidP="004F6522">
      <w:pPr>
        <w:pStyle w:val="ListingStandard"/>
      </w:pPr>
      <w:r>
        <w:t>- `clouds.all` - Bewölkungsgrad in Prozent</w:t>
      </w:r>
    </w:p>
    <w:p w14:paraId="5EC14FA0" w14:textId="77777777" w:rsidR="004F6522" w:rsidRDefault="004F6522" w:rsidP="004F6522">
      <w:pPr>
        <w:pStyle w:val="ListingStandard"/>
      </w:pPr>
      <w:r>
        <w:t>- `main.temp` - Temperatur</w:t>
      </w:r>
    </w:p>
    <w:p w14:paraId="391898DF" w14:textId="77777777" w:rsidR="004F6522" w:rsidRDefault="004F6522" w:rsidP="004F6522">
      <w:pPr>
        <w:pStyle w:val="ListingStandard"/>
      </w:pPr>
      <w:r>
        <w:t>- `weather[0].main` - Wetterhauptbeschreibung (Clear, Clouds, Rain etc.)</w:t>
      </w:r>
    </w:p>
    <w:p w14:paraId="7FAD847D" w14:textId="77777777" w:rsidR="004F6522" w:rsidRDefault="004F6522" w:rsidP="004F6522">
      <w:pPr>
        <w:pStyle w:val="ListingStandard"/>
      </w:pPr>
      <w:r>
        <w:t>- `uvi` - UV-Index (nur in manchen APIs verfügbar)</w:t>
      </w:r>
    </w:p>
    <w:p w14:paraId="3EC0BBAD" w14:textId="77777777" w:rsidR="004F6522" w:rsidRDefault="004F6522" w:rsidP="004F6522">
      <w:pPr>
        <w:pStyle w:val="ListingStandard"/>
      </w:pPr>
    </w:p>
    <w:p w14:paraId="02ECB6E4" w14:textId="77777777" w:rsidR="004F6522" w:rsidRDefault="004F6522" w:rsidP="004F6522">
      <w:pPr>
        <w:pStyle w:val="ListingStandard"/>
      </w:pPr>
      <w:r>
        <w:t>**6. Vorgehen:**</w:t>
      </w:r>
    </w:p>
    <w:p w14:paraId="4E30F08A" w14:textId="77777777" w:rsidR="004F6522" w:rsidRDefault="004F6522" w:rsidP="004F6522">
      <w:pPr>
        <w:pStyle w:val="ListingStandard"/>
      </w:pPr>
      <w:r>
        <w:t>Du sendest HTTP-GET-Anfragen an die OpenWeatherMap-URLs mit deinen Koordinaten und dem API-Schlüssel. Die Antwort kommt im JSON-Format zurück, das du dann in Python verarbeiten kannst.</w:t>
      </w:r>
    </w:p>
    <w:p w14:paraId="4688C250" w14:textId="77777777" w:rsidR="004F6522" w:rsidRDefault="004F6522" w:rsidP="004F6522">
      <w:pPr>
        <w:pStyle w:val="ListingStandard"/>
      </w:pPr>
    </w:p>
    <w:p w14:paraId="0793624A" w14:textId="77777777" w:rsidR="004F6522" w:rsidRDefault="004F6522" w:rsidP="004F6522">
      <w:pPr>
        <w:pStyle w:val="ListingStandard"/>
      </w:pPr>
      <w:r>
        <w:t>**7. Rate Limits beachten:**</w:t>
      </w:r>
    </w:p>
    <w:p w14:paraId="3C2E6196" w14:textId="77777777" w:rsidR="004F6522" w:rsidRDefault="004F6522" w:rsidP="004F6522">
      <w:pPr>
        <w:pStyle w:val="ListingStandard"/>
      </w:pPr>
      <w:r>
        <w:t>Der kostenlose Plan erlaubt 1000 Anfragen pro Tag - das reicht für den Anfang völlig aus.</w:t>
      </w:r>
    </w:p>
    <w:p w14:paraId="5A6293E1" w14:textId="77777777" w:rsidR="004F6522" w:rsidRDefault="004F6522" w:rsidP="004F6522">
      <w:pPr>
        <w:pStyle w:val="ListingStandard"/>
      </w:pPr>
    </w:p>
    <w:p w14:paraId="756F6DCD" w14:textId="12CFF728" w:rsidR="001F483F" w:rsidRDefault="004F6522" w:rsidP="004F6522">
      <w:pPr>
        <w:pStyle w:val="ListingStandard"/>
      </w:pPr>
      <w:r>
        <w:lastRenderedPageBreak/>
        <w:t>Möchtest du als nächstes den konkreten Code sehen, oder hast du noch Fragen zur API-Struktur?</w:t>
      </w:r>
    </w:p>
    <w:p w14:paraId="5F080CAD" w14:textId="77777777" w:rsidR="001F483F" w:rsidRDefault="001F483F" w:rsidP="00FA1FA1">
      <w:pPr>
        <w:pStyle w:val="ListingStandard"/>
      </w:pPr>
    </w:p>
    <w:p w14:paraId="6071C5F7" w14:textId="38B2E9B7" w:rsidR="0008731E" w:rsidRDefault="00C03C9F" w:rsidP="0008731E">
      <w:pPr>
        <w:pStyle w:val="ListingStandard"/>
      </w:pPr>
      <w:r>
        <w:rPr>
          <w:rStyle w:val="ListingZeichenFett"/>
        </w:rPr>
        <w:t>Zeige mir den konkreten Code. Ich möchte zunächst, dass du mir die aktuellen Werte für meinen Standort über eine Python-Konsolenanwendung anzeigst.</w:t>
      </w:r>
    </w:p>
    <w:p w14:paraId="09410736" w14:textId="77777777" w:rsidR="00C03C9F" w:rsidRDefault="00C03C9F" w:rsidP="0008731E">
      <w:pPr>
        <w:pStyle w:val="ListingStandard"/>
      </w:pPr>
    </w:p>
    <w:p w14:paraId="6940128D" w14:textId="77777777" w:rsidR="00C03C9F" w:rsidRDefault="00C03C9F" w:rsidP="00C03C9F">
      <w:pPr>
        <w:pStyle w:val="ListingStandard"/>
      </w:pPr>
      <w:r>
        <w:t>Hier ist der konkrete Python-Code für eine Konsolenanwendung, die die aktuellen Wetterdaten für Bad Sachsa abruft:**So verwendest du den Code:**</w:t>
      </w:r>
    </w:p>
    <w:p w14:paraId="5A1497A5" w14:textId="77777777" w:rsidR="00C03C9F" w:rsidRDefault="00C03C9F" w:rsidP="00C03C9F">
      <w:pPr>
        <w:pStyle w:val="ListingStandard"/>
      </w:pPr>
    </w:p>
    <w:p w14:paraId="630A6869" w14:textId="77777777" w:rsidR="00C03C9F" w:rsidRDefault="00C03C9F" w:rsidP="00C03C9F">
      <w:pPr>
        <w:pStyle w:val="ListingStandard"/>
      </w:pPr>
      <w:r>
        <w:t>1. **API-Schlüssel eintragen:** Gehe zu openweathermap.org, erstelle einen kostenlosen Account und ersetze `"DEIN_API_SCHLUESSEL_HIER"` mit deinem echten API-Schlüssel.</w:t>
      </w:r>
    </w:p>
    <w:p w14:paraId="21546B53" w14:textId="77777777" w:rsidR="00C03C9F" w:rsidRDefault="00C03C9F" w:rsidP="00C03C9F">
      <w:pPr>
        <w:pStyle w:val="ListingStandard"/>
      </w:pPr>
    </w:p>
    <w:p w14:paraId="3EA60733" w14:textId="77777777" w:rsidR="00C03C9F" w:rsidRDefault="00C03C9F" w:rsidP="00C03C9F">
      <w:pPr>
        <w:pStyle w:val="ListingStandard"/>
      </w:pPr>
      <w:r>
        <w:t>2. **Requests-Bibliothek installieren:** Falls noch nicht vorhanden, installiere sie mit:</w:t>
      </w:r>
    </w:p>
    <w:p w14:paraId="026F0446" w14:textId="77777777" w:rsidR="00C03C9F" w:rsidRDefault="00C03C9F" w:rsidP="00C03C9F">
      <w:pPr>
        <w:pStyle w:val="ListingStandard"/>
      </w:pPr>
      <w:r>
        <w:t xml:space="preserve">   ```</w:t>
      </w:r>
    </w:p>
    <w:p w14:paraId="7803B59D" w14:textId="77777777" w:rsidR="00C03C9F" w:rsidRDefault="00C03C9F" w:rsidP="00C03C9F">
      <w:pPr>
        <w:pStyle w:val="ListingStandard"/>
      </w:pPr>
      <w:r>
        <w:t xml:space="preserve">   pip install requests</w:t>
      </w:r>
    </w:p>
    <w:p w14:paraId="415B2D1E" w14:textId="77777777" w:rsidR="00C03C9F" w:rsidRDefault="00C03C9F" w:rsidP="00C03C9F">
      <w:pPr>
        <w:pStyle w:val="ListingStandard"/>
      </w:pPr>
      <w:r>
        <w:t xml:space="preserve">   ```</w:t>
      </w:r>
    </w:p>
    <w:p w14:paraId="61DEA3A6" w14:textId="77777777" w:rsidR="00C03C9F" w:rsidRDefault="00C03C9F" w:rsidP="00C03C9F">
      <w:pPr>
        <w:pStyle w:val="ListingStandard"/>
      </w:pPr>
    </w:p>
    <w:p w14:paraId="353909A5" w14:textId="77777777" w:rsidR="00C03C9F" w:rsidRDefault="00C03C9F" w:rsidP="00C03C9F">
      <w:pPr>
        <w:pStyle w:val="ListingStandard"/>
      </w:pPr>
      <w:r>
        <w:t>3. **Skript ausführen:** Speichere den Code in einer .py-Datei und führe sie aus.</w:t>
      </w:r>
    </w:p>
    <w:p w14:paraId="6833DFD2" w14:textId="77777777" w:rsidR="00C03C9F" w:rsidRDefault="00C03C9F" w:rsidP="00C03C9F">
      <w:pPr>
        <w:pStyle w:val="ListingStandard"/>
      </w:pPr>
    </w:p>
    <w:p w14:paraId="291E762C" w14:textId="77777777" w:rsidR="00C03C9F" w:rsidRDefault="00C03C9F" w:rsidP="00C03C9F">
      <w:pPr>
        <w:pStyle w:val="ListingStandard"/>
      </w:pPr>
      <w:r>
        <w:t>**Was der Code macht:**</w:t>
      </w:r>
    </w:p>
    <w:p w14:paraId="10A84BA1" w14:textId="77777777" w:rsidR="00C03C9F" w:rsidRDefault="00C03C9F" w:rsidP="00C03C9F">
      <w:pPr>
        <w:pStyle w:val="ListingStandard"/>
      </w:pPr>
    </w:p>
    <w:p w14:paraId="236A2A92" w14:textId="77777777" w:rsidR="00C03C9F" w:rsidRDefault="00C03C9F" w:rsidP="00C03C9F">
      <w:pPr>
        <w:pStyle w:val="ListingStandard"/>
      </w:pPr>
      <w:r>
        <w:t>- Ruft aktuelle Wetterdaten für Bad Sachsa (Koordinaten 51.6, 10.55) ab</w:t>
      </w:r>
    </w:p>
    <w:p w14:paraId="3AEFD6AA" w14:textId="77777777" w:rsidR="00C03C9F" w:rsidRDefault="00C03C9F" w:rsidP="00C03C9F">
      <w:pPr>
        <w:pStyle w:val="ListingStandard"/>
      </w:pPr>
      <w:r>
        <w:t>- Zeigt die wichtigsten Daten für Solarertrag an: Bewölkung, Temperatur, Wetterlage</w:t>
      </w:r>
    </w:p>
    <w:p w14:paraId="1E0B175E" w14:textId="77777777" w:rsidR="00C03C9F" w:rsidRDefault="00C03C9F" w:rsidP="00C03C9F">
      <w:pPr>
        <w:pStyle w:val="ListingStandard"/>
      </w:pPr>
      <w:r>
        <w:t>- Gibt eine einfache Bewertung der aktuellen Bedingungen für den Solarertrag</w:t>
      </w:r>
    </w:p>
    <w:p w14:paraId="2A8C424C" w14:textId="77777777" w:rsidR="00C03C9F" w:rsidRDefault="00C03C9F" w:rsidP="00C03C9F">
      <w:pPr>
        <w:pStyle w:val="ListingStandard"/>
      </w:pPr>
      <w:r>
        <w:t>- Berücksichtigt, dass PV-Module bei kühleren Temperaturen effizienter arbeiten</w:t>
      </w:r>
    </w:p>
    <w:p w14:paraId="61D82C95" w14:textId="77777777" w:rsidR="00C03C9F" w:rsidRDefault="00C03C9F" w:rsidP="00C03C9F">
      <w:pPr>
        <w:pStyle w:val="ListingStandard"/>
      </w:pPr>
    </w:p>
    <w:p w14:paraId="3D333B34" w14:textId="77777777" w:rsidR="00C03C9F" w:rsidRDefault="00C03C9F" w:rsidP="00C03C9F">
      <w:pPr>
        <w:pStyle w:val="ListingStandard"/>
      </w:pPr>
      <w:r>
        <w:t>**Wichtige Werte im Output:**</w:t>
      </w:r>
    </w:p>
    <w:p w14:paraId="71730305" w14:textId="77777777" w:rsidR="00C03C9F" w:rsidRDefault="00C03C9F" w:rsidP="00C03C9F">
      <w:pPr>
        <w:pStyle w:val="ListingStandard"/>
      </w:pPr>
      <w:r>
        <w:t>- **Bewölkungsgrad:** 0% = komplett klar, 100% = völlig bewölkt</w:t>
      </w:r>
    </w:p>
    <w:p w14:paraId="6447BB71" w14:textId="77777777" w:rsidR="00C03C9F" w:rsidRDefault="00C03C9F" w:rsidP="00C03C9F">
      <w:pPr>
        <w:pStyle w:val="ListingStandard"/>
      </w:pPr>
      <w:r>
        <w:t>- **Temperatureinfluss:** PV-Module verlieren bei hohen Temperaturen an Effizienz</w:t>
      </w:r>
    </w:p>
    <w:p w14:paraId="2EEEDC28" w14:textId="77777777" w:rsidR="00C03C9F" w:rsidRDefault="00C03C9F" w:rsidP="00C03C9F">
      <w:pPr>
        <w:pStyle w:val="ListingStandard"/>
      </w:pPr>
      <w:r>
        <w:t>- **Bewertung:** Hilft dir schnell einzuschätzen, wie gut die Bedingungen gerade sind</w:t>
      </w:r>
    </w:p>
    <w:p w14:paraId="1C80B8E9" w14:textId="77777777" w:rsidR="00C03C9F" w:rsidRDefault="00C03C9F" w:rsidP="00C03C9F">
      <w:pPr>
        <w:pStyle w:val="ListingStandard"/>
      </w:pPr>
    </w:p>
    <w:p w14:paraId="06A36C46" w14:textId="114275F9" w:rsidR="00C03C9F" w:rsidRDefault="00C03C9F" w:rsidP="00C03C9F">
      <w:pPr>
        <w:pStyle w:val="ListingStandard"/>
      </w:pPr>
      <w:r>
        <w:t>Teste den Code einmal aus und lass mich wissen, ob alles funktioniert!</w:t>
      </w:r>
    </w:p>
    <w:p w14:paraId="53CC5A6E" w14:textId="77777777" w:rsidR="00C03C9F" w:rsidRDefault="00C03C9F" w:rsidP="00C03C9F">
      <w:pPr>
        <w:pStyle w:val="ListingStandard"/>
      </w:pPr>
    </w:p>
    <w:p w14:paraId="233B8845" w14:textId="77777777" w:rsidR="00C03C9F" w:rsidRDefault="00C03C9F" w:rsidP="00C03C9F">
      <w:pPr>
        <w:pStyle w:val="ListingStandard"/>
      </w:pPr>
    </w:p>
    <w:p w14:paraId="55FE43FC" w14:textId="5DBA5DD2" w:rsidR="00C03C9F" w:rsidRDefault="00C03C9F" w:rsidP="0008731E">
      <w:pPr>
        <w:pStyle w:val="ListingStandard"/>
      </w:pPr>
      <w:r w:rsidRPr="007C7E9C">
        <w:rPr>
          <w:rStyle w:val="ListingZeichenFett"/>
        </w:rPr>
        <w:lastRenderedPageBreak/>
        <w:t xml:space="preserve">Erstelle mir bitte eine Prognose für die solarenergierelevanten Daten </w:t>
      </w:r>
      <w:r>
        <w:rPr>
          <w:rStyle w:val="ListingZeichenFett"/>
        </w:rPr>
        <w:t>für die nächsten Tage</w:t>
      </w:r>
      <w:r w:rsidRPr="007C7E9C">
        <w:rPr>
          <w:rStyle w:val="ListingZeichenFett"/>
        </w:rPr>
        <w:t>. Ändere dafür das bestehende Skript ab.</w:t>
      </w:r>
    </w:p>
    <w:p w14:paraId="3B1F7208" w14:textId="77777777" w:rsidR="00C03C9F" w:rsidRDefault="00C03C9F" w:rsidP="0008731E">
      <w:pPr>
        <w:pStyle w:val="ListingStandard"/>
      </w:pPr>
    </w:p>
    <w:p w14:paraId="2946904C" w14:textId="77777777" w:rsidR="00C03C9F" w:rsidRDefault="00C03C9F" w:rsidP="00C03C9F">
      <w:pPr>
        <w:pStyle w:val="ListingStandard"/>
      </w:pPr>
      <w:r>
        <w:t>**Das erweiterte Skript bietet jetzt eine 7-Tage Solarertragsprognose mit folgenden neuen Features:**</w:t>
      </w:r>
    </w:p>
    <w:p w14:paraId="131A8E5A" w14:textId="77777777" w:rsidR="00C03C9F" w:rsidRDefault="00C03C9F" w:rsidP="00C03C9F">
      <w:pPr>
        <w:pStyle w:val="ListingStandard"/>
      </w:pPr>
    </w:p>
    <w:p w14:paraId="7CD3C4E5" w14:textId="77777777" w:rsidR="00C03C9F" w:rsidRDefault="00C03C9F" w:rsidP="00C03C9F">
      <w:pPr>
        <w:pStyle w:val="ListingStandard"/>
      </w:pPr>
      <w:r>
        <w:t>**Neue Funktionen:**</w:t>
      </w:r>
    </w:p>
    <w:p w14:paraId="633579DA" w14:textId="77777777" w:rsidR="00C03C9F" w:rsidRDefault="00C03C9F" w:rsidP="00C03C9F">
      <w:pPr>
        <w:pStyle w:val="ListingStandard"/>
      </w:pPr>
      <w:r>
        <w:t>- **7-Tage Übersicht:** Zeigt jeden Tag mit Bewölkung, Temperatur und Solarbewertung</w:t>
      </w:r>
    </w:p>
    <w:p w14:paraId="1590995B" w14:textId="77777777" w:rsidR="00C03C9F" w:rsidRDefault="00C03C9F" w:rsidP="00C03C9F">
      <w:pPr>
        <w:pStyle w:val="ListingStandard"/>
      </w:pPr>
      <w:r>
        <w:t>- **Detailprognose:** Für die nächsten 2 Tage werden 3-Stunden-Intervalle angezeigt</w:t>
      </w:r>
    </w:p>
    <w:p w14:paraId="675806E2" w14:textId="77777777" w:rsidR="00C03C9F" w:rsidRDefault="00C03C9F" w:rsidP="00C03C9F">
      <w:pPr>
        <w:pStyle w:val="ListingStandard"/>
      </w:pPr>
      <w:r>
        <w:t>- **Bewertungssystem:** Jeder Tag bekommt 1-5 Punkte basierend auf Solarbedingungen</w:t>
      </w:r>
    </w:p>
    <w:p w14:paraId="370CE93D" w14:textId="77777777" w:rsidR="00C03C9F" w:rsidRDefault="00C03C9F" w:rsidP="00C03C9F">
      <w:pPr>
        <w:pStyle w:val="ListingStandard"/>
      </w:pPr>
      <w:r>
        <w:t>- **Wochenzusammenfassung:** Durchschnittsbewertung und beste/schlechteste Tage</w:t>
      </w:r>
    </w:p>
    <w:p w14:paraId="055C9A89" w14:textId="77777777" w:rsidR="00C03C9F" w:rsidRDefault="00C03C9F" w:rsidP="00C03C9F">
      <w:pPr>
        <w:pStyle w:val="ListingStandard"/>
      </w:pPr>
      <w:r>
        <w:t>- **Praktische Empfehlungen:** Tipps basierend auf der 48h-Vorhersage</w:t>
      </w:r>
    </w:p>
    <w:p w14:paraId="4CA13749" w14:textId="77777777" w:rsidR="00C03C9F" w:rsidRDefault="00C03C9F" w:rsidP="00C03C9F">
      <w:pPr>
        <w:pStyle w:val="ListingStandard"/>
      </w:pPr>
    </w:p>
    <w:p w14:paraId="5FD2CA3A" w14:textId="77777777" w:rsidR="00C03C9F" w:rsidRDefault="00C03C9F" w:rsidP="00C03C9F">
      <w:pPr>
        <w:pStyle w:val="ListingStandard"/>
      </w:pPr>
      <w:r>
        <w:t>**Was das Skript ausgibt:**</w:t>
      </w:r>
    </w:p>
    <w:p w14:paraId="34A503B0" w14:textId="77777777" w:rsidR="00C03C9F" w:rsidRDefault="00C03C9F" w:rsidP="00C03C9F">
      <w:pPr>
        <w:pStyle w:val="ListingStandard"/>
      </w:pPr>
    </w:p>
    <w:p w14:paraId="398B5101" w14:textId="77777777" w:rsidR="00C03C9F" w:rsidRDefault="00C03C9F" w:rsidP="00C03C9F">
      <w:pPr>
        <w:pStyle w:val="ListingStandard"/>
      </w:pPr>
      <w:r>
        <w:t>1. **Tagesübersicht** mit Bewölkungsgrad, Temperatur und Bewertung</w:t>
      </w:r>
    </w:p>
    <w:p w14:paraId="30AF5394" w14:textId="77777777" w:rsidR="00C03C9F" w:rsidRDefault="00C03C9F" w:rsidP="00C03C9F">
      <w:pPr>
        <w:pStyle w:val="ListingStandard"/>
      </w:pPr>
      <w:r>
        <w:t>2. **Detailprognose** für heute und morgen (alle 3 Stunden)</w:t>
      </w:r>
    </w:p>
    <w:p w14:paraId="512621CB" w14:textId="77777777" w:rsidR="00C03C9F" w:rsidRDefault="00C03C9F" w:rsidP="00C03C9F">
      <w:pPr>
        <w:pStyle w:val="ListingStandard"/>
      </w:pPr>
      <w:r>
        <w:t>3. **Wochenbewertung** mit Gesamtpunktzahl</w:t>
      </w:r>
    </w:p>
    <w:p w14:paraId="3EEB3818" w14:textId="77777777" w:rsidR="00C03C9F" w:rsidRDefault="00C03C9F" w:rsidP="00C03C9F">
      <w:pPr>
        <w:pStyle w:val="ListingStandard"/>
      </w:pPr>
      <w:r>
        <w:t>4. **Empfehlungen** wie "Gute Zeit für Wartung" bei schlechtem Wetter</w:t>
      </w:r>
    </w:p>
    <w:p w14:paraId="60D3D845" w14:textId="77777777" w:rsidR="00C03C9F" w:rsidRDefault="00C03C9F" w:rsidP="00C03C9F">
      <w:pPr>
        <w:pStyle w:val="ListingStandard"/>
      </w:pPr>
    </w:p>
    <w:p w14:paraId="3A1CA9F5" w14:textId="77777777" w:rsidR="00C03C9F" w:rsidRDefault="00C03C9F" w:rsidP="00C03C9F">
      <w:pPr>
        <w:pStyle w:val="ListingStandard"/>
      </w:pPr>
      <w:r>
        <w:t>**Wichtige Änderungen:**</w:t>
      </w:r>
    </w:p>
    <w:p w14:paraId="78B0DC24" w14:textId="77777777" w:rsidR="00C03C9F" w:rsidRDefault="00C03C9F" w:rsidP="00C03C9F">
      <w:pPr>
        <w:pStyle w:val="ListingStandard"/>
      </w:pPr>
      <w:r>
        <w:t>- Nutzt die kostenlose 5-Tage-Forecast API von OpenWeatherMap</w:t>
      </w:r>
    </w:p>
    <w:p w14:paraId="33FA3D80" w14:textId="77777777" w:rsidR="00C03C9F" w:rsidRDefault="00C03C9F" w:rsidP="00C03C9F">
      <w:pPr>
        <w:pStyle w:val="ListingStandard"/>
      </w:pPr>
      <w:r>
        <w:t xml:space="preserve">- Gruppiert 3h-Daten zu Tagesübersichten </w:t>
      </w:r>
    </w:p>
    <w:p w14:paraId="22162B0C" w14:textId="77777777" w:rsidR="00C03C9F" w:rsidRDefault="00C03C9F" w:rsidP="00C03C9F">
      <w:pPr>
        <w:pStyle w:val="ListingStandard"/>
      </w:pPr>
      <w:r>
        <w:t>- Berücksichtigt Temperatureffekte auf PV-Effizienz</w:t>
      </w:r>
    </w:p>
    <w:p w14:paraId="477E3324" w14:textId="77777777" w:rsidR="00C03C9F" w:rsidRDefault="00C03C9F" w:rsidP="00C03C9F">
      <w:pPr>
        <w:pStyle w:val="ListingStandard"/>
      </w:pPr>
      <w:r>
        <w:t>- Gibt praktische Tipps (z.B. Wartung bei bewölktem Wetter)</w:t>
      </w:r>
    </w:p>
    <w:p w14:paraId="4F7CC65E" w14:textId="77777777" w:rsidR="00C03C9F" w:rsidRDefault="00C03C9F" w:rsidP="00C03C9F">
      <w:pPr>
        <w:pStyle w:val="ListingStandard"/>
      </w:pPr>
    </w:p>
    <w:p w14:paraId="00D2D945" w14:textId="77777777" w:rsidR="00C03C9F" w:rsidRDefault="00C03C9F" w:rsidP="00C03C9F">
      <w:pPr>
        <w:pStyle w:val="ListingStandard"/>
      </w:pPr>
      <w:r>
        <w:t>**Bewertungskriterien:**</w:t>
      </w:r>
    </w:p>
    <w:p w14:paraId="33E5ECBB" w14:textId="77777777" w:rsidR="00C03C9F" w:rsidRDefault="00C03C9F" w:rsidP="00C03C9F">
      <w:pPr>
        <w:pStyle w:val="ListingStandard"/>
      </w:pPr>
      <w:r>
        <w:t>- 0-20% Bewölkung = Ausgezeichnet (5 Punkte)</w:t>
      </w:r>
    </w:p>
    <w:p w14:paraId="16B79269" w14:textId="77777777" w:rsidR="00C03C9F" w:rsidRDefault="00C03C9F" w:rsidP="00C03C9F">
      <w:pPr>
        <w:pStyle w:val="ListingStandard"/>
      </w:pPr>
      <w:r>
        <w:t xml:space="preserve">- 21-40% = Sehr gut (4 Punkte)  </w:t>
      </w:r>
    </w:p>
    <w:p w14:paraId="1B788845" w14:textId="77777777" w:rsidR="00C03C9F" w:rsidRDefault="00C03C9F" w:rsidP="00C03C9F">
      <w:pPr>
        <w:pStyle w:val="ListingStandard"/>
      </w:pPr>
      <w:r>
        <w:t>- 41-60% = Gut (3 Punkte)</w:t>
      </w:r>
    </w:p>
    <w:p w14:paraId="7A109126" w14:textId="77777777" w:rsidR="00C03C9F" w:rsidRDefault="00C03C9F" w:rsidP="00C03C9F">
      <w:pPr>
        <w:pStyle w:val="ListingStandard"/>
      </w:pPr>
      <w:r>
        <w:t>- 61-80% = Mäßig (2 Punkte)</w:t>
      </w:r>
    </w:p>
    <w:p w14:paraId="689D4B56" w14:textId="77777777" w:rsidR="00C03C9F" w:rsidRDefault="00C03C9F" w:rsidP="00C03C9F">
      <w:pPr>
        <w:pStyle w:val="ListingStandard"/>
      </w:pPr>
      <w:r>
        <w:t>- 81-100% = Schlecht (1 Punkt)</w:t>
      </w:r>
    </w:p>
    <w:p w14:paraId="7560134E" w14:textId="77777777" w:rsidR="00C03C9F" w:rsidRDefault="00C03C9F" w:rsidP="00C03C9F">
      <w:pPr>
        <w:pStyle w:val="ListingStandard"/>
      </w:pPr>
    </w:p>
    <w:p w14:paraId="344861AF" w14:textId="01D19B37" w:rsidR="00C03C9F" w:rsidRDefault="00C03C9F" w:rsidP="00C03C9F">
      <w:pPr>
        <w:pStyle w:val="ListingStandard"/>
      </w:pPr>
      <w:r>
        <w:t>Teste es aus und du bekommst eine schöne Übersicht, wann in der nächsten Woche die besten Bedingungen für deine PV-Anlage herrschen!</w:t>
      </w:r>
    </w:p>
    <w:p w14:paraId="5DB5AEDE" w14:textId="77777777" w:rsidR="00C03C9F" w:rsidRDefault="00C03C9F" w:rsidP="00C03C9F">
      <w:pPr>
        <w:pStyle w:val="ListingStandard"/>
      </w:pPr>
    </w:p>
    <w:p w14:paraId="5EE53DBD" w14:textId="3B4E31E8" w:rsidR="00C03C9F" w:rsidRDefault="000977B8" w:rsidP="00C03C9F">
      <w:pPr>
        <w:pStyle w:val="ListingStandard"/>
      </w:pPr>
      <w:r>
        <w:rPr>
          <w:rStyle w:val="ListingZeichenFett"/>
        </w:rPr>
        <w:t>Speichere</w:t>
      </w:r>
      <w:r w:rsidRPr="00273968">
        <w:rPr>
          <w:rStyle w:val="ListingZeichenFett"/>
        </w:rPr>
        <w:t xml:space="preserve"> </w:t>
      </w:r>
      <w:r>
        <w:rPr>
          <w:rStyle w:val="ListingZeichenFett"/>
        </w:rPr>
        <w:t>die</w:t>
      </w:r>
      <w:r w:rsidRPr="00273968">
        <w:rPr>
          <w:rStyle w:val="ListingZeichenFett"/>
        </w:rPr>
        <w:t xml:space="preserve"> </w:t>
      </w:r>
      <w:r>
        <w:rPr>
          <w:rStyle w:val="ListingZeichenFett"/>
        </w:rPr>
        <w:t xml:space="preserve">abgerufenen </w:t>
      </w:r>
      <w:r w:rsidRPr="00273968">
        <w:rPr>
          <w:rStyle w:val="ListingZeichenFett"/>
        </w:rPr>
        <w:t xml:space="preserve">Datensätze </w:t>
      </w:r>
      <w:r>
        <w:rPr>
          <w:rStyle w:val="ListingZeichenFett"/>
        </w:rPr>
        <w:t xml:space="preserve">lokal in json Form ab und stelle sie </w:t>
      </w:r>
      <w:r w:rsidRPr="00273968">
        <w:rPr>
          <w:rStyle w:val="ListingZeichenFett"/>
        </w:rPr>
        <w:t xml:space="preserve">in einem </w:t>
      </w:r>
      <w:r>
        <w:rPr>
          <w:rStyle w:val="ListingZeichenFett"/>
        </w:rPr>
        <w:t>S</w:t>
      </w:r>
      <w:r w:rsidRPr="00273968">
        <w:rPr>
          <w:rStyle w:val="ListingZeichenFett"/>
        </w:rPr>
        <w:t>treamlit-Dashboard dar.</w:t>
      </w:r>
    </w:p>
    <w:p w14:paraId="5A99EA8A" w14:textId="77777777" w:rsidR="00C03C9F" w:rsidRDefault="00C03C9F" w:rsidP="00C03C9F">
      <w:pPr>
        <w:pStyle w:val="ListingStandard"/>
      </w:pPr>
    </w:p>
    <w:p w14:paraId="7926E7AE" w14:textId="77777777" w:rsidR="000977B8" w:rsidRDefault="000977B8" w:rsidP="000977B8">
      <w:pPr>
        <w:pStyle w:val="ListingStandard"/>
      </w:pPr>
      <w:r>
        <w:t>Perfect! Hier hast du jetzt ein komplettes System mit **Datensammlung** und **Streamlit-Dashboard**:</w:t>
      </w:r>
    </w:p>
    <w:p w14:paraId="6492FB30" w14:textId="77777777" w:rsidR="000977B8" w:rsidRDefault="000977B8" w:rsidP="000977B8">
      <w:pPr>
        <w:pStyle w:val="ListingStandard"/>
      </w:pPr>
    </w:p>
    <w:p w14:paraId="75BB5FBD" w14:textId="77777777" w:rsidR="000977B8" w:rsidRDefault="000977B8" w:rsidP="000977B8">
      <w:pPr>
        <w:pStyle w:val="ListingStandard"/>
      </w:pPr>
      <w:r>
        <w:t xml:space="preserve">## </w:t>
      </w:r>
      <w:r>
        <w:rPr>
          <w:rFonts w:ascii="Apple Color Emoji" w:hAnsi="Apple Color Emoji" w:cs="Apple Color Emoji"/>
        </w:rPr>
        <w:t>📁</w:t>
      </w:r>
      <w:r>
        <w:t xml:space="preserve"> **Was du jetzt hast:**</w:t>
      </w:r>
    </w:p>
    <w:p w14:paraId="3054C6CE" w14:textId="77777777" w:rsidR="000977B8" w:rsidRDefault="000977B8" w:rsidP="000977B8">
      <w:pPr>
        <w:pStyle w:val="ListingStandard"/>
      </w:pPr>
    </w:p>
    <w:p w14:paraId="3F5B8AF4" w14:textId="77777777" w:rsidR="000977B8" w:rsidRDefault="000977B8" w:rsidP="000977B8">
      <w:pPr>
        <w:pStyle w:val="ListingStandard"/>
      </w:pPr>
      <w:r>
        <w:t>**1. Datensammler (`solar_datensammler.py`):**</w:t>
      </w:r>
    </w:p>
    <w:p w14:paraId="35EE7C5F" w14:textId="77777777" w:rsidR="000977B8" w:rsidRDefault="000977B8" w:rsidP="000977B8">
      <w:pPr>
        <w:pStyle w:val="ListingStandard"/>
      </w:pPr>
      <w:r>
        <w:t>- Sammelt aktuelle und Prognosedaten von OpenWeatherMap</w:t>
      </w:r>
    </w:p>
    <w:p w14:paraId="1926182A" w14:textId="77777777" w:rsidR="000977B8" w:rsidRDefault="000977B8" w:rsidP="000977B8">
      <w:pPr>
        <w:pStyle w:val="ListingStandard"/>
      </w:pPr>
      <w:r>
        <w:t>- Speichert alles lokal in JSON-Dateien im Ordner `solar_daten/`</w:t>
      </w:r>
    </w:p>
    <w:p w14:paraId="6579B9F4" w14:textId="77777777" w:rsidR="000977B8" w:rsidRDefault="000977B8" w:rsidP="000977B8">
      <w:pPr>
        <w:pStyle w:val="ListingStandard"/>
      </w:pPr>
      <w:r>
        <w:t>- Erstellt historische Archive</w:t>
      </w:r>
    </w:p>
    <w:p w14:paraId="09DFB669" w14:textId="77777777" w:rsidR="000977B8" w:rsidRDefault="000977B8" w:rsidP="000977B8">
      <w:pPr>
        <w:pStyle w:val="ListingStandard"/>
      </w:pPr>
      <w:r>
        <w:t>- Bereitet Daten für das Dashboard vor</w:t>
      </w:r>
    </w:p>
    <w:p w14:paraId="66659BC8" w14:textId="77777777" w:rsidR="000977B8" w:rsidRDefault="000977B8" w:rsidP="000977B8">
      <w:pPr>
        <w:pStyle w:val="ListingStandard"/>
      </w:pPr>
    </w:p>
    <w:p w14:paraId="631625FD" w14:textId="77777777" w:rsidR="000977B8" w:rsidRDefault="000977B8" w:rsidP="000977B8">
      <w:pPr>
        <w:pStyle w:val="ListingStandard"/>
      </w:pPr>
      <w:r>
        <w:t>**2. Streamlit-Dashboard (`solar_dashboard.py`):**</w:t>
      </w:r>
    </w:p>
    <w:p w14:paraId="63BC4F0C" w14:textId="77777777" w:rsidR="000977B8" w:rsidRDefault="000977B8" w:rsidP="000977B8">
      <w:pPr>
        <w:pStyle w:val="ListingStandard"/>
      </w:pPr>
      <w:r>
        <w:t>- **4 Hauptbereiche:** Aktuell, 7-Tage Prognose, Historische Trends, Empfehlungen</w:t>
      </w:r>
    </w:p>
    <w:p w14:paraId="4A316E07" w14:textId="77777777" w:rsidR="000977B8" w:rsidRDefault="000977B8" w:rsidP="000977B8">
      <w:pPr>
        <w:pStyle w:val="ListingStandard"/>
      </w:pPr>
      <w:r>
        <w:t>- **Interaktive Diagramme** mit Plotly</w:t>
      </w:r>
    </w:p>
    <w:p w14:paraId="6556E73F" w14:textId="77777777" w:rsidR="000977B8" w:rsidRDefault="000977B8" w:rsidP="000977B8">
      <w:pPr>
        <w:pStyle w:val="ListingStandard"/>
      </w:pPr>
      <w:r>
        <w:t>- **Echtzeit-Bewertungen** der Solarbedingungen</w:t>
      </w:r>
    </w:p>
    <w:p w14:paraId="51F23A85" w14:textId="77777777" w:rsidR="000977B8" w:rsidRDefault="000977B8" w:rsidP="000977B8">
      <w:pPr>
        <w:pStyle w:val="ListingStandard"/>
      </w:pPr>
      <w:r>
        <w:t>- **Praktische Empfehlungen** für Wartung und optimale Zeiten</w:t>
      </w:r>
    </w:p>
    <w:p w14:paraId="54BBE9F7" w14:textId="77777777" w:rsidR="000977B8" w:rsidRDefault="000977B8" w:rsidP="000977B8">
      <w:pPr>
        <w:pStyle w:val="ListingStandard"/>
      </w:pPr>
    </w:p>
    <w:p w14:paraId="480B86EA" w14:textId="77777777" w:rsidR="000977B8" w:rsidRDefault="000977B8" w:rsidP="000977B8">
      <w:pPr>
        <w:pStyle w:val="ListingStandard"/>
      </w:pPr>
      <w:r>
        <w:t xml:space="preserve">## </w:t>
      </w:r>
      <w:r>
        <w:rPr>
          <w:rFonts w:ascii="Apple Color Emoji" w:hAnsi="Apple Color Emoji" w:cs="Apple Color Emoji"/>
        </w:rPr>
        <w:t>🚀</w:t>
      </w:r>
      <w:r>
        <w:t xml:space="preserve"> **Installation und Start:**</w:t>
      </w:r>
    </w:p>
    <w:p w14:paraId="7D43A535" w14:textId="77777777" w:rsidR="000977B8" w:rsidRDefault="000977B8" w:rsidP="000977B8">
      <w:pPr>
        <w:pStyle w:val="ListingStandard"/>
      </w:pPr>
    </w:p>
    <w:p w14:paraId="2725D92B" w14:textId="77777777" w:rsidR="000977B8" w:rsidRDefault="000977B8" w:rsidP="000977B8">
      <w:pPr>
        <w:pStyle w:val="ListingStandard"/>
      </w:pPr>
      <w:r>
        <w:t>```bash</w:t>
      </w:r>
    </w:p>
    <w:p w14:paraId="72090449" w14:textId="77777777" w:rsidR="000977B8" w:rsidRDefault="000977B8" w:rsidP="000977B8">
      <w:pPr>
        <w:pStyle w:val="ListingStandard"/>
      </w:pPr>
      <w:r>
        <w:t># Erforderliche Pakete installieren</w:t>
      </w:r>
    </w:p>
    <w:p w14:paraId="5EF6512A" w14:textId="77777777" w:rsidR="000977B8" w:rsidRDefault="000977B8" w:rsidP="000977B8">
      <w:pPr>
        <w:pStyle w:val="ListingStandard"/>
      </w:pPr>
      <w:r>
        <w:t>pip install streamlit plotly pandas requests</w:t>
      </w:r>
    </w:p>
    <w:p w14:paraId="2A94A0A2" w14:textId="77777777" w:rsidR="000977B8" w:rsidRDefault="000977B8" w:rsidP="000977B8">
      <w:pPr>
        <w:pStyle w:val="ListingStandard"/>
      </w:pPr>
    </w:p>
    <w:p w14:paraId="22E341AB" w14:textId="77777777" w:rsidR="000977B8" w:rsidRDefault="000977B8" w:rsidP="000977B8">
      <w:pPr>
        <w:pStyle w:val="ListingStandard"/>
      </w:pPr>
      <w:r>
        <w:t># 1. Daten sammeln (API-Schlüssel vorher eintragen!)</w:t>
      </w:r>
    </w:p>
    <w:p w14:paraId="035AF64C" w14:textId="77777777" w:rsidR="000977B8" w:rsidRDefault="000977B8" w:rsidP="000977B8">
      <w:pPr>
        <w:pStyle w:val="ListingStandard"/>
      </w:pPr>
      <w:r>
        <w:t>python solar_datensammler.py</w:t>
      </w:r>
    </w:p>
    <w:p w14:paraId="53A7656D" w14:textId="77777777" w:rsidR="000977B8" w:rsidRDefault="000977B8" w:rsidP="000977B8">
      <w:pPr>
        <w:pStyle w:val="ListingStandard"/>
      </w:pPr>
    </w:p>
    <w:p w14:paraId="57EAD9B1" w14:textId="77777777" w:rsidR="000977B8" w:rsidRDefault="000977B8" w:rsidP="000977B8">
      <w:pPr>
        <w:pStyle w:val="ListingStandard"/>
      </w:pPr>
      <w:r>
        <w:t># 2. Dashboard starten</w:t>
      </w:r>
    </w:p>
    <w:p w14:paraId="67AE45FF" w14:textId="77777777" w:rsidR="000977B8" w:rsidRDefault="000977B8" w:rsidP="000977B8">
      <w:pPr>
        <w:pStyle w:val="ListingStandard"/>
      </w:pPr>
      <w:r>
        <w:t>streamlit run solar_dashboard.py</w:t>
      </w:r>
    </w:p>
    <w:p w14:paraId="23C03AA7" w14:textId="77777777" w:rsidR="000977B8" w:rsidRDefault="000977B8" w:rsidP="000977B8">
      <w:pPr>
        <w:pStyle w:val="ListingStandard"/>
      </w:pPr>
      <w:r>
        <w:t>```</w:t>
      </w:r>
    </w:p>
    <w:p w14:paraId="2096EB8A" w14:textId="77777777" w:rsidR="000977B8" w:rsidRDefault="000977B8" w:rsidP="000977B8">
      <w:pPr>
        <w:pStyle w:val="ListingStandard"/>
      </w:pPr>
    </w:p>
    <w:p w14:paraId="58D6E2ED" w14:textId="77777777" w:rsidR="000977B8" w:rsidRDefault="000977B8" w:rsidP="000977B8">
      <w:pPr>
        <w:pStyle w:val="ListingStandard"/>
      </w:pPr>
      <w:r>
        <w:t xml:space="preserve">## </w:t>
      </w:r>
      <w:r>
        <w:rPr>
          <w:rFonts w:ascii="Apple Color Emoji" w:hAnsi="Apple Color Emoji" w:cs="Apple Color Emoji"/>
        </w:rPr>
        <w:t>📊</w:t>
      </w:r>
      <w:r>
        <w:t xml:space="preserve"> **Dashboard-Features:**</w:t>
      </w:r>
    </w:p>
    <w:p w14:paraId="46CC771D" w14:textId="77777777" w:rsidR="000977B8" w:rsidRDefault="000977B8" w:rsidP="000977B8">
      <w:pPr>
        <w:pStyle w:val="ListingStandard"/>
      </w:pPr>
    </w:p>
    <w:p w14:paraId="2D026549" w14:textId="77777777" w:rsidR="000977B8" w:rsidRDefault="000977B8" w:rsidP="000977B8">
      <w:pPr>
        <w:pStyle w:val="ListingStandard"/>
      </w:pPr>
      <w:r>
        <w:t>- **Gauge-Meter** für aktuelle Solar-Bewertung</w:t>
      </w:r>
    </w:p>
    <w:p w14:paraId="4FF45B83" w14:textId="77777777" w:rsidR="000977B8" w:rsidRDefault="000977B8" w:rsidP="000977B8">
      <w:pPr>
        <w:pStyle w:val="ListingStandard"/>
      </w:pPr>
      <w:r>
        <w:t>- **Liniendiagramme** für Bewölkung und Temperatur</w:t>
      </w:r>
    </w:p>
    <w:p w14:paraId="6C67A10E" w14:textId="77777777" w:rsidR="000977B8" w:rsidRDefault="000977B8" w:rsidP="000977B8">
      <w:pPr>
        <w:pStyle w:val="ListingStandard"/>
      </w:pPr>
      <w:r>
        <w:lastRenderedPageBreak/>
        <w:t>- **Balkendiagramme** für Tagesbewertungen</w:t>
      </w:r>
    </w:p>
    <w:p w14:paraId="5E9A8893" w14:textId="77777777" w:rsidR="000977B8" w:rsidRDefault="000977B8" w:rsidP="000977B8">
      <w:pPr>
        <w:pStyle w:val="ListingStandard"/>
      </w:pPr>
      <w:r>
        <w:t>- **Kombinierte Ansichten** von Bewölkung vs. Solar-Bewertung</w:t>
      </w:r>
    </w:p>
    <w:p w14:paraId="69765E38" w14:textId="77777777" w:rsidR="000977B8" w:rsidRDefault="000977B8" w:rsidP="000977B8">
      <w:pPr>
        <w:pStyle w:val="ListingStandard"/>
      </w:pPr>
      <w:r>
        <w:t>- **Historische Trends** und Statistiken</w:t>
      </w:r>
    </w:p>
    <w:p w14:paraId="7D097CFB" w14:textId="77777777" w:rsidR="000977B8" w:rsidRDefault="000977B8" w:rsidP="000977B8">
      <w:pPr>
        <w:pStyle w:val="ListingStandard"/>
      </w:pPr>
      <w:r>
        <w:t>- **Automatische Empfehlungen** für beste/schlechteste Zeiten</w:t>
      </w:r>
    </w:p>
    <w:p w14:paraId="700CA5F0" w14:textId="77777777" w:rsidR="000977B8" w:rsidRDefault="000977B8" w:rsidP="000977B8">
      <w:pPr>
        <w:pStyle w:val="ListingStandard"/>
      </w:pPr>
    </w:p>
    <w:p w14:paraId="3046D2A9" w14:textId="77777777" w:rsidR="000977B8" w:rsidRDefault="000977B8" w:rsidP="000977B8">
      <w:pPr>
        <w:pStyle w:val="ListingStandard"/>
      </w:pPr>
      <w:r>
        <w:t xml:space="preserve">## </w:t>
      </w:r>
      <w:r>
        <w:rPr>
          <w:rFonts w:ascii="Apple Color Emoji" w:hAnsi="Apple Color Emoji" w:cs="Apple Color Emoji"/>
        </w:rPr>
        <w:t>💾</w:t>
      </w:r>
      <w:r>
        <w:t xml:space="preserve"> **Gespeicherte Dateien:**</w:t>
      </w:r>
    </w:p>
    <w:p w14:paraId="280C7B95" w14:textId="77777777" w:rsidR="000977B8" w:rsidRDefault="000977B8" w:rsidP="000977B8">
      <w:pPr>
        <w:pStyle w:val="ListingStandard"/>
      </w:pPr>
    </w:p>
    <w:p w14:paraId="01EDC2F9" w14:textId="77777777" w:rsidR="000977B8" w:rsidRDefault="000977B8" w:rsidP="000977B8">
      <w:pPr>
        <w:pStyle w:val="ListingStandard"/>
      </w:pPr>
      <w:r>
        <w:t>- `dashboard_daten.json` - Hauptdaten für Dashboard</w:t>
      </w:r>
    </w:p>
    <w:p w14:paraId="195D74A5" w14:textId="77777777" w:rsidR="000977B8" w:rsidRDefault="000977B8" w:rsidP="000977B8">
      <w:pPr>
        <w:pStyle w:val="ListingStandard"/>
      </w:pPr>
      <w:r>
        <w:t>- `aktuelle_daten_historie.json` - Historische Werte</w:t>
      </w:r>
    </w:p>
    <w:p w14:paraId="31509B89" w14:textId="77777777" w:rsidR="000977B8" w:rsidRDefault="000977B8" w:rsidP="000977B8">
      <w:pPr>
        <w:pStyle w:val="ListingStandard"/>
      </w:pPr>
      <w:r>
        <w:t>- `prognose_aktuell.json` - Letzte Prognose</w:t>
      </w:r>
    </w:p>
    <w:p w14:paraId="7C6BAD15" w14:textId="77777777" w:rsidR="000977B8" w:rsidRDefault="000977B8" w:rsidP="000977B8">
      <w:pPr>
        <w:pStyle w:val="ListingStandard"/>
      </w:pPr>
      <w:r>
        <w:t>- `prognose_ZEITSTEMPEL.json` - Archivierte Prognosen</w:t>
      </w:r>
    </w:p>
    <w:p w14:paraId="49DC086C" w14:textId="77777777" w:rsidR="000977B8" w:rsidRDefault="000977B8" w:rsidP="000977B8">
      <w:pPr>
        <w:pStyle w:val="ListingStandard"/>
      </w:pPr>
    </w:p>
    <w:p w14:paraId="4C1BBA95" w14:textId="193BF293" w:rsidR="00C03C9F" w:rsidRDefault="000977B8" w:rsidP="000977B8">
      <w:pPr>
        <w:pStyle w:val="ListingStandard"/>
      </w:pPr>
      <w:r>
        <w:t>Das System ist so aufgebaut, dass du regelmäßig (z.B. alle paar Stunden) den Datensammler laufen lassen kannst, um kontinuierlich Daten zu sammeln. Das Dashboard aktualisiert sich automatisch und zeigt dir immer die neuesten Informationen für deine PV-Anlage!</w:t>
      </w:r>
    </w:p>
    <w:p w14:paraId="1D72A822" w14:textId="77777777" w:rsidR="00C03C9F" w:rsidRDefault="00C03C9F" w:rsidP="0008731E">
      <w:pPr>
        <w:pStyle w:val="ListingStandard"/>
      </w:pPr>
    </w:p>
    <w:p w14:paraId="2BCC6F67" w14:textId="77777777" w:rsidR="00CB570A" w:rsidRDefault="00CB570A" w:rsidP="0008731E">
      <w:pPr>
        <w:pStyle w:val="ListingStandard"/>
      </w:pPr>
    </w:p>
    <w:p w14:paraId="11305CC1" w14:textId="56788F41" w:rsidR="00ED555C" w:rsidRPr="00ED555C" w:rsidRDefault="00ED555C" w:rsidP="0008731E">
      <w:pPr>
        <w:pStyle w:val="ListingStandard"/>
        <w:rPr>
          <w:rStyle w:val="ListingZeichenFett"/>
        </w:rPr>
      </w:pPr>
      <w:r w:rsidRPr="00ED555C">
        <w:rPr>
          <w:rStyle w:val="ListingZeichenFett"/>
        </w:rPr>
        <w:t>Ich möchte die aktuellen Wetterdaten von Göttingen per Python-Skript über eine API abrufen. Welche kostenlosen Anbieter gibt es in diesem Zusammenhang?</w:t>
      </w:r>
    </w:p>
    <w:p w14:paraId="64FDEA0B" w14:textId="77777777" w:rsidR="00ED555C" w:rsidRDefault="00ED555C" w:rsidP="0008731E">
      <w:pPr>
        <w:pStyle w:val="ListingStandard"/>
      </w:pPr>
    </w:p>
    <w:p w14:paraId="5956238D" w14:textId="77777777" w:rsidR="00ED555C" w:rsidRDefault="00ED555C" w:rsidP="00ED555C">
      <w:pPr>
        <w:pStyle w:val="ListingStandard"/>
      </w:pPr>
      <w:r>
        <w:t>Es gibt mehrere kostenlose Wetter-APIs, die du mit Python nutzen kannst, um aktuelle Wetterdaten von Orten wie Göttingen abzurufen. Hier sind einige empfehlenswerte Anbieter:</w:t>
      </w:r>
    </w:p>
    <w:p w14:paraId="589EBD86" w14:textId="77777777" w:rsidR="00ED555C" w:rsidRDefault="00ED555C" w:rsidP="00ED555C">
      <w:pPr>
        <w:pStyle w:val="ListingStandard"/>
      </w:pPr>
    </w:p>
    <w:p w14:paraId="5CD9ADB2" w14:textId="77777777" w:rsidR="00ED555C" w:rsidRDefault="00ED555C" w:rsidP="00ED555C">
      <w:pPr>
        <w:pStyle w:val="ListingStandard"/>
      </w:pPr>
      <w:r>
        <w:rPr>
          <w:rFonts w:ascii="Roboto" w:hAnsi="Roboto" w:cs="Roboto"/>
        </w:rPr>
        <w:t>⸻</w:t>
      </w:r>
    </w:p>
    <w:p w14:paraId="25E974B6" w14:textId="77777777" w:rsidR="00ED555C" w:rsidRDefault="00ED555C" w:rsidP="00ED555C">
      <w:pPr>
        <w:pStyle w:val="ListingStandard"/>
      </w:pPr>
    </w:p>
    <w:p w14:paraId="082F24F1" w14:textId="77777777" w:rsidR="00ED555C" w:rsidRDefault="00ED555C" w:rsidP="00ED555C">
      <w:pPr>
        <w:pStyle w:val="ListingStandard"/>
      </w:pPr>
      <w:r>
        <w:t>1. OpenWeatherMap</w:t>
      </w:r>
    </w:p>
    <w:p w14:paraId="13A8D538" w14:textId="77777777" w:rsidR="00ED555C" w:rsidRDefault="00ED555C" w:rsidP="00ED555C">
      <w:pPr>
        <w:pStyle w:val="ListingStandard"/>
      </w:pPr>
      <w:r>
        <w:tab/>
        <w:t>•</w:t>
      </w:r>
      <w:r>
        <w:tab/>
        <w:t>Website: https://openweathermap.org/</w:t>
      </w:r>
    </w:p>
    <w:p w14:paraId="4F088A81" w14:textId="77777777" w:rsidR="00ED555C" w:rsidRDefault="00ED555C" w:rsidP="00ED555C">
      <w:pPr>
        <w:pStyle w:val="ListingStandard"/>
      </w:pPr>
      <w:r>
        <w:tab/>
        <w:t>•</w:t>
      </w:r>
      <w:r>
        <w:tab/>
        <w:t>Kostenloser Plan: Ja (bis zu 1.000 API-Aufrufe/Tag)</w:t>
      </w:r>
    </w:p>
    <w:p w14:paraId="15B64371" w14:textId="77777777" w:rsidR="00ED555C" w:rsidRDefault="00ED555C" w:rsidP="00ED555C">
      <w:pPr>
        <w:pStyle w:val="ListingStandard"/>
      </w:pPr>
      <w:r>
        <w:tab/>
        <w:t>•</w:t>
      </w:r>
      <w:r>
        <w:tab/>
        <w:t>Benötigt API-Key: Ja (kostenlose Registrierung)</w:t>
      </w:r>
    </w:p>
    <w:p w14:paraId="0C4611F5" w14:textId="77777777" w:rsidR="00ED555C" w:rsidRDefault="00ED555C" w:rsidP="00ED555C">
      <w:pPr>
        <w:pStyle w:val="ListingStandard"/>
      </w:pPr>
      <w:r>
        <w:tab/>
        <w:t>•</w:t>
      </w:r>
      <w:r>
        <w:tab/>
        <w:t>Beispiel-Abfrage:</w:t>
      </w:r>
    </w:p>
    <w:p w14:paraId="772B978D" w14:textId="77777777" w:rsidR="00ED555C" w:rsidRDefault="00ED555C" w:rsidP="00ED555C">
      <w:pPr>
        <w:pStyle w:val="ListingStandard"/>
      </w:pPr>
    </w:p>
    <w:p w14:paraId="5E61FB39" w14:textId="77777777" w:rsidR="00ED555C" w:rsidRDefault="00ED555C" w:rsidP="00ED555C">
      <w:pPr>
        <w:pStyle w:val="ListingStandard"/>
      </w:pPr>
      <w:r>
        <w:t>import requests</w:t>
      </w:r>
    </w:p>
    <w:p w14:paraId="6FEFB569" w14:textId="77777777" w:rsidR="00ED555C" w:rsidRDefault="00ED555C" w:rsidP="00ED555C">
      <w:pPr>
        <w:pStyle w:val="ListingStandard"/>
      </w:pPr>
    </w:p>
    <w:p w14:paraId="5A0F7913" w14:textId="77777777" w:rsidR="00ED555C" w:rsidRDefault="00ED555C" w:rsidP="00ED555C">
      <w:pPr>
        <w:pStyle w:val="ListingStandard"/>
      </w:pPr>
      <w:r>
        <w:t>api_key = "DEIN_API_KEY"</w:t>
      </w:r>
    </w:p>
    <w:p w14:paraId="1EA4B861" w14:textId="77777777" w:rsidR="00ED555C" w:rsidRDefault="00ED555C" w:rsidP="00ED555C">
      <w:pPr>
        <w:pStyle w:val="ListingStandard"/>
      </w:pPr>
      <w:r>
        <w:t>city = "Göttingen,de"</w:t>
      </w:r>
    </w:p>
    <w:p w14:paraId="304218FC" w14:textId="77777777" w:rsidR="00ED555C" w:rsidRDefault="00ED555C" w:rsidP="00ED555C">
      <w:pPr>
        <w:pStyle w:val="ListingStandard"/>
      </w:pPr>
      <w:r>
        <w:lastRenderedPageBreak/>
        <w:t>url = f"http://api.openweathermap.org/data/2.5/weather?q={city}&amp;appid={api_key}&amp;units=metric"</w:t>
      </w:r>
    </w:p>
    <w:p w14:paraId="72C55AC7" w14:textId="77777777" w:rsidR="00ED555C" w:rsidRDefault="00ED555C" w:rsidP="00ED555C">
      <w:pPr>
        <w:pStyle w:val="ListingStandard"/>
      </w:pPr>
    </w:p>
    <w:p w14:paraId="18387F54" w14:textId="77777777" w:rsidR="00ED555C" w:rsidRDefault="00ED555C" w:rsidP="00ED555C">
      <w:pPr>
        <w:pStyle w:val="ListingStandard"/>
      </w:pPr>
      <w:r>
        <w:t>response = requests.get(url)</w:t>
      </w:r>
    </w:p>
    <w:p w14:paraId="4A7976BB" w14:textId="77777777" w:rsidR="00ED555C" w:rsidRDefault="00ED555C" w:rsidP="00ED555C">
      <w:pPr>
        <w:pStyle w:val="ListingStandard"/>
      </w:pPr>
      <w:r>
        <w:t>data = response.json()</w:t>
      </w:r>
    </w:p>
    <w:p w14:paraId="30CCCD22" w14:textId="77777777" w:rsidR="00ED555C" w:rsidRDefault="00ED555C" w:rsidP="00ED555C">
      <w:pPr>
        <w:pStyle w:val="ListingStandard"/>
      </w:pPr>
      <w:r>
        <w:t>print(data)</w:t>
      </w:r>
    </w:p>
    <w:p w14:paraId="3BE66C17" w14:textId="77777777" w:rsidR="00ED555C" w:rsidRDefault="00ED555C" w:rsidP="00ED555C">
      <w:pPr>
        <w:pStyle w:val="ListingStandard"/>
      </w:pPr>
    </w:p>
    <w:p w14:paraId="11CD86ED" w14:textId="77777777" w:rsidR="00ED555C" w:rsidRDefault="00ED555C" w:rsidP="00ED555C">
      <w:pPr>
        <w:pStyle w:val="ListingStandard"/>
      </w:pPr>
    </w:p>
    <w:p w14:paraId="14BDDA0A" w14:textId="77777777" w:rsidR="00ED555C" w:rsidRDefault="00ED555C" w:rsidP="00ED555C">
      <w:pPr>
        <w:pStyle w:val="ListingStandard"/>
      </w:pPr>
    </w:p>
    <w:p w14:paraId="52625DFD" w14:textId="77777777" w:rsidR="00ED555C" w:rsidRDefault="00ED555C" w:rsidP="00ED555C">
      <w:pPr>
        <w:pStyle w:val="ListingStandard"/>
      </w:pPr>
      <w:r>
        <w:rPr>
          <w:rFonts w:ascii="Roboto" w:hAnsi="Roboto" w:cs="Roboto"/>
        </w:rPr>
        <w:t>⸻</w:t>
      </w:r>
    </w:p>
    <w:p w14:paraId="22BCA122" w14:textId="77777777" w:rsidR="00ED555C" w:rsidRDefault="00ED555C" w:rsidP="00ED555C">
      <w:pPr>
        <w:pStyle w:val="ListingStandard"/>
      </w:pPr>
    </w:p>
    <w:p w14:paraId="397E503F" w14:textId="77777777" w:rsidR="00ED555C" w:rsidRDefault="00ED555C" w:rsidP="00ED555C">
      <w:pPr>
        <w:pStyle w:val="ListingStandard"/>
      </w:pPr>
      <w:r>
        <w:t>2. WeatherAPI (früher WeatherStack)</w:t>
      </w:r>
    </w:p>
    <w:p w14:paraId="3DD951E2" w14:textId="77777777" w:rsidR="00ED555C" w:rsidRDefault="00ED555C" w:rsidP="00ED555C">
      <w:pPr>
        <w:pStyle w:val="ListingStandard"/>
      </w:pPr>
      <w:r>
        <w:tab/>
        <w:t>•</w:t>
      </w:r>
      <w:r>
        <w:tab/>
        <w:t>Website: https://www.weatherapi.com/</w:t>
      </w:r>
    </w:p>
    <w:p w14:paraId="55273280" w14:textId="77777777" w:rsidR="00ED555C" w:rsidRDefault="00ED555C" w:rsidP="00ED555C">
      <w:pPr>
        <w:pStyle w:val="ListingStandard"/>
      </w:pPr>
      <w:r>
        <w:tab/>
        <w:t>•</w:t>
      </w:r>
      <w:r>
        <w:tab/>
        <w:t>Kostenloser Plan: Ja (bis zu 1 Mio Aufrufe/Monat, eingeschränkte Features)</w:t>
      </w:r>
    </w:p>
    <w:p w14:paraId="5BC94BD0" w14:textId="77777777" w:rsidR="00ED555C" w:rsidRDefault="00ED555C" w:rsidP="00ED555C">
      <w:pPr>
        <w:pStyle w:val="ListingStandard"/>
      </w:pPr>
      <w:r>
        <w:tab/>
        <w:t>•</w:t>
      </w:r>
      <w:r>
        <w:tab/>
        <w:t>Benötigt API-Key: Ja</w:t>
      </w:r>
    </w:p>
    <w:p w14:paraId="546E594E" w14:textId="77777777" w:rsidR="00ED555C" w:rsidRDefault="00ED555C" w:rsidP="00ED555C">
      <w:pPr>
        <w:pStyle w:val="ListingStandard"/>
      </w:pPr>
      <w:r>
        <w:tab/>
        <w:t>•</w:t>
      </w:r>
      <w:r>
        <w:tab/>
        <w:t>Beispiel-Abfrage:</w:t>
      </w:r>
    </w:p>
    <w:p w14:paraId="2864F102" w14:textId="77777777" w:rsidR="00ED555C" w:rsidRDefault="00ED555C" w:rsidP="00ED555C">
      <w:pPr>
        <w:pStyle w:val="ListingStandard"/>
      </w:pPr>
    </w:p>
    <w:p w14:paraId="437EB43D" w14:textId="77777777" w:rsidR="00ED555C" w:rsidRDefault="00ED555C" w:rsidP="00ED555C">
      <w:pPr>
        <w:pStyle w:val="ListingStandard"/>
      </w:pPr>
      <w:r>
        <w:t>import requests</w:t>
      </w:r>
    </w:p>
    <w:p w14:paraId="6ED5722E" w14:textId="77777777" w:rsidR="00ED555C" w:rsidRDefault="00ED555C" w:rsidP="00ED555C">
      <w:pPr>
        <w:pStyle w:val="ListingStandard"/>
      </w:pPr>
    </w:p>
    <w:p w14:paraId="0D8A4FBE" w14:textId="77777777" w:rsidR="00ED555C" w:rsidRDefault="00ED555C" w:rsidP="00ED555C">
      <w:pPr>
        <w:pStyle w:val="ListingStandard"/>
      </w:pPr>
      <w:r>
        <w:t>api_key = "DEIN_API_KEY"</w:t>
      </w:r>
    </w:p>
    <w:p w14:paraId="0E21D743" w14:textId="77777777" w:rsidR="00ED555C" w:rsidRDefault="00ED555C" w:rsidP="00ED555C">
      <w:pPr>
        <w:pStyle w:val="ListingStandard"/>
      </w:pPr>
      <w:r>
        <w:t>city = "Göttingen"</w:t>
      </w:r>
    </w:p>
    <w:p w14:paraId="434BD166" w14:textId="77777777" w:rsidR="00ED555C" w:rsidRDefault="00ED555C" w:rsidP="00ED555C">
      <w:pPr>
        <w:pStyle w:val="ListingStandard"/>
      </w:pPr>
      <w:r>
        <w:t>url = f"http://api.weatherapi.com/v1/current.json?key={api_key}&amp;q={city}"</w:t>
      </w:r>
    </w:p>
    <w:p w14:paraId="4EAD0866" w14:textId="77777777" w:rsidR="00ED555C" w:rsidRDefault="00ED555C" w:rsidP="00ED555C">
      <w:pPr>
        <w:pStyle w:val="ListingStandard"/>
      </w:pPr>
    </w:p>
    <w:p w14:paraId="5F2822CB" w14:textId="77777777" w:rsidR="00ED555C" w:rsidRDefault="00ED555C" w:rsidP="00ED555C">
      <w:pPr>
        <w:pStyle w:val="ListingStandard"/>
      </w:pPr>
      <w:r>
        <w:t>response = requests.get(url)</w:t>
      </w:r>
    </w:p>
    <w:p w14:paraId="21CBBB9C" w14:textId="77777777" w:rsidR="00ED555C" w:rsidRDefault="00ED555C" w:rsidP="00ED555C">
      <w:pPr>
        <w:pStyle w:val="ListingStandard"/>
      </w:pPr>
      <w:r>
        <w:t>data = response.json()</w:t>
      </w:r>
    </w:p>
    <w:p w14:paraId="1FE91ECC" w14:textId="77777777" w:rsidR="00ED555C" w:rsidRDefault="00ED555C" w:rsidP="00ED555C">
      <w:pPr>
        <w:pStyle w:val="ListingStandard"/>
      </w:pPr>
      <w:r>
        <w:t>print(data)</w:t>
      </w:r>
    </w:p>
    <w:p w14:paraId="4D4F4AC1" w14:textId="77777777" w:rsidR="00ED555C" w:rsidRDefault="00ED555C" w:rsidP="00ED555C">
      <w:pPr>
        <w:pStyle w:val="ListingStandard"/>
      </w:pPr>
    </w:p>
    <w:p w14:paraId="75F3B55D" w14:textId="77777777" w:rsidR="00ED555C" w:rsidRDefault="00ED555C" w:rsidP="00ED555C">
      <w:pPr>
        <w:pStyle w:val="ListingStandard"/>
      </w:pPr>
    </w:p>
    <w:p w14:paraId="2181962A" w14:textId="77777777" w:rsidR="00ED555C" w:rsidRDefault="00ED555C" w:rsidP="00ED555C">
      <w:pPr>
        <w:pStyle w:val="ListingStandard"/>
      </w:pPr>
    </w:p>
    <w:p w14:paraId="036A99F6" w14:textId="77777777" w:rsidR="00ED555C" w:rsidRDefault="00ED555C" w:rsidP="00ED555C">
      <w:pPr>
        <w:pStyle w:val="ListingStandard"/>
      </w:pPr>
      <w:r>
        <w:rPr>
          <w:rFonts w:ascii="Roboto" w:hAnsi="Roboto" w:cs="Roboto"/>
        </w:rPr>
        <w:t>⸻</w:t>
      </w:r>
    </w:p>
    <w:p w14:paraId="2BA11788" w14:textId="77777777" w:rsidR="00ED555C" w:rsidRDefault="00ED555C" w:rsidP="00ED555C">
      <w:pPr>
        <w:pStyle w:val="ListingStandard"/>
      </w:pPr>
    </w:p>
    <w:p w14:paraId="5E1099D7" w14:textId="77777777" w:rsidR="00ED555C" w:rsidRDefault="00ED555C" w:rsidP="00ED555C">
      <w:pPr>
        <w:pStyle w:val="ListingStandard"/>
      </w:pPr>
      <w:r>
        <w:t>3. Met.no (Norwegian Meteorological Institute)</w:t>
      </w:r>
    </w:p>
    <w:p w14:paraId="3DEABA5A" w14:textId="77777777" w:rsidR="00ED555C" w:rsidRDefault="00ED555C" w:rsidP="00ED555C">
      <w:pPr>
        <w:pStyle w:val="ListingStandard"/>
      </w:pPr>
      <w:r>
        <w:tab/>
        <w:t>•</w:t>
      </w:r>
      <w:r>
        <w:tab/>
        <w:t>Website: https://api.met.no/</w:t>
      </w:r>
    </w:p>
    <w:p w14:paraId="70FBE216" w14:textId="77777777" w:rsidR="00ED555C" w:rsidRDefault="00ED555C" w:rsidP="00ED555C">
      <w:pPr>
        <w:pStyle w:val="ListingStandard"/>
      </w:pPr>
      <w:r>
        <w:tab/>
        <w:t>•</w:t>
      </w:r>
      <w:r>
        <w:tab/>
        <w:t>Kostenlos: Ja, ohne API-Key</w:t>
      </w:r>
    </w:p>
    <w:p w14:paraId="0A1D6C91" w14:textId="77777777" w:rsidR="00ED555C" w:rsidRDefault="00ED555C" w:rsidP="00ED555C">
      <w:pPr>
        <w:pStyle w:val="ListingStandard"/>
      </w:pPr>
      <w:r>
        <w:tab/>
        <w:t>•</w:t>
      </w:r>
      <w:r>
        <w:tab/>
        <w:t>Besonderheit: Muss sich mit User-Agent identifizieren</w:t>
      </w:r>
    </w:p>
    <w:p w14:paraId="25DAB2D8" w14:textId="77777777" w:rsidR="00ED555C" w:rsidRDefault="00ED555C" w:rsidP="00ED555C">
      <w:pPr>
        <w:pStyle w:val="ListingStandard"/>
      </w:pPr>
      <w:r>
        <w:tab/>
        <w:t>•</w:t>
      </w:r>
      <w:r>
        <w:tab/>
        <w:t>Beispiel-Abfrage:</w:t>
      </w:r>
    </w:p>
    <w:p w14:paraId="520BDCD6" w14:textId="77777777" w:rsidR="00ED555C" w:rsidRDefault="00ED555C" w:rsidP="00ED555C">
      <w:pPr>
        <w:pStyle w:val="ListingStandard"/>
      </w:pPr>
    </w:p>
    <w:p w14:paraId="2C23EBD0" w14:textId="77777777" w:rsidR="00ED555C" w:rsidRDefault="00ED555C" w:rsidP="00ED555C">
      <w:pPr>
        <w:pStyle w:val="ListingStandard"/>
      </w:pPr>
      <w:r>
        <w:t>import requests</w:t>
      </w:r>
    </w:p>
    <w:p w14:paraId="791A5DE1" w14:textId="77777777" w:rsidR="00ED555C" w:rsidRDefault="00ED555C" w:rsidP="00ED555C">
      <w:pPr>
        <w:pStyle w:val="ListingStandard"/>
      </w:pPr>
    </w:p>
    <w:p w14:paraId="03908058" w14:textId="77777777" w:rsidR="00ED555C" w:rsidRDefault="00ED555C" w:rsidP="00ED555C">
      <w:pPr>
        <w:pStyle w:val="ListingStandard"/>
      </w:pPr>
      <w:r>
        <w:t>headers = {</w:t>
      </w:r>
    </w:p>
    <w:p w14:paraId="59987055" w14:textId="77777777" w:rsidR="00ED555C" w:rsidRDefault="00ED555C" w:rsidP="00ED555C">
      <w:pPr>
        <w:pStyle w:val="ListingStandard"/>
      </w:pPr>
      <w:r>
        <w:t xml:space="preserve">    "User-Agent": "DeinName/DeineApp (deine.email@example.com)"</w:t>
      </w:r>
    </w:p>
    <w:p w14:paraId="481A47D7" w14:textId="77777777" w:rsidR="00ED555C" w:rsidRDefault="00ED555C" w:rsidP="00ED555C">
      <w:pPr>
        <w:pStyle w:val="ListingStandard"/>
      </w:pPr>
      <w:r>
        <w:t>}</w:t>
      </w:r>
    </w:p>
    <w:p w14:paraId="3342F094" w14:textId="77777777" w:rsidR="00ED555C" w:rsidRDefault="00ED555C" w:rsidP="00ED555C">
      <w:pPr>
        <w:pStyle w:val="ListingStandard"/>
      </w:pPr>
    </w:p>
    <w:p w14:paraId="2A141FB4" w14:textId="77777777" w:rsidR="00ED555C" w:rsidRDefault="00ED555C" w:rsidP="00ED555C">
      <w:pPr>
        <w:pStyle w:val="ListingStandard"/>
      </w:pPr>
      <w:r>
        <w:t>url = "https://api.met.no/weatherapi/locationforecast/2.0/compact?lat=51.5413&amp;lon=9.9158"</w:t>
      </w:r>
    </w:p>
    <w:p w14:paraId="6111103C" w14:textId="77777777" w:rsidR="00ED555C" w:rsidRDefault="00ED555C" w:rsidP="00ED555C">
      <w:pPr>
        <w:pStyle w:val="ListingStandard"/>
      </w:pPr>
      <w:r>
        <w:t>response = requests.get(url, headers=headers)</w:t>
      </w:r>
    </w:p>
    <w:p w14:paraId="66A8B173" w14:textId="77777777" w:rsidR="00ED555C" w:rsidRDefault="00ED555C" w:rsidP="00ED555C">
      <w:pPr>
        <w:pStyle w:val="ListingStandard"/>
      </w:pPr>
      <w:r>
        <w:t>data = response.json()</w:t>
      </w:r>
    </w:p>
    <w:p w14:paraId="70AC78F1" w14:textId="77777777" w:rsidR="00ED555C" w:rsidRDefault="00ED555C" w:rsidP="00ED555C">
      <w:pPr>
        <w:pStyle w:val="ListingStandard"/>
      </w:pPr>
      <w:r>
        <w:t>print(data)</w:t>
      </w:r>
    </w:p>
    <w:p w14:paraId="23A8B289" w14:textId="77777777" w:rsidR="00ED555C" w:rsidRDefault="00ED555C" w:rsidP="00ED555C">
      <w:pPr>
        <w:pStyle w:val="ListingStandard"/>
      </w:pPr>
    </w:p>
    <w:p w14:paraId="19D5E459" w14:textId="77777777" w:rsidR="00ED555C" w:rsidRDefault="00ED555C" w:rsidP="00ED555C">
      <w:pPr>
        <w:pStyle w:val="ListingStandard"/>
      </w:pPr>
    </w:p>
    <w:p w14:paraId="3DA5F51C" w14:textId="77777777" w:rsidR="00ED555C" w:rsidRDefault="00ED555C" w:rsidP="00ED555C">
      <w:pPr>
        <w:pStyle w:val="ListingStandard"/>
      </w:pPr>
    </w:p>
    <w:p w14:paraId="22B917A7" w14:textId="77777777" w:rsidR="00ED555C" w:rsidRDefault="00ED555C" w:rsidP="00ED555C">
      <w:pPr>
        <w:pStyle w:val="ListingStandard"/>
      </w:pPr>
      <w:r>
        <w:rPr>
          <w:rFonts w:ascii="Roboto" w:hAnsi="Roboto" w:cs="Roboto"/>
        </w:rPr>
        <w:t>⸻</w:t>
      </w:r>
    </w:p>
    <w:p w14:paraId="31CD2B66" w14:textId="77777777" w:rsidR="00ED555C" w:rsidRDefault="00ED555C" w:rsidP="00ED555C">
      <w:pPr>
        <w:pStyle w:val="ListingStandard"/>
      </w:pPr>
    </w:p>
    <w:p w14:paraId="2706B7B5" w14:textId="77777777" w:rsidR="00ED555C" w:rsidRDefault="00ED555C" w:rsidP="00ED555C">
      <w:pPr>
        <w:pStyle w:val="ListingStandard"/>
      </w:pPr>
      <w:r>
        <w:t>4. Deutscher Wetterdienst (DWD)</w:t>
      </w:r>
    </w:p>
    <w:p w14:paraId="47C25174" w14:textId="77777777" w:rsidR="00ED555C" w:rsidRDefault="00ED555C" w:rsidP="00ED555C">
      <w:pPr>
        <w:pStyle w:val="ListingStandard"/>
      </w:pPr>
      <w:r>
        <w:tab/>
        <w:t>•</w:t>
      </w:r>
      <w:r>
        <w:tab/>
        <w:t>Website: https://opendata.dwd.de/</w:t>
      </w:r>
    </w:p>
    <w:p w14:paraId="04BB998C" w14:textId="77777777" w:rsidR="00ED555C" w:rsidRDefault="00ED555C" w:rsidP="00ED555C">
      <w:pPr>
        <w:pStyle w:val="ListingStandard"/>
      </w:pPr>
      <w:r>
        <w:tab/>
        <w:t>•</w:t>
      </w:r>
      <w:r>
        <w:tab/>
        <w:t>Kostenlos: Ja, aber weniger komfortabel, da meist FTP/XML/JSON</w:t>
      </w:r>
    </w:p>
    <w:p w14:paraId="2BFE5180" w14:textId="77777777" w:rsidR="00ED555C" w:rsidRDefault="00ED555C" w:rsidP="00ED555C">
      <w:pPr>
        <w:pStyle w:val="ListingStandard"/>
      </w:pPr>
      <w:r>
        <w:tab/>
        <w:t>•</w:t>
      </w:r>
      <w:r>
        <w:tab/>
        <w:t>API-Wrapper: z.B. dwdweather2, pyweatherdwd</w:t>
      </w:r>
    </w:p>
    <w:p w14:paraId="56895378" w14:textId="77777777" w:rsidR="00ED555C" w:rsidRDefault="00ED555C" w:rsidP="00ED555C">
      <w:pPr>
        <w:pStyle w:val="ListingStandard"/>
      </w:pPr>
      <w:r>
        <w:tab/>
        <w:t>•</w:t>
      </w:r>
      <w:r>
        <w:tab/>
        <w:t>Einsatzgebiet: Eher historische/klimatische Daten</w:t>
      </w:r>
    </w:p>
    <w:p w14:paraId="6D5416BB" w14:textId="77777777" w:rsidR="00ED555C" w:rsidRDefault="00ED555C" w:rsidP="00ED555C">
      <w:pPr>
        <w:pStyle w:val="ListingStandard"/>
      </w:pPr>
    </w:p>
    <w:p w14:paraId="4DF8F29A" w14:textId="77777777" w:rsidR="00ED555C" w:rsidRDefault="00ED555C" w:rsidP="00ED555C">
      <w:pPr>
        <w:pStyle w:val="ListingStandard"/>
      </w:pPr>
      <w:r>
        <w:rPr>
          <w:rFonts w:ascii="Roboto" w:hAnsi="Roboto" w:cs="Roboto"/>
        </w:rPr>
        <w:t>⸻</w:t>
      </w:r>
    </w:p>
    <w:p w14:paraId="627FE2B9" w14:textId="77777777" w:rsidR="00ED555C" w:rsidRDefault="00ED555C" w:rsidP="00ED555C">
      <w:pPr>
        <w:pStyle w:val="ListingStandard"/>
      </w:pPr>
    </w:p>
    <w:p w14:paraId="5F29B8CF" w14:textId="77777777" w:rsidR="00ED555C" w:rsidRDefault="00ED555C" w:rsidP="00ED555C">
      <w:pPr>
        <w:pStyle w:val="ListingStandard"/>
      </w:pPr>
      <w:r>
        <w:t>Empfehlung: Für schnelle und einfache Nutzung ist OpenWeatherMap oder WeatherAPI ideal. Met.no ist gut, wenn du keinen API-Key willst und du dich mit Koordinaten begnügst.</w:t>
      </w:r>
    </w:p>
    <w:p w14:paraId="5EA3C2BA" w14:textId="77777777" w:rsidR="00ED555C" w:rsidRDefault="00ED555C" w:rsidP="00ED555C">
      <w:pPr>
        <w:pStyle w:val="ListingStandard"/>
      </w:pPr>
    </w:p>
    <w:p w14:paraId="6EA31251" w14:textId="4B723821" w:rsidR="00ED555C" w:rsidRDefault="00ED555C" w:rsidP="00ED555C">
      <w:pPr>
        <w:pStyle w:val="ListingStandard"/>
      </w:pPr>
      <w:r>
        <w:t>Möchtest du Hilfe bei einem konkreten Skript für einen dieser Anbieter?</w:t>
      </w:r>
    </w:p>
    <w:p w14:paraId="6E1E7E6D" w14:textId="77777777" w:rsidR="00ED555C" w:rsidRDefault="00ED555C" w:rsidP="00ED555C">
      <w:pPr>
        <w:pStyle w:val="ListingStandard"/>
      </w:pPr>
    </w:p>
    <w:p w14:paraId="7D81D7CD" w14:textId="77777777" w:rsidR="00715CE8" w:rsidRDefault="00715CE8" w:rsidP="00ED555C">
      <w:pPr>
        <w:pStyle w:val="ListingStandard"/>
      </w:pPr>
    </w:p>
    <w:p w14:paraId="467486BE" w14:textId="605761AD" w:rsidR="00ED555C" w:rsidRPr="00715CE8" w:rsidRDefault="00715CE8" w:rsidP="00ED555C">
      <w:pPr>
        <w:pStyle w:val="ListingStandard"/>
        <w:rPr>
          <w:rStyle w:val="ListingZeichenFett"/>
        </w:rPr>
      </w:pPr>
      <w:r w:rsidRPr="00715CE8">
        <w:rPr>
          <w:rStyle w:val="ListingZeichenFett"/>
        </w:rPr>
        <w:t>Wie kann ich mit einem Python Skript per API auf ein Sprachmodell von OpenAI / ChatGPT zugreifen?</w:t>
      </w:r>
    </w:p>
    <w:p w14:paraId="44E3EE8B" w14:textId="77777777" w:rsidR="00715CE8" w:rsidRPr="00715CE8" w:rsidRDefault="00715CE8" w:rsidP="00ED555C">
      <w:pPr>
        <w:pStyle w:val="ListingStandard"/>
        <w:rPr>
          <w:rStyle w:val="ListingZeichenFett"/>
        </w:rPr>
      </w:pPr>
    </w:p>
    <w:p w14:paraId="2AC5E996" w14:textId="77777777" w:rsidR="00715CE8" w:rsidRDefault="00715CE8" w:rsidP="00715CE8">
      <w:pPr>
        <w:pStyle w:val="ListingStandard"/>
      </w:pPr>
      <w:r>
        <w:lastRenderedPageBreak/>
        <w:t>Um mit einem Python-Skript per API auf ein Sprachmodell von OpenAI (z.</w:t>
      </w:r>
      <w:r>
        <w:rPr>
          <w:rFonts w:ascii="Cambria Math" w:hAnsi="Cambria Math" w:cs="Cambria Math"/>
        </w:rPr>
        <w:t> </w:t>
      </w:r>
      <w:r>
        <w:t>B. GPT-4 oder GPT-3.5) zuzugreifen, musst du die OpenAI-API verwenden. Hier ist eine Schritt-für-Schritt-Anleitung, wie das geht:</w:t>
      </w:r>
    </w:p>
    <w:p w14:paraId="059EF6A3" w14:textId="77777777" w:rsidR="00715CE8" w:rsidRDefault="00715CE8" w:rsidP="00715CE8">
      <w:pPr>
        <w:pStyle w:val="ListingStandard"/>
      </w:pPr>
    </w:p>
    <w:p w14:paraId="3E688835" w14:textId="77777777" w:rsidR="00715CE8" w:rsidRDefault="00715CE8" w:rsidP="00715CE8">
      <w:pPr>
        <w:pStyle w:val="ListingStandard"/>
      </w:pPr>
      <w:r>
        <w:rPr>
          <w:rFonts w:ascii="Roboto" w:hAnsi="Roboto" w:cs="Roboto"/>
        </w:rPr>
        <w:t>⸻</w:t>
      </w:r>
    </w:p>
    <w:p w14:paraId="4B3E2D8C" w14:textId="77777777" w:rsidR="00715CE8" w:rsidRDefault="00715CE8" w:rsidP="00715CE8">
      <w:pPr>
        <w:pStyle w:val="ListingStandard"/>
      </w:pPr>
    </w:p>
    <w:p w14:paraId="2B663AF6" w14:textId="77777777" w:rsidR="00715CE8" w:rsidRDefault="00715CE8" w:rsidP="00715CE8">
      <w:pPr>
        <w:pStyle w:val="ListingStandard"/>
      </w:pPr>
      <w:r>
        <w:rPr>
          <w:rFonts w:ascii="Apple Color Emoji" w:hAnsi="Apple Color Emoji" w:cs="Apple Color Emoji"/>
        </w:rPr>
        <w:t>🔧</w:t>
      </w:r>
      <w:r>
        <w:t xml:space="preserve"> Voraussetzungen</w:t>
      </w:r>
    </w:p>
    <w:p w14:paraId="0BF0C6D0" w14:textId="77777777" w:rsidR="00715CE8" w:rsidRDefault="00715CE8" w:rsidP="00715CE8">
      <w:pPr>
        <w:pStyle w:val="ListingStandard"/>
      </w:pPr>
      <w:r>
        <w:tab/>
        <w:t>1.</w:t>
      </w:r>
      <w:r>
        <w:tab/>
        <w:t>Python installiert (empfohlen: Python 3.7 oder höher)</w:t>
      </w:r>
    </w:p>
    <w:p w14:paraId="2F07CC11" w14:textId="77777777" w:rsidR="00715CE8" w:rsidRDefault="00715CE8" w:rsidP="00715CE8">
      <w:pPr>
        <w:pStyle w:val="ListingStandard"/>
      </w:pPr>
      <w:r>
        <w:tab/>
        <w:t>2.</w:t>
      </w:r>
      <w:r>
        <w:tab/>
        <w:t>OpenAI API-Schlüssel</w:t>
      </w:r>
    </w:p>
    <w:p w14:paraId="592C6BFC" w14:textId="77777777" w:rsidR="00715CE8" w:rsidRDefault="00715CE8" w:rsidP="00715CE8">
      <w:pPr>
        <w:pStyle w:val="ListingStandard"/>
      </w:pPr>
      <w:r>
        <w:rPr>
          <w:rFonts w:ascii="Segoe UI Symbol" w:hAnsi="Segoe UI Symbol" w:cs="Segoe UI Symbol"/>
        </w:rPr>
        <w:t>➤</w:t>
      </w:r>
      <w:r>
        <w:t xml:space="preserve"> Du bekommst ihn nach dem Anmelden bei https://platform.openai.com unter „API keys“.</w:t>
      </w:r>
    </w:p>
    <w:p w14:paraId="18378B26" w14:textId="77777777" w:rsidR="00715CE8" w:rsidRDefault="00715CE8" w:rsidP="00715CE8">
      <w:pPr>
        <w:pStyle w:val="ListingStandard"/>
      </w:pPr>
      <w:r>
        <w:tab/>
        <w:t>3.</w:t>
      </w:r>
      <w:r>
        <w:tab/>
        <w:t>openai-Python-Bibliothek installieren</w:t>
      </w:r>
    </w:p>
    <w:p w14:paraId="25E1FA29" w14:textId="77777777" w:rsidR="00715CE8" w:rsidRDefault="00715CE8" w:rsidP="00715CE8">
      <w:pPr>
        <w:pStyle w:val="ListingStandard"/>
      </w:pPr>
    </w:p>
    <w:p w14:paraId="6946CA10" w14:textId="77777777" w:rsidR="00715CE8" w:rsidRDefault="00715CE8" w:rsidP="00715CE8">
      <w:pPr>
        <w:pStyle w:val="ListingStandard"/>
      </w:pPr>
      <w:r>
        <w:t>pip install openai</w:t>
      </w:r>
    </w:p>
    <w:p w14:paraId="5BC2B97A" w14:textId="77777777" w:rsidR="00715CE8" w:rsidRDefault="00715CE8" w:rsidP="00715CE8">
      <w:pPr>
        <w:pStyle w:val="ListingStandard"/>
      </w:pPr>
    </w:p>
    <w:p w14:paraId="58526C37" w14:textId="77777777" w:rsidR="00715CE8" w:rsidRDefault="00715CE8" w:rsidP="00715CE8">
      <w:pPr>
        <w:pStyle w:val="ListingStandard"/>
      </w:pPr>
    </w:p>
    <w:p w14:paraId="6D0E4D39" w14:textId="77777777" w:rsidR="00715CE8" w:rsidRDefault="00715CE8" w:rsidP="00715CE8">
      <w:pPr>
        <w:pStyle w:val="ListingStandard"/>
      </w:pPr>
    </w:p>
    <w:p w14:paraId="58B57C57" w14:textId="77777777" w:rsidR="00715CE8" w:rsidRDefault="00715CE8" w:rsidP="00715CE8">
      <w:pPr>
        <w:pStyle w:val="ListingStandard"/>
      </w:pPr>
      <w:r>
        <w:rPr>
          <w:rFonts w:ascii="Roboto" w:hAnsi="Roboto" w:cs="Roboto"/>
        </w:rPr>
        <w:t>⸻</w:t>
      </w:r>
    </w:p>
    <w:p w14:paraId="45700061" w14:textId="77777777" w:rsidR="00715CE8" w:rsidRDefault="00715CE8" w:rsidP="00715CE8">
      <w:pPr>
        <w:pStyle w:val="ListingStandard"/>
      </w:pPr>
    </w:p>
    <w:p w14:paraId="74CB5CDB" w14:textId="77777777" w:rsidR="00715CE8" w:rsidRDefault="00715CE8" w:rsidP="00715CE8">
      <w:pPr>
        <w:pStyle w:val="ListingStandard"/>
      </w:pPr>
      <w:r>
        <w:rPr>
          <w:rFonts w:ascii="Apple Color Emoji" w:hAnsi="Apple Color Emoji" w:cs="Apple Color Emoji"/>
        </w:rPr>
        <w:t>📜</w:t>
      </w:r>
      <w:r>
        <w:t xml:space="preserve"> Beispielcode: Chat mit GPT-4 oder GPT-3.5</w:t>
      </w:r>
    </w:p>
    <w:p w14:paraId="38B632AC" w14:textId="77777777" w:rsidR="00715CE8" w:rsidRDefault="00715CE8" w:rsidP="00715CE8">
      <w:pPr>
        <w:pStyle w:val="ListingStandard"/>
      </w:pPr>
    </w:p>
    <w:p w14:paraId="40C2C6BA" w14:textId="77777777" w:rsidR="00715CE8" w:rsidRDefault="00715CE8" w:rsidP="00715CE8">
      <w:pPr>
        <w:pStyle w:val="ListingStandard"/>
      </w:pPr>
      <w:r>
        <w:t>import openai</w:t>
      </w:r>
    </w:p>
    <w:p w14:paraId="0B4EAA09" w14:textId="77777777" w:rsidR="00715CE8" w:rsidRDefault="00715CE8" w:rsidP="00715CE8">
      <w:pPr>
        <w:pStyle w:val="ListingStandard"/>
      </w:pPr>
    </w:p>
    <w:p w14:paraId="63DDD44A" w14:textId="77777777" w:rsidR="00715CE8" w:rsidRDefault="00715CE8" w:rsidP="00715CE8">
      <w:pPr>
        <w:pStyle w:val="ListingStandard"/>
      </w:pPr>
      <w:r>
        <w:t># Setze deinen API-Schlüssel hier ein</w:t>
      </w:r>
    </w:p>
    <w:p w14:paraId="5025FD7D" w14:textId="77777777" w:rsidR="00715CE8" w:rsidRDefault="00715CE8" w:rsidP="00715CE8">
      <w:pPr>
        <w:pStyle w:val="ListingStandard"/>
      </w:pPr>
      <w:r>
        <w:t>openai.api_key = "sk-..."</w:t>
      </w:r>
    </w:p>
    <w:p w14:paraId="5C7A7FBF" w14:textId="77777777" w:rsidR="00715CE8" w:rsidRDefault="00715CE8" w:rsidP="00715CE8">
      <w:pPr>
        <w:pStyle w:val="ListingStandard"/>
      </w:pPr>
    </w:p>
    <w:p w14:paraId="6283AC55" w14:textId="77777777" w:rsidR="00715CE8" w:rsidRDefault="00715CE8" w:rsidP="00715CE8">
      <w:pPr>
        <w:pStyle w:val="ListingStandard"/>
      </w:pPr>
      <w:r>
        <w:t># Sende eine Anfrage an GPT-4 oder GPT-3.5</w:t>
      </w:r>
    </w:p>
    <w:p w14:paraId="707732EF" w14:textId="77777777" w:rsidR="00715CE8" w:rsidRDefault="00715CE8" w:rsidP="00715CE8">
      <w:pPr>
        <w:pStyle w:val="ListingStandard"/>
      </w:pPr>
      <w:r>
        <w:t>response = openai.ChatCompletion.create(</w:t>
      </w:r>
    </w:p>
    <w:p w14:paraId="27E9F6E8" w14:textId="77777777" w:rsidR="00715CE8" w:rsidRDefault="00715CE8" w:rsidP="00715CE8">
      <w:pPr>
        <w:pStyle w:val="ListingStandard"/>
      </w:pPr>
      <w:r>
        <w:t xml:space="preserve">    model="gpt-4",  # Alternativ: "gpt-3.5-turbo"</w:t>
      </w:r>
    </w:p>
    <w:p w14:paraId="55B1F454" w14:textId="77777777" w:rsidR="00715CE8" w:rsidRDefault="00715CE8" w:rsidP="00715CE8">
      <w:pPr>
        <w:pStyle w:val="ListingStandard"/>
      </w:pPr>
      <w:r>
        <w:t xml:space="preserve">    messages=[</w:t>
      </w:r>
    </w:p>
    <w:p w14:paraId="26F71063" w14:textId="77777777" w:rsidR="00715CE8" w:rsidRDefault="00715CE8" w:rsidP="00715CE8">
      <w:pPr>
        <w:pStyle w:val="ListingStandard"/>
      </w:pPr>
      <w:r>
        <w:t xml:space="preserve">        {"role": "system", "content": "Du bist ein hilfreicher Assistent."},</w:t>
      </w:r>
    </w:p>
    <w:p w14:paraId="6F3C5F95" w14:textId="77777777" w:rsidR="00715CE8" w:rsidRDefault="00715CE8" w:rsidP="00715CE8">
      <w:pPr>
        <w:pStyle w:val="ListingStandard"/>
      </w:pPr>
      <w:r>
        <w:t xml:space="preserve">        {"role": "user", "content": "Wie funktioniert die Photosynthese?"}</w:t>
      </w:r>
    </w:p>
    <w:p w14:paraId="7A2BCB1D" w14:textId="77777777" w:rsidR="00715CE8" w:rsidRDefault="00715CE8" w:rsidP="00715CE8">
      <w:pPr>
        <w:pStyle w:val="ListingStandard"/>
      </w:pPr>
      <w:r>
        <w:t xml:space="preserve">    ]</w:t>
      </w:r>
    </w:p>
    <w:p w14:paraId="7D1C1EA1" w14:textId="77777777" w:rsidR="00715CE8" w:rsidRDefault="00715CE8" w:rsidP="00715CE8">
      <w:pPr>
        <w:pStyle w:val="ListingStandard"/>
      </w:pPr>
      <w:r>
        <w:t>)</w:t>
      </w:r>
    </w:p>
    <w:p w14:paraId="3ACFF382" w14:textId="77777777" w:rsidR="00715CE8" w:rsidRDefault="00715CE8" w:rsidP="00715CE8">
      <w:pPr>
        <w:pStyle w:val="ListingStandard"/>
      </w:pPr>
    </w:p>
    <w:p w14:paraId="56BDA727" w14:textId="77777777" w:rsidR="00715CE8" w:rsidRDefault="00715CE8" w:rsidP="00715CE8">
      <w:pPr>
        <w:pStyle w:val="ListingStandard"/>
      </w:pPr>
      <w:r>
        <w:t># Ausgabe der Antwort</w:t>
      </w:r>
    </w:p>
    <w:p w14:paraId="44C276B5" w14:textId="77777777" w:rsidR="00715CE8" w:rsidRDefault="00715CE8" w:rsidP="00715CE8">
      <w:pPr>
        <w:pStyle w:val="ListingStandard"/>
      </w:pPr>
      <w:r>
        <w:t>print(response.choices[0].message['content'])</w:t>
      </w:r>
    </w:p>
    <w:p w14:paraId="7350DB09" w14:textId="77777777" w:rsidR="00715CE8" w:rsidRDefault="00715CE8" w:rsidP="00715CE8">
      <w:pPr>
        <w:pStyle w:val="ListingStandard"/>
      </w:pPr>
    </w:p>
    <w:p w14:paraId="7FEFEDF0" w14:textId="77777777" w:rsidR="00715CE8" w:rsidRDefault="00715CE8" w:rsidP="00715CE8">
      <w:pPr>
        <w:pStyle w:val="ListingStandard"/>
      </w:pPr>
    </w:p>
    <w:p w14:paraId="32881230" w14:textId="77777777" w:rsidR="00715CE8" w:rsidRDefault="00715CE8" w:rsidP="00715CE8">
      <w:pPr>
        <w:pStyle w:val="ListingStandard"/>
      </w:pPr>
    </w:p>
    <w:p w14:paraId="292E9AF9" w14:textId="77777777" w:rsidR="00715CE8" w:rsidRDefault="00715CE8" w:rsidP="00715CE8">
      <w:pPr>
        <w:pStyle w:val="ListingStandard"/>
      </w:pPr>
      <w:r>
        <w:rPr>
          <w:rFonts w:ascii="Roboto" w:hAnsi="Roboto" w:cs="Roboto"/>
        </w:rPr>
        <w:t>⸻</w:t>
      </w:r>
    </w:p>
    <w:p w14:paraId="7BFC0CA2" w14:textId="77777777" w:rsidR="00715CE8" w:rsidRDefault="00715CE8" w:rsidP="00715CE8">
      <w:pPr>
        <w:pStyle w:val="ListingStandard"/>
      </w:pPr>
    </w:p>
    <w:p w14:paraId="0F7D9C50" w14:textId="77777777" w:rsidR="00715CE8" w:rsidRDefault="00715CE8" w:rsidP="00715CE8">
      <w:pPr>
        <w:pStyle w:val="ListingStandard"/>
      </w:pPr>
      <w:r>
        <w:rPr>
          <w:rFonts w:ascii="Apple Color Emoji" w:hAnsi="Apple Color Emoji" w:cs="Apple Color Emoji"/>
        </w:rPr>
        <w:t>💡</w:t>
      </w:r>
      <w:r>
        <w:t xml:space="preserve"> Hinweise:</w:t>
      </w:r>
    </w:p>
    <w:p w14:paraId="60E26D78" w14:textId="77777777" w:rsidR="00715CE8" w:rsidRDefault="00715CE8" w:rsidP="00715CE8">
      <w:pPr>
        <w:pStyle w:val="ListingStandard"/>
      </w:pPr>
      <w:r>
        <w:tab/>
        <w:t>•</w:t>
      </w:r>
      <w:r>
        <w:tab/>
        <w:t>Modelle: "gpt-3.5-turbo" ist günstiger und schneller, "gpt-4" ist leistungsfähiger.</w:t>
      </w:r>
    </w:p>
    <w:p w14:paraId="698E8E93" w14:textId="77777777" w:rsidR="00715CE8" w:rsidRDefault="00715CE8" w:rsidP="00715CE8">
      <w:pPr>
        <w:pStyle w:val="ListingStandard"/>
      </w:pPr>
      <w:r>
        <w:tab/>
        <w:t>•</w:t>
      </w:r>
      <w:r>
        <w:tab/>
        <w:t>System-Nachricht (optional): Gibt dem Modell ein Verhalten oder eine Rolle.</w:t>
      </w:r>
    </w:p>
    <w:p w14:paraId="1D009285" w14:textId="77777777" w:rsidR="00715CE8" w:rsidRDefault="00715CE8" w:rsidP="00715CE8">
      <w:pPr>
        <w:pStyle w:val="ListingStandard"/>
      </w:pPr>
      <w:r>
        <w:tab/>
        <w:t>•</w:t>
      </w:r>
      <w:r>
        <w:tab/>
        <w:t>Rate Limits: Achte auf dein Kontingent bei häufigen Anfragen.</w:t>
      </w:r>
    </w:p>
    <w:p w14:paraId="3A01A81F" w14:textId="77777777" w:rsidR="00715CE8" w:rsidRDefault="00715CE8" w:rsidP="00715CE8">
      <w:pPr>
        <w:pStyle w:val="ListingStandard"/>
      </w:pPr>
      <w:r>
        <w:tab/>
        <w:t>•</w:t>
      </w:r>
      <w:r>
        <w:tab/>
        <w:t>Fehlerbehandlung: Füge try/except hinzu, um Netzwerk- oder API-Fehler abzufangen.</w:t>
      </w:r>
    </w:p>
    <w:p w14:paraId="6C9B82C1" w14:textId="77777777" w:rsidR="00715CE8" w:rsidRDefault="00715CE8" w:rsidP="00715CE8">
      <w:pPr>
        <w:pStyle w:val="ListingStandard"/>
      </w:pPr>
    </w:p>
    <w:p w14:paraId="24F4099F" w14:textId="77777777" w:rsidR="00715CE8" w:rsidRDefault="00715CE8" w:rsidP="00715CE8">
      <w:pPr>
        <w:pStyle w:val="ListingStandard"/>
      </w:pPr>
      <w:r>
        <w:rPr>
          <w:rFonts w:ascii="Roboto" w:hAnsi="Roboto" w:cs="Roboto"/>
        </w:rPr>
        <w:t>⸻</w:t>
      </w:r>
    </w:p>
    <w:p w14:paraId="4121D4A1" w14:textId="77777777" w:rsidR="00715CE8" w:rsidRDefault="00715CE8" w:rsidP="00715CE8">
      <w:pPr>
        <w:pStyle w:val="ListingStandard"/>
      </w:pPr>
    </w:p>
    <w:p w14:paraId="646E7914" w14:textId="49E70359" w:rsidR="00715CE8" w:rsidRDefault="00715CE8" w:rsidP="00715CE8">
      <w:pPr>
        <w:pStyle w:val="ListingStandard"/>
      </w:pPr>
      <w:r>
        <w:t>Möchtest du ein Beispiel mit Benutzer-Eingabe in der Konsole oder etwas, das automatisch Daten verarbeitet?</w:t>
      </w:r>
    </w:p>
    <w:p w14:paraId="270FF781" w14:textId="77777777" w:rsidR="00715CE8" w:rsidRDefault="00715CE8" w:rsidP="00715CE8">
      <w:pPr>
        <w:pStyle w:val="ListingStandard"/>
      </w:pPr>
    </w:p>
    <w:p w14:paraId="76D61AFF" w14:textId="77777777" w:rsidR="00715CE8" w:rsidRDefault="00715CE8" w:rsidP="00715CE8">
      <w:pPr>
        <w:pStyle w:val="ListingStandard"/>
      </w:pPr>
    </w:p>
    <w:p w14:paraId="5A1868DF" w14:textId="0C6710B4" w:rsidR="00715CE8" w:rsidRDefault="009A23AC" w:rsidP="00715CE8">
      <w:pPr>
        <w:pStyle w:val="ListingStandard"/>
        <w:rPr>
          <w:rStyle w:val="ListingZeichenFett"/>
        </w:rPr>
      </w:pPr>
      <w:r w:rsidRPr="0025390B">
        <w:rPr>
          <w:rStyle w:val="ListingZeichenFett"/>
        </w:rPr>
        <w:t>Als Gleitschirmflieger benötige ich ein Dashboard, das mir folgende Wetterdaten für den Rammelsberg in Goslar liefert: # Windstärke in Bodennähe # Böigkeit # Wolkenbedeckung # Temperatur. Schreibe mir ein Python-Skript mit den folgenden Eigenschaften: Hole die benötigten Daten per API aus dem OpenWeatherMap-Netzwerk. Stelle die Daten in einem Streamlit-basierten Dashboard dar. Hole die aktuellen Daten vom Server, wenn das Programm gestartet wird. Erstelle auf dem Dashboard einen Button, der beim Anklicken die oben genannten Wetterdaten aktualisiert.</w:t>
      </w:r>
    </w:p>
    <w:p w14:paraId="074F3FC7" w14:textId="77777777" w:rsidR="009A23AC" w:rsidRDefault="009A23AC" w:rsidP="00715CE8">
      <w:pPr>
        <w:pStyle w:val="ListingStandard"/>
        <w:rPr>
          <w:rStyle w:val="ListingZeichenFett"/>
        </w:rPr>
      </w:pPr>
    </w:p>
    <w:p w14:paraId="375DC7B1" w14:textId="77777777" w:rsidR="009A23AC" w:rsidRDefault="009A23AC" w:rsidP="009A23AC">
      <w:pPr>
        <w:pStyle w:val="ListingStandard"/>
      </w:pPr>
      <w:r>
        <w:t>Ich erstelle dir gerne ein Streamlit-Dashboard für Gleitschirmflieger mit Wetterdaten vom Rammelsberg in Goslar. Zuerst muss ich ein Python-Skript schreiben, das die OpenWeatherMap API nutzt und die Daten in Streamlit darstellt.</w:t>
      </w:r>
    </w:p>
    <w:p w14:paraId="23C2AFB6" w14:textId="77777777" w:rsidR="009A23AC" w:rsidRDefault="009A23AC" w:rsidP="009A23AC">
      <w:pPr>
        <w:pStyle w:val="ListingStandard"/>
      </w:pPr>
    </w:p>
    <w:p w14:paraId="7EDBADDC" w14:textId="77777777" w:rsidR="009A23AC" w:rsidRDefault="009A23AC" w:rsidP="009A23AC">
      <w:pPr>
        <w:pStyle w:val="ListingStandard"/>
      </w:pPr>
      <w:r>
        <w:t>Hier ist das komplette Python-Skript:</w:t>
      </w:r>
    </w:p>
    <w:p w14:paraId="4CA9BB78" w14:textId="77777777" w:rsidR="009A23AC" w:rsidRDefault="009A23AC" w:rsidP="009A23AC">
      <w:pPr>
        <w:pStyle w:val="ListingStandard"/>
      </w:pPr>
    </w:p>
    <w:p w14:paraId="2689CFAD" w14:textId="77777777" w:rsidR="009A23AC" w:rsidRDefault="009A23AC" w:rsidP="009A23AC">
      <w:pPr>
        <w:pStyle w:val="ListingStandard"/>
      </w:pPr>
      <w:r>
        <w:t>```python</w:t>
      </w:r>
    </w:p>
    <w:p w14:paraId="0FF0D49A" w14:textId="77777777" w:rsidR="009A23AC" w:rsidRDefault="009A23AC" w:rsidP="009A23AC">
      <w:pPr>
        <w:pStyle w:val="ListingStandard"/>
      </w:pPr>
      <w:r>
        <w:t>import streamlit as st</w:t>
      </w:r>
    </w:p>
    <w:p w14:paraId="2518C6A1" w14:textId="77777777" w:rsidR="009A23AC" w:rsidRDefault="009A23AC" w:rsidP="009A23AC">
      <w:pPr>
        <w:pStyle w:val="ListingStandard"/>
      </w:pPr>
      <w:r>
        <w:t>import requests</w:t>
      </w:r>
    </w:p>
    <w:p w14:paraId="4288C82F" w14:textId="77777777" w:rsidR="009A23AC" w:rsidRDefault="009A23AC" w:rsidP="009A23AC">
      <w:pPr>
        <w:pStyle w:val="ListingStandard"/>
      </w:pPr>
      <w:r>
        <w:t>import datetime</w:t>
      </w:r>
    </w:p>
    <w:p w14:paraId="147487AC" w14:textId="77777777" w:rsidR="009A23AC" w:rsidRDefault="009A23AC" w:rsidP="009A23AC">
      <w:pPr>
        <w:pStyle w:val="ListingStandard"/>
      </w:pPr>
      <w:r>
        <w:lastRenderedPageBreak/>
        <w:t>import pandas as pd</w:t>
      </w:r>
    </w:p>
    <w:p w14:paraId="558587BB" w14:textId="77777777" w:rsidR="009A23AC" w:rsidRDefault="009A23AC" w:rsidP="009A23AC">
      <w:pPr>
        <w:pStyle w:val="ListingStandard"/>
      </w:pPr>
      <w:r>
        <w:t>import plotly.express as px</w:t>
      </w:r>
    </w:p>
    <w:p w14:paraId="7EB4FE40" w14:textId="77777777" w:rsidR="009A23AC" w:rsidRDefault="009A23AC" w:rsidP="009A23AC">
      <w:pPr>
        <w:pStyle w:val="ListingStandard"/>
      </w:pPr>
    </w:p>
    <w:p w14:paraId="008ADDFB" w14:textId="77777777" w:rsidR="009A23AC" w:rsidRDefault="009A23AC" w:rsidP="009A23AC">
      <w:pPr>
        <w:pStyle w:val="ListingStandard"/>
      </w:pPr>
      <w:r>
        <w:t># Konfiguration</w:t>
      </w:r>
    </w:p>
    <w:p w14:paraId="6A729BE8" w14:textId="77777777" w:rsidR="009A23AC" w:rsidRDefault="009A23AC" w:rsidP="009A23AC">
      <w:pPr>
        <w:pStyle w:val="ListingStandard"/>
      </w:pPr>
      <w:r>
        <w:t>API_KEY = "dein_openweathermap_api_key"  # Hier musst du deinen eigenen API-Key einsetzen</w:t>
      </w:r>
    </w:p>
    <w:p w14:paraId="49D3F630" w14:textId="77777777" w:rsidR="009A23AC" w:rsidRDefault="009A23AC" w:rsidP="009A23AC">
      <w:pPr>
        <w:pStyle w:val="ListingStandard"/>
      </w:pPr>
      <w:r>
        <w:t>LATITUDE = 51.8875  # Koordinaten für Rammelsberg, Goslar</w:t>
      </w:r>
    </w:p>
    <w:p w14:paraId="63986BBF" w14:textId="77777777" w:rsidR="009A23AC" w:rsidRDefault="009A23AC" w:rsidP="009A23AC">
      <w:pPr>
        <w:pStyle w:val="ListingStandard"/>
      </w:pPr>
      <w:r>
        <w:t>LONGITUDE = 10.4294</w:t>
      </w:r>
    </w:p>
    <w:p w14:paraId="696A7632" w14:textId="77777777" w:rsidR="009A23AC" w:rsidRDefault="009A23AC" w:rsidP="009A23AC">
      <w:pPr>
        <w:pStyle w:val="ListingStandard"/>
      </w:pPr>
    </w:p>
    <w:p w14:paraId="34454703" w14:textId="77777777" w:rsidR="009A23AC" w:rsidRDefault="009A23AC" w:rsidP="009A23AC">
      <w:pPr>
        <w:pStyle w:val="ListingStandard"/>
      </w:pPr>
      <w:r>
        <w:t># Seitentitel</w:t>
      </w:r>
    </w:p>
    <w:p w14:paraId="60C218AD" w14:textId="77777777" w:rsidR="009A23AC" w:rsidRDefault="009A23AC" w:rsidP="009A23AC">
      <w:pPr>
        <w:pStyle w:val="ListingStandard"/>
      </w:pPr>
      <w:r>
        <w:t>st.title("Gleitschirm-Wetterdashboard: Rammelsberg, Goslar")</w:t>
      </w:r>
    </w:p>
    <w:p w14:paraId="113995D8" w14:textId="77777777" w:rsidR="009A23AC" w:rsidRDefault="009A23AC" w:rsidP="009A23AC">
      <w:pPr>
        <w:pStyle w:val="ListingStandard"/>
      </w:pPr>
    </w:p>
    <w:p w14:paraId="69362FA5" w14:textId="77777777" w:rsidR="009A23AC" w:rsidRDefault="009A23AC" w:rsidP="009A23AC">
      <w:pPr>
        <w:pStyle w:val="ListingStandard"/>
      </w:pPr>
      <w:r>
        <w:t># Funktion zum Abrufen der Wetterdaten</w:t>
      </w:r>
    </w:p>
    <w:p w14:paraId="5ECEC546" w14:textId="77777777" w:rsidR="009A23AC" w:rsidRDefault="009A23AC" w:rsidP="009A23AC">
      <w:pPr>
        <w:pStyle w:val="ListingStandard"/>
      </w:pPr>
      <w:r>
        <w:t>def get_weather_data():</w:t>
      </w:r>
    </w:p>
    <w:p w14:paraId="3D7303B1" w14:textId="77777777" w:rsidR="009A23AC" w:rsidRDefault="009A23AC" w:rsidP="009A23AC">
      <w:pPr>
        <w:pStyle w:val="ListingStandard"/>
      </w:pPr>
      <w:r>
        <w:t xml:space="preserve">    # API-URL für aktuelle Wetterdaten</w:t>
      </w:r>
    </w:p>
    <w:p w14:paraId="00618169" w14:textId="77777777" w:rsidR="009A23AC" w:rsidRDefault="009A23AC" w:rsidP="009A23AC">
      <w:pPr>
        <w:pStyle w:val="ListingStandard"/>
      </w:pPr>
      <w:r>
        <w:t xml:space="preserve">    url = f"https://api.openweathermap.org/data/2.5/weather?lat={LATITUDE}&amp;lon={LONGITUDE}&amp;appid={API_KEY}&amp;units=metric&amp;lang=de"</w:t>
      </w:r>
    </w:p>
    <w:p w14:paraId="37AE4008" w14:textId="77777777" w:rsidR="009A23AC" w:rsidRDefault="009A23AC" w:rsidP="009A23AC">
      <w:pPr>
        <w:pStyle w:val="ListingStandard"/>
      </w:pPr>
      <w:r>
        <w:t xml:space="preserve">    </w:t>
      </w:r>
    </w:p>
    <w:p w14:paraId="32DB572A" w14:textId="77777777" w:rsidR="009A23AC" w:rsidRDefault="009A23AC" w:rsidP="009A23AC">
      <w:pPr>
        <w:pStyle w:val="ListingStandard"/>
      </w:pPr>
      <w:r>
        <w:t xml:space="preserve">    try:</w:t>
      </w:r>
    </w:p>
    <w:p w14:paraId="23ABA978" w14:textId="77777777" w:rsidR="009A23AC" w:rsidRDefault="009A23AC" w:rsidP="009A23AC">
      <w:pPr>
        <w:pStyle w:val="ListingStandard"/>
      </w:pPr>
      <w:r>
        <w:t xml:space="preserve">        response = requests.get(url)</w:t>
      </w:r>
    </w:p>
    <w:p w14:paraId="0B9137D0" w14:textId="77777777" w:rsidR="009A23AC" w:rsidRDefault="009A23AC" w:rsidP="009A23AC">
      <w:pPr>
        <w:pStyle w:val="ListingStandard"/>
      </w:pPr>
      <w:r>
        <w:t xml:space="preserve">        response.raise_for_status()  # Fehler bei HTTP-Fehlercodes</w:t>
      </w:r>
    </w:p>
    <w:p w14:paraId="5D16EA85" w14:textId="77777777" w:rsidR="009A23AC" w:rsidRDefault="009A23AC" w:rsidP="009A23AC">
      <w:pPr>
        <w:pStyle w:val="ListingStandard"/>
      </w:pPr>
      <w:r>
        <w:t xml:space="preserve">        data = response.json()</w:t>
      </w:r>
    </w:p>
    <w:p w14:paraId="532FE6DA" w14:textId="77777777" w:rsidR="009A23AC" w:rsidRDefault="009A23AC" w:rsidP="009A23AC">
      <w:pPr>
        <w:pStyle w:val="ListingStandard"/>
      </w:pPr>
      <w:r>
        <w:t xml:space="preserve">        return data</w:t>
      </w:r>
    </w:p>
    <w:p w14:paraId="6FB820AB" w14:textId="77777777" w:rsidR="009A23AC" w:rsidRDefault="009A23AC" w:rsidP="009A23AC">
      <w:pPr>
        <w:pStyle w:val="ListingStandard"/>
      </w:pPr>
      <w:r>
        <w:t xml:space="preserve">    except requests.exceptions.RequestException as e:</w:t>
      </w:r>
    </w:p>
    <w:p w14:paraId="05CA3A68" w14:textId="77777777" w:rsidR="009A23AC" w:rsidRDefault="009A23AC" w:rsidP="009A23AC">
      <w:pPr>
        <w:pStyle w:val="ListingStandard"/>
      </w:pPr>
      <w:r>
        <w:t xml:space="preserve">        st.error(f"Fehler beim Abrufen der Daten: {e}")</w:t>
      </w:r>
    </w:p>
    <w:p w14:paraId="3A2F6C0B" w14:textId="77777777" w:rsidR="009A23AC" w:rsidRDefault="009A23AC" w:rsidP="009A23AC">
      <w:pPr>
        <w:pStyle w:val="ListingStandard"/>
      </w:pPr>
      <w:r>
        <w:t xml:space="preserve">        return None</w:t>
      </w:r>
    </w:p>
    <w:p w14:paraId="4850A7AE" w14:textId="77777777" w:rsidR="009A23AC" w:rsidRDefault="009A23AC" w:rsidP="009A23AC">
      <w:pPr>
        <w:pStyle w:val="ListingStandard"/>
      </w:pPr>
    </w:p>
    <w:p w14:paraId="593D9534" w14:textId="77777777" w:rsidR="009A23AC" w:rsidRDefault="009A23AC" w:rsidP="009A23AC">
      <w:pPr>
        <w:pStyle w:val="ListingStandard"/>
      </w:pPr>
      <w:r>
        <w:t># Aktuelle Zeit anzeigen</w:t>
      </w:r>
    </w:p>
    <w:p w14:paraId="2A91C14F" w14:textId="77777777" w:rsidR="009A23AC" w:rsidRDefault="009A23AC" w:rsidP="009A23AC">
      <w:pPr>
        <w:pStyle w:val="ListingStandard"/>
      </w:pPr>
      <w:r>
        <w:t>current_time = datetime.datetime.now().strftime("%d.%m.%Y %H:%M:%S")</w:t>
      </w:r>
    </w:p>
    <w:p w14:paraId="34B1D03D" w14:textId="77777777" w:rsidR="009A23AC" w:rsidRDefault="009A23AC" w:rsidP="009A23AC">
      <w:pPr>
        <w:pStyle w:val="ListingStandard"/>
      </w:pPr>
      <w:r>
        <w:t>st.write(f"Letzte Aktualisierung: {current_time}")</w:t>
      </w:r>
    </w:p>
    <w:p w14:paraId="248E7427" w14:textId="77777777" w:rsidR="009A23AC" w:rsidRDefault="009A23AC" w:rsidP="009A23AC">
      <w:pPr>
        <w:pStyle w:val="ListingStandard"/>
      </w:pPr>
    </w:p>
    <w:p w14:paraId="080AB44B" w14:textId="77777777" w:rsidR="009A23AC" w:rsidRDefault="009A23AC" w:rsidP="009A23AC">
      <w:pPr>
        <w:pStyle w:val="ListingStandard"/>
      </w:pPr>
      <w:r>
        <w:t># Container für Wetterdaten</w:t>
      </w:r>
    </w:p>
    <w:p w14:paraId="1DB35699" w14:textId="77777777" w:rsidR="009A23AC" w:rsidRDefault="009A23AC" w:rsidP="009A23AC">
      <w:pPr>
        <w:pStyle w:val="ListingStandard"/>
      </w:pPr>
      <w:r>
        <w:t>weather_container = st.container()</w:t>
      </w:r>
    </w:p>
    <w:p w14:paraId="040DEBA6" w14:textId="77777777" w:rsidR="009A23AC" w:rsidRDefault="009A23AC" w:rsidP="009A23AC">
      <w:pPr>
        <w:pStyle w:val="ListingStandard"/>
      </w:pPr>
    </w:p>
    <w:p w14:paraId="2515FE65" w14:textId="77777777" w:rsidR="009A23AC" w:rsidRDefault="009A23AC" w:rsidP="009A23AC">
      <w:pPr>
        <w:pStyle w:val="ListingStandard"/>
      </w:pPr>
      <w:r>
        <w:t># Funktion zum Aktualisieren und Anzeigen der Wetterdaten</w:t>
      </w:r>
    </w:p>
    <w:p w14:paraId="57CD4048" w14:textId="77777777" w:rsidR="009A23AC" w:rsidRDefault="009A23AC" w:rsidP="009A23AC">
      <w:pPr>
        <w:pStyle w:val="ListingStandard"/>
      </w:pPr>
      <w:r>
        <w:t>def update_weather_display():</w:t>
      </w:r>
    </w:p>
    <w:p w14:paraId="7827F0F4" w14:textId="77777777" w:rsidR="009A23AC" w:rsidRDefault="009A23AC" w:rsidP="009A23AC">
      <w:pPr>
        <w:pStyle w:val="ListingStandard"/>
      </w:pPr>
      <w:r>
        <w:t xml:space="preserve">    with weather_container:</w:t>
      </w:r>
    </w:p>
    <w:p w14:paraId="2F53C8F0" w14:textId="77777777" w:rsidR="009A23AC" w:rsidRDefault="009A23AC" w:rsidP="009A23AC">
      <w:pPr>
        <w:pStyle w:val="ListingStandard"/>
      </w:pPr>
      <w:r>
        <w:lastRenderedPageBreak/>
        <w:t xml:space="preserve">        st.empty()  # Container leeren</w:t>
      </w:r>
    </w:p>
    <w:p w14:paraId="3C506240" w14:textId="77777777" w:rsidR="009A23AC" w:rsidRDefault="009A23AC" w:rsidP="009A23AC">
      <w:pPr>
        <w:pStyle w:val="ListingStandard"/>
      </w:pPr>
      <w:r>
        <w:t xml:space="preserve">        </w:t>
      </w:r>
    </w:p>
    <w:p w14:paraId="72D5FA87" w14:textId="77777777" w:rsidR="009A23AC" w:rsidRDefault="009A23AC" w:rsidP="009A23AC">
      <w:pPr>
        <w:pStyle w:val="ListingStandard"/>
      </w:pPr>
      <w:r>
        <w:t xml:space="preserve">        weather_data = get_weather_data()</w:t>
      </w:r>
    </w:p>
    <w:p w14:paraId="15F8FF9C" w14:textId="77777777" w:rsidR="009A23AC" w:rsidRDefault="009A23AC" w:rsidP="009A23AC">
      <w:pPr>
        <w:pStyle w:val="ListingStandard"/>
      </w:pPr>
      <w:r>
        <w:t xml:space="preserve">        </w:t>
      </w:r>
    </w:p>
    <w:p w14:paraId="0C72D32D" w14:textId="77777777" w:rsidR="009A23AC" w:rsidRDefault="009A23AC" w:rsidP="009A23AC">
      <w:pPr>
        <w:pStyle w:val="ListingStandard"/>
      </w:pPr>
      <w:r>
        <w:t xml:space="preserve">        if weather_data:</w:t>
      </w:r>
    </w:p>
    <w:p w14:paraId="2C1C0E1C" w14:textId="77777777" w:rsidR="009A23AC" w:rsidRDefault="009A23AC" w:rsidP="009A23AC">
      <w:pPr>
        <w:pStyle w:val="ListingStandard"/>
      </w:pPr>
      <w:r>
        <w:t xml:space="preserve">            # Hauptwetterdaten extrahieren</w:t>
      </w:r>
    </w:p>
    <w:p w14:paraId="4B561AD1" w14:textId="77777777" w:rsidR="009A23AC" w:rsidRDefault="009A23AC" w:rsidP="009A23AC">
      <w:pPr>
        <w:pStyle w:val="ListingStandard"/>
      </w:pPr>
      <w:r>
        <w:t xml:space="preserve">            wind_speed = weather_data["wind"]["speed"]  # in m/s</w:t>
      </w:r>
    </w:p>
    <w:p w14:paraId="414FAB2D" w14:textId="77777777" w:rsidR="009A23AC" w:rsidRDefault="009A23AC" w:rsidP="009A23AC">
      <w:pPr>
        <w:pStyle w:val="ListingStandard"/>
      </w:pPr>
      <w:r>
        <w:t xml:space="preserve">            wind_speed_kmh = wind_speed * 3.6  # in km/h</w:t>
      </w:r>
    </w:p>
    <w:p w14:paraId="2866C2BA" w14:textId="77777777" w:rsidR="009A23AC" w:rsidRDefault="009A23AC" w:rsidP="009A23AC">
      <w:pPr>
        <w:pStyle w:val="ListingStandard"/>
      </w:pPr>
      <w:r>
        <w:t xml:space="preserve">            </w:t>
      </w:r>
    </w:p>
    <w:p w14:paraId="09492A32" w14:textId="77777777" w:rsidR="009A23AC" w:rsidRDefault="009A23AC" w:rsidP="009A23AC">
      <w:pPr>
        <w:pStyle w:val="ListingStandard"/>
      </w:pPr>
      <w:r>
        <w:t xml:space="preserve">            # Böigkeit (falls verfügbar)</w:t>
      </w:r>
    </w:p>
    <w:p w14:paraId="56E484B9" w14:textId="77777777" w:rsidR="009A23AC" w:rsidRDefault="009A23AC" w:rsidP="009A23AC">
      <w:pPr>
        <w:pStyle w:val="ListingStandard"/>
      </w:pPr>
      <w:r>
        <w:t xml:space="preserve">            wind_gust = weather_data["wind"].get("gust", wind_speed) * 3.6  # in km/h</w:t>
      </w:r>
    </w:p>
    <w:p w14:paraId="17C48EC4" w14:textId="77777777" w:rsidR="009A23AC" w:rsidRDefault="009A23AC" w:rsidP="009A23AC">
      <w:pPr>
        <w:pStyle w:val="ListingStandard"/>
      </w:pPr>
      <w:r>
        <w:t xml:space="preserve">            gust_ratio = wind_gust / wind_speed_kmh if wind_speed_kmh &gt; 0 else 1</w:t>
      </w:r>
    </w:p>
    <w:p w14:paraId="6AA5BBB5" w14:textId="77777777" w:rsidR="009A23AC" w:rsidRDefault="009A23AC" w:rsidP="009A23AC">
      <w:pPr>
        <w:pStyle w:val="ListingStandard"/>
      </w:pPr>
      <w:r>
        <w:t xml:space="preserve">            </w:t>
      </w:r>
    </w:p>
    <w:p w14:paraId="731F0C08" w14:textId="77777777" w:rsidR="009A23AC" w:rsidRDefault="009A23AC" w:rsidP="009A23AC">
      <w:pPr>
        <w:pStyle w:val="ListingStandard"/>
      </w:pPr>
      <w:r>
        <w:t xml:space="preserve">            # Wolkenbedeckung in Prozent</w:t>
      </w:r>
    </w:p>
    <w:p w14:paraId="091D83B9" w14:textId="77777777" w:rsidR="009A23AC" w:rsidRDefault="009A23AC" w:rsidP="009A23AC">
      <w:pPr>
        <w:pStyle w:val="ListingStandard"/>
      </w:pPr>
      <w:r>
        <w:t xml:space="preserve">            clouds = weather_data["clouds"]["all"]</w:t>
      </w:r>
    </w:p>
    <w:p w14:paraId="4C530A93" w14:textId="77777777" w:rsidR="009A23AC" w:rsidRDefault="009A23AC" w:rsidP="009A23AC">
      <w:pPr>
        <w:pStyle w:val="ListingStandard"/>
      </w:pPr>
      <w:r>
        <w:t xml:space="preserve">            </w:t>
      </w:r>
    </w:p>
    <w:p w14:paraId="28C9965A" w14:textId="77777777" w:rsidR="009A23AC" w:rsidRDefault="009A23AC" w:rsidP="009A23AC">
      <w:pPr>
        <w:pStyle w:val="ListingStandard"/>
      </w:pPr>
      <w:r>
        <w:t xml:space="preserve">            # Temperatur</w:t>
      </w:r>
    </w:p>
    <w:p w14:paraId="5899B237" w14:textId="77777777" w:rsidR="009A23AC" w:rsidRDefault="009A23AC" w:rsidP="009A23AC">
      <w:pPr>
        <w:pStyle w:val="ListingStandard"/>
      </w:pPr>
      <w:r>
        <w:t xml:space="preserve">            temperature = weather_data["main"]["temp"]</w:t>
      </w:r>
    </w:p>
    <w:p w14:paraId="1B56D8AD" w14:textId="77777777" w:rsidR="009A23AC" w:rsidRDefault="009A23AC" w:rsidP="009A23AC">
      <w:pPr>
        <w:pStyle w:val="ListingStandard"/>
      </w:pPr>
      <w:r>
        <w:t xml:space="preserve">            </w:t>
      </w:r>
    </w:p>
    <w:p w14:paraId="6DC31F84" w14:textId="77777777" w:rsidR="009A23AC" w:rsidRDefault="009A23AC" w:rsidP="009A23AC">
      <w:pPr>
        <w:pStyle w:val="ListingStandard"/>
      </w:pPr>
      <w:r>
        <w:t xml:space="preserve">            # Dashboard erstellen</w:t>
      </w:r>
    </w:p>
    <w:p w14:paraId="719CED68" w14:textId="77777777" w:rsidR="009A23AC" w:rsidRDefault="009A23AC" w:rsidP="009A23AC">
      <w:pPr>
        <w:pStyle w:val="ListingStandard"/>
      </w:pPr>
      <w:r>
        <w:t xml:space="preserve">            col1, col2 = st.columns(2)</w:t>
      </w:r>
    </w:p>
    <w:p w14:paraId="2C4CA28C" w14:textId="77777777" w:rsidR="009A23AC" w:rsidRDefault="009A23AC" w:rsidP="009A23AC">
      <w:pPr>
        <w:pStyle w:val="ListingStandard"/>
      </w:pPr>
      <w:r>
        <w:t xml:space="preserve">            </w:t>
      </w:r>
    </w:p>
    <w:p w14:paraId="1304A0C4" w14:textId="77777777" w:rsidR="009A23AC" w:rsidRDefault="009A23AC" w:rsidP="009A23AC">
      <w:pPr>
        <w:pStyle w:val="ListingStandard"/>
      </w:pPr>
      <w:r>
        <w:t xml:space="preserve">            with col1:</w:t>
      </w:r>
    </w:p>
    <w:p w14:paraId="339832C1" w14:textId="77777777" w:rsidR="009A23AC" w:rsidRDefault="009A23AC" w:rsidP="009A23AC">
      <w:pPr>
        <w:pStyle w:val="ListingStandard"/>
      </w:pPr>
      <w:r>
        <w:t xml:space="preserve">                st.metric(label="Windstärke", value=f"{wind_speed_kmh:.1f} km/h")</w:t>
      </w:r>
    </w:p>
    <w:p w14:paraId="70DFEEC0" w14:textId="77777777" w:rsidR="009A23AC" w:rsidRDefault="009A23AC" w:rsidP="009A23AC">
      <w:pPr>
        <w:pStyle w:val="ListingStandard"/>
      </w:pPr>
      <w:r>
        <w:t xml:space="preserve">                st.metric(label="Temperatur", value=f"{temperature:.1f} °C")</w:t>
      </w:r>
    </w:p>
    <w:p w14:paraId="59D73761" w14:textId="77777777" w:rsidR="009A23AC" w:rsidRDefault="009A23AC" w:rsidP="009A23AC">
      <w:pPr>
        <w:pStyle w:val="ListingStandard"/>
      </w:pPr>
      <w:r>
        <w:t xml:space="preserve">            </w:t>
      </w:r>
    </w:p>
    <w:p w14:paraId="30747934" w14:textId="77777777" w:rsidR="009A23AC" w:rsidRDefault="009A23AC" w:rsidP="009A23AC">
      <w:pPr>
        <w:pStyle w:val="ListingStandard"/>
      </w:pPr>
      <w:r>
        <w:t xml:space="preserve">            with col2:</w:t>
      </w:r>
    </w:p>
    <w:p w14:paraId="7F5A881E" w14:textId="77777777" w:rsidR="009A23AC" w:rsidRDefault="009A23AC" w:rsidP="009A23AC">
      <w:pPr>
        <w:pStyle w:val="ListingStandard"/>
      </w:pPr>
      <w:r>
        <w:t xml:space="preserve">                st.metric(label="Böigkeit", value=f"{wind_gust:.1f} km/h")</w:t>
      </w:r>
    </w:p>
    <w:p w14:paraId="4F24EAFF" w14:textId="77777777" w:rsidR="009A23AC" w:rsidRDefault="009A23AC" w:rsidP="009A23AC">
      <w:pPr>
        <w:pStyle w:val="ListingStandard"/>
      </w:pPr>
      <w:r>
        <w:t xml:space="preserve">                st.metric(label="Wolkenbedeckung", value=f"{clouds} %")</w:t>
      </w:r>
    </w:p>
    <w:p w14:paraId="56581B77" w14:textId="77777777" w:rsidR="009A23AC" w:rsidRDefault="009A23AC" w:rsidP="009A23AC">
      <w:pPr>
        <w:pStyle w:val="ListingStandard"/>
      </w:pPr>
      <w:r>
        <w:t xml:space="preserve">            </w:t>
      </w:r>
    </w:p>
    <w:p w14:paraId="0D22947A" w14:textId="77777777" w:rsidR="009A23AC" w:rsidRDefault="009A23AC" w:rsidP="009A23AC">
      <w:pPr>
        <w:pStyle w:val="ListingStandard"/>
      </w:pPr>
      <w:r>
        <w:t xml:space="preserve">            # Zusätzliche Infos</w:t>
      </w:r>
    </w:p>
    <w:p w14:paraId="02A6C38C" w14:textId="77777777" w:rsidR="009A23AC" w:rsidRDefault="009A23AC" w:rsidP="009A23AC">
      <w:pPr>
        <w:pStyle w:val="ListingStandard"/>
      </w:pPr>
      <w:r>
        <w:t xml:space="preserve">            st.subheader("Details")</w:t>
      </w:r>
    </w:p>
    <w:p w14:paraId="52A88050" w14:textId="77777777" w:rsidR="009A23AC" w:rsidRDefault="009A23AC" w:rsidP="009A23AC">
      <w:pPr>
        <w:pStyle w:val="ListingStandard"/>
      </w:pPr>
      <w:r>
        <w:t xml:space="preserve">            </w:t>
      </w:r>
    </w:p>
    <w:p w14:paraId="254F6E95" w14:textId="77777777" w:rsidR="009A23AC" w:rsidRDefault="009A23AC" w:rsidP="009A23AC">
      <w:pPr>
        <w:pStyle w:val="ListingStandard"/>
      </w:pPr>
      <w:r>
        <w:t xml:space="preserve">            # Windrichtung</w:t>
      </w:r>
    </w:p>
    <w:p w14:paraId="73521BB9" w14:textId="77777777" w:rsidR="009A23AC" w:rsidRDefault="009A23AC" w:rsidP="009A23AC">
      <w:pPr>
        <w:pStyle w:val="ListingStandard"/>
      </w:pPr>
      <w:r>
        <w:t xml:space="preserve">            wind_direction = weather_data["wind"].get("deg", 0)</w:t>
      </w:r>
    </w:p>
    <w:p w14:paraId="2FFE80FE" w14:textId="77777777" w:rsidR="009A23AC" w:rsidRDefault="009A23AC" w:rsidP="009A23AC">
      <w:pPr>
        <w:pStyle w:val="ListingStandard"/>
      </w:pPr>
      <w:r>
        <w:t xml:space="preserve">            st.write(f"Windrichtung: {wind_direction}° ({get_wind_direction(wind_direction)})")</w:t>
      </w:r>
    </w:p>
    <w:p w14:paraId="51A7629E" w14:textId="77777777" w:rsidR="009A23AC" w:rsidRDefault="009A23AC" w:rsidP="009A23AC">
      <w:pPr>
        <w:pStyle w:val="ListingStandard"/>
      </w:pPr>
      <w:r>
        <w:lastRenderedPageBreak/>
        <w:t xml:space="preserve">            </w:t>
      </w:r>
    </w:p>
    <w:p w14:paraId="1D7F3924" w14:textId="77777777" w:rsidR="009A23AC" w:rsidRDefault="009A23AC" w:rsidP="009A23AC">
      <w:pPr>
        <w:pStyle w:val="ListingStandard"/>
      </w:pPr>
      <w:r>
        <w:t xml:space="preserve">            # Böigkeit-Klassifizierung</w:t>
      </w:r>
    </w:p>
    <w:p w14:paraId="34BFE994" w14:textId="77777777" w:rsidR="009A23AC" w:rsidRDefault="009A23AC" w:rsidP="009A23AC">
      <w:pPr>
        <w:pStyle w:val="ListingStandard"/>
      </w:pPr>
      <w:r>
        <w:t xml:space="preserve">            boeen_klassifizierung = get_gust_classification(gust_ratio)</w:t>
      </w:r>
    </w:p>
    <w:p w14:paraId="4170A1E4" w14:textId="77777777" w:rsidR="009A23AC" w:rsidRDefault="009A23AC" w:rsidP="009A23AC">
      <w:pPr>
        <w:pStyle w:val="ListingStandard"/>
      </w:pPr>
      <w:r>
        <w:t xml:space="preserve">            st.write(f"Böigkeit-Klassifizierung: {boeen_klassifizierung}")</w:t>
      </w:r>
    </w:p>
    <w:p w14:paraId="18FF7A7A" w14:textId="77777777" w:rsidR="009A23AC" w:rsidRDefault="009A23AC" w:rsidP="009A23AC">
      <w:pPr>
        <w:pStyle w:val="ListingStandard"/>
      </w:pPr>
      <w:r>
        <w:t xml:space="preserve">            </w:t>
      </w:r>
    </w:p>
    <w:p w14:paraId="1C0A5B36" w14:textId="77777777" w:rsidR="009A23AC" w:rsidRDefault="009A23AC" w:rsidP="009A23AC">
      <w:pPr>
        <w:pStyle w:val="ListingStandard"/>
      </w:pPr>
      <w:r>
        <w:t xml:space="preserve">            # Wetterdiagramme</w:t>
      </w:r>
    </w:p>
    <w:p w14:paraId="5459E5A2" w14:textId="77777777" w:rsidR="009A23AC" w:rsidRDefault="009A23AC" w:rsidP="009A23AC">
      <w:pPr>
        <w:pStyle w:val="ListingStandard"/>
      </w:pPr>
      <w:r>
        <w:t xml:space="preserve">            create_weather_charts(wind_speed_kmh, wind_gust, clouds, temperature)</w:t>
      </w:r>
    </w:p>
    <w:p w14:paraId="17CB487A" w14:textId="77777777" w:rsidR="009A23AC" w:rsidRDefault="009A23AC" w:rsidP="009A23AC">
      <w:pPr>
        <w:pStyle w:val="ListingStandard"/>
      </w:pPr>
      <w:r>
        <w:t xml:space="preserve">            </w:t>
      </w:r>
    </w:p>
    <w:p w14:paraId="6CA834E1" w14:textId="77777777" w:rsidR="009A23AC" w:rsidRDefault="009A23AC" w:rsidP="009A23AC">
      <w:pPr>
        <w:pStyle w:val="ListingStandard"/>
      </w:pPr>
      <w:r>
        <w:t xml:space="preserve">            # Flugbedingungen-Einschätzung</w:t>
      </w:r>
    </w:p>
    <w:p w14:paraId="0C017D4C" w14:textId="77777777" w:rsidR="009A23AC" w:rsidRDefault="009A23AC" w:rsidP="009A23AC">
      <w:pPr>
        <w:pStyle w:val="ListingStandard"/>
      </w:pPr>
      <w:r>
        <w:t xml:space="preserve">            flight_conditions = assess_flight_conditions(wind_speed_kmh, wind_gust, clouds, temperature)</w:t>
      </w:r>
    </w:p>
    <w:p w14:paraId="3030931E" w14:textId="77777777" w:rsidR="009A23AC" w:rsidRDefault="009A23AC" w:rsidP="009A23AC">
      <w:pPr>
        <w:pStyle w:val="ListingStandard"/>
      </w:pPr>
      <w:r>
        <w:t xml:space="preserve">            st.subheader("Flugbedingungen-Einschätzung")</w:t>
      </w:r>
    </w:p>
    <w:p w14:paraId="5288BCD0" w14:textId="77777777" w:rsidR="009A23AC" w:rsidRDefault="009A23AC" w:rsidP="009A23AC">
      <w:pPr>
        <w:pStyle w:val="ListingStandard"/>
      </w:pPr>
      <w:r>
        <w:t xml:space="preserve">            st.markdown(f"**{flight_conditions['summary']}**")</w:t>
      </w:r>
    </w:p>
    <w:p w14:paraId="62C06C60" w14:textId="77777777" w:rsidR="009A23AC" w:rsidRDefault="009A23AC" w:rsidP="009A23AC">
      <w:pPr>
        <w:pStyle w:val="ListingStandard"/>
      </w:pPr>
      <w:r>
        <w:t xml:space="preserve">            st.write(flight_conditions['details'])</w:t>
      </w:r>
    </w:p>
    <w:p w14:paraId="0B0A7F89" w14:textId="77777777" w:rsidR="009A23AC" w:rsidRDefault="009A23AC" w:rsidP="009A23AC">
      <w:pPr>
        <w:pStyle w:val="ListingStandard"/>
      </w:pPr>
      <w:r>
        <w:t xml:space="preserve">        </w:t>
      </w:r>
    </w:p>
    <w:p w14:paraId="2CCB6A63" w14:textId="77777777" w:rsidR="009A23AC" w:rsidRDefault="009A23AC" w:rsidP="009A23AC">
      <w:pPr>
        <w:pStyle w:val="ListingStandard"/>
      </w:pPr>
      <w:r>
        <w:t xml:space="preserve">        else:</w:t>
      </w:r>
    </w:p>
    <w:p w14:paraId="12BD139C" w14:textId="77777777" w:rsidR="009A23AC" w:rsidRDefault="009A23AC" w:rsidP="009A23AC">
      <w:pPr>
        <w:pStyle w:val="ListingStandard"/>
      </w:pPr>
      <w:r>
        <w:t xml:space="preserve">            st.warning("Keine Wetterdaten verfügbar. Bitte versuche es später erneut.")</w:t>
      </w:r>
    </w:p>
    <w:p w14:paraId="7AA6119F" w14:textId="77777777" w:rsidR="009A23AC" w:rsidRDefault="009A23AC" w:rsidP="009A23AC">
      <w:pPr>
        <w:pStyle w:val="ListingStandard"/>
      </w:pPr>
    </w:p>
    <w:p w14:paraId="4FFF0BAE" w14:textId="77777777" w:rsidR="009A23AC" w:rsidRDefault="009A23AC" w:rsidP="009A23AC">
      <w:pPr>
        <w:pStyle w:val="ListingStandard"/>
      </w:pPr>
      <w:r>
        <w:t># Hilfsfunktion für Windrichtung</w:t>
      </w:r>
    </w:p>
    <w:p w14:paraId="066FE2EA" w14:textId="77777777" w:rsidR="009A23AC" w:rsidRDefault="009A23AC" w:rsidP="009A23AC">
      <w:pPr>
        <w:pStyle w:val="ListingStandard"/>
      </w:pPr>
      <w:r>
        <w:t>def get_wind_direction(degrees):</w:t>
      </w:r>
    </w:p>
    <w:p w14:paraId="0D60D02D" w14:textId="77777777" w:rsidR="009A23AC" w:rsidRDefault="009A23AC" w:rsidP="009A23AC">
      <w:pPr>
        <w:pStyle w:val="ListingStandard"/>
      </w:pPr>
      <w:r>
        <w:t xml:space="preserve">    directions = ["N", "NNO", "NO", "ONO", "O", "OSO", "SO", "SSO", </w:t>
      </w:r>
    </w:p>
    <w:p w14:paraId="561F056B" w14:textId="77777777" w:rsidR="009A23AC" w:rsidRDefault="009A23AC" w:rsidP="009A23AC">
      <w:pPr>
        <w:pStyle w:val="ListingStandard"/>
      </w:pPr>
      <w:r>
        <w:t xml:space="preserve">                 "S", "SSW", "SW", "WSW", "W", "WNW", "NW", "NNW"]</w:t>
      </w:r>
    </w:p>
    <w:p w14:paraId="7F1FC71D" w14:textId="77777777" w:rsidR="009A23AC" w:rsidRDefault="009A23AC" w:rsidP="009A23AC">
      <w:pPr>
        <w:pStyle w:val="ListingStandard"/>
      </w:pPr>
      <w:r>
        <w:t xml:space="preserve">    index = round(degrees / 22.5) % 16</w:t>
      </w:r>
    </w:p>
    <w:p w14:paraId="01269D4C" w14:textId="77777777" w:rsidR="009A23AC" w:rsidRDefault="009A23AC" w:rsidP="009A23AC">
      <w:pPr>
        <w:pStyle w:val="ListingStandard"/>
      </w:pPr>
      <w:r>
        <w:t xml:space="preserve">    return directions[index]</w:t>
      </w:r>
    </w:p>
    <w:p w14:paraId="416D2687" w14:textId="77777777" w:rsidR="009A23AC" w:rsidRDefault="009A23AC" w:rsidP="009A23AC">
      <w:pPr>
        <w:pStyle w:val="ListingStandard"/>
      </w:pPr>
    </w:p>
    <w:p w14:paraId="136BF28C" w14:textId="77777777" w:rsidR="009A23AC" w:rsidRDefault="009A23AC" w:rsidP="009A23AC">
      <w:pPr>
        <w:pStyle w:val="ListingStandard"/>
      </w:pPr>
      <w:r>
        <w:t># Hilfsfunktion für Böigkeit-Klassifizierung</w:t>
      </w:r>
    </w:p>
    <w:p w14:paraId="2F449A36" w14:textId="77777777" w:rsidR="009A23AC" w:rsidRDefault="009A23AC" w:rsidP="009A23AC">
      <w:pPr>
        <w:pStyle w:val="ListingStandard"/>
      </w:pPr>
      <w:r>
        <w:t>def get_gust_classification(gust_ratio):</w:t>
      </w:r>
    </w:p>
    <w:p w14:paraId="75DCC9AE" w14:textId="77777777" w:rsidR="009A23AC" w:rsidRDefault="009A23AC" w:rsidP="009A23AC">
      <w:pPr>
        <w:pStyle w:val="ListingStandard"/>
      </w:pPr>
      <w:r>
        <w:t xml:space="preserve">    if gust_ratio &lt; 1.1:</w:t>
      </w:r>
    </w:p>
    <w:p w14:paraId="3231FDAA" w14:textId="77777777" w:rsidR="009A23AC" w:rsidRDefault="009A23AC" w:rsidP="009A23AC">
      <w:pPr>
        <w:pStyle w:val="ListingStandard"/>
      </w:pPr>
      <w:r>
        <w:t xml:space="preserve">        return "Sehr ruhig (kaum Böen)"</w:t>
      </w:r>
    </w:p>
    <w:p w14:paraId="42DD3A59" w14:textId="77777777" w:rsidR="009A23AC" w:rsidRDefault="009A23AC" w:rsidP="009A23AC">
      <w:pPr>
        <w:pStyle w:val="ListingStandard"/>
      </w:pPr>
      <w:r>
        <w:t xml:space="preserve">    elif gust_ratio &lt; 1.3:</w:t>
      </w:r>
    </w:p>
    <w:p w14:paraId="3C144F22" w14:textId="77777777" w:rsidR="009A23AC" w:rsidRDefault="009A23AC" w:rsidP="009A23AC">
      <w:pPr>
        <w:pStyle w:val="ListingStandard"/>
      </w:pPr>
      <w:r>
        <w:t xml:space="preserve">        return "Leichte Böigkeit"</w:t>
      </w:r>
    </w:p>
    <w:p w14:paraId="722CAD48" w14:textId="77777777" w:rsidR="009A23AC" w:rsidRDefault="009A23AC" w:rsidP="009A23AC">
      <w:pPr>
        <w:pStyle w:val="ListingStandard"/>
      </w:pPr>
      <w:r>
        <w:t xml:space="preserve">    elif gust_ratio &lt; 1.5:</w:t>
      </w:r>
    </w:p>
    <w:p w14:paraId="37008C82" w14:textId="77777777" w:rsidR="009A23AC" w:rsidRDefault="009A23AC" w:rsidP="009A23AC">
      <w:pPr>
        <w:pStyle w:val="ListingStandard"/>
      </w:pPr>
      <w:r>
        <w:t xml:space="preserve">        return "Moderate Böigkeit"</w:t>
      </w:r>
    </w:p>
    <w:p w14:paraId="2B1B198A" w14:textId="77777777" w:rsidR="009A23AC" w:rsidRDefault="009A23AC" w:rsidP="009A23AC">
      <w:pPr>
        <w:pStyle w:val="ListingStandard"/>
      </w:pPr>
      <w:r>
        <w:t xml:space="preserve">    elif gust_ratio &lt; 2.0:</w:t>
      </w:r>
    </w:p>
    <w:p w14:paraId="49AF9375" w14:textId="77777777" w:rsidR="009A23AC" w:rsidRDefault="009A23AC" w:rsidP="009A23AC">
      <w:pPr>
        <w:pStyle w:val="ListingStandard"/>
      </w:pPr>
      <w:r>
        <w:t xml:space="preserve">        return "Starke Böigkeit"</w:t>
      </w:r>
    </w:p>
    <w:p w14:paraId="6FB8BE8D" w14:textId="77777777" w:rsidR="009A23AC" w:rsidRDefault="009A23AC" w:rsidP="009A23AC">
      <w:pPr>
        <w:pStyle w:val="ListingStandard"/>
      </w:pPr>
      <w:r>
        <w:t xml:space="preserve">    else:</w:t>
      </w:r>
    </w:p>
    <w:p w14:paraId="1D731944" w14:textId="77777777" w:rsidR="009A23AC" w:rsidRDefault="009A23AC" w:rsidP="009A23AC">
      <w:pPr>
        <w:pStyle w:val="ListingStandard"/>
      </w:pPr>
      <w:r>
        <w:t xml:space="preserve">        return "Sehr starke Böigkeit (Vorsicht!)"</w:t>
      </w:r>
    </w:p>
    <w:p w14:paraId="639D0AB6" w14:textId="77777777" w:rsidR="009A23AC" w:rsidRDefault="009A23AC" w:rsidP="009A23AC">
      <w:pPr>
        <w:pStyle w:val="ListingStandard"/>
      </w:pPr>
    </w:p>
    <w:p w14:paraId="1AB0CD20" w14:textId="77777777" w:rsidR="009A23AC" w:rsidRDefault="009A23AC" w:rsidP="009A23AC">
      <w:pPr>
        <w:pStyle w:val="ListingStandard"/>
      </w:pPr>
      <w:r>
        <w:t># Hilfsfunktion zur Erstellung von Diagrammen</w:t>
      </w:r>
    </w:p>
    <w:p w14:paraId="0BB9F269" w14:textId="77777777" w:rsidR="009A23AC" w:rsidRDefault="009A23AC" w:rsidP="009A23AC">
      <w:pPr>
        <w:pStyle w:val="ListingStandard"/>
      </w:pPr>
      <w:r>
        <w:t>def create_weather_charts(wind_speed, wind_gust, clouds, temperature):</w:t>
      </w:r>
    </w:p>
    <w:p w14:paraId="779558F1" w14:textId="77777777" w:rsidR="009A23AC" w:rsidRDefault="009A23AC" w:rsidP="009A23AC">
      <w:pPr>
        <w:pStyle w:val="ListingStandard"/>
      </w:pPr>
      <w:r>
        <w:t xml:space="preserve">    # Wind-Diagramm</w:t>
      </w:r>
    </w:p>
    <w:p w14:paraId="37821B99" w14:textId="77777777" w:rsidR="009A23AC" w:rsidRDefault="009A23AC" w:rsidP="009A23AC">
      <w:pPr>
        <w:pStyle w:val="ListingStandard"/>
      </w:pPr>
      <w:r>
        <w:t xml:space="preserve">    wind_data = pd.DataFrame({</w:t>
      </w:r>
    </w:p>
    <w:p w14:paraId="156994C7" w14:textId="77777777" w:rsidR="009A23AC" w:rsidRDefault="009A23AC" w:rsidP="009A23AC">
      <w:pPr>
        <w:pStyle w:val="ListingStandard"/>
      </w:pPr>
      <w:r>
        <w:t xml:space="preserve">        'Typ': ['Windgeschwindigkeit', 'Böen'],</w:t>
      </w:r>
    </w:p>
    <w:p w14:paraId="0E7D41C1" w14:textId="77777777" w:rsidR="009A23AC" w:rsidRDefault="009A23AC" w:rsidP="009A23AC">
      <w:pPr>
        <w:pStyle w:val="ListingStandard"/>
      </w:pPr>
      <w:r>
        <w:t xml:space="preserve">        'km/h': [wind_speed, wind_gust]</w:t>
      </w:r>
    </w:p>
    <w:p w14:paraId="76504A13" w14:textId="77777777" w:rsidR="009A23AC" w:rsidRDefault="009A23AC" w:rsidP="009A23AC">
      <w:pPr>
        <w:pStyle w:val="ListingStandard"/>
      </w:pPr>
      <w:r>
        <w:t xml:space="preserve">    })</w:t>
      </w:r>
    </w:p>
    <w:p w14:paraId="0136A741" w14:textId="77777777" w:rsidR="009A23AC" w:rsidRDefault="009A23AC" w:rsidP="009A23AC">
      <w:pPr>
        <w:pStyle w:val="ListingStandard"/>
      </w:pPr>
      <w:r>
        <w:t xml:space="preserve">    </w:t>
      </w:r>
    </w:p>
    <w:p w14:paraId="28BB0EC1" w14:textId="77777777" w:rsidR="009A23AC" w:rsidRDefault="009A23AC" w:rsidP="009A23AC">
      <w:pPr>
        <w:pStyle w:val="ListingStandard"/>
      </w:pPr>
      <w:r>
        <w:t xml:space="preserve">    fig1 = px.bar(wind_data, x='Typ', y='km/h', </w:t>
      </w:r>
    </w:p>
    <w:p w14:paraId="2B31C70D" w14:textId="77777777" w:rsidR="009A23AC" w:rsidRDefault="009A23AC" w:rsidP="009A23AC">
      <w:pPr>
        <w:pStyle w:val="ListingStandard"/>
      </w:pPr>
      <w:r>
        <w:t xml:space="preserve">                 title="Wind und Böen",</w:t>
      </w:r>
    </w:p>
    <w:p w14:paraId="2FAE00E6" w14:textId="77777777" w:rsidR="009A23AC" w:rsidRDefault="009A23AC" w:rsidP="009A23AC">
      <w:pPr>
        <w:pStyle w:val="ListingStandard"/>
      </w:pPr>
      <w:r>
        <w:t xml:space="preserve">                 color='Typ',</w:t>
      </w:r>
    </w:p>
    <w:p w14:paraId="4165381B" w14:textId="77777777" w:rsidR="009A23AC" w:rsidRDefault="009A23AC" w:rsidP="009A23AC">
      <w:pPr>
        <w:pStyle w:val="ListingStandard"/>
      </w:pPr>
      <w:r>
        <w:t xml:space="preserve">                 color_discrete_sequence=["#1E88E5", "#FFC107"])</w:t>
      </w:r>
    </w:p>
    <w:p w14:paraId="63263D02" w14:textId="77777777" w:rsidR="009A23AC" w:rsidRDefault="009A23AC" w:rsidP="009A23AC">
      <w:pPr>
        <w:pStyle w:val="ListingStandard"/>
      </w:pPr>
      <w:r>
        <w:t xml:space="preserve">    st.plotly_chart(fig1)</w:t>
      </w:r>
    </w:p>
    <w:p w14:paraId="4CFF6C1D" w14:textId="77777777" w:rsidR="009A23AC" w:rsidRDefault="009A23AC" w:rsidP="009A23AC">
      <w:pPr>
        <w:pStyle w:val="ListingStandard"/>
      </w:pPr>
      <w:r>
        <w:t xml:space="preserve">    </w:t>
      </w:r>
    </w:p>
    <w:p w14:paraId="7DE36E12" w14:textId="77777777" w:rsidR="009A23AC" w:rsidRDefault="009A23AC" w:rsidP="009A23AC">
      <w:pPr>
        <w:pStyle w:val="ListingStandard"/>
      </w:pPr>
      <w:r>
        <w:t xml:space="preserve">    # Gauge-Chart für Wolkenbedeckung</w:t>
      </w:r>
    </w:p>
    <w:p w14:paraId="1902AB11" w14:textId="77777777" w:rsidR="009A23AC" w:rsidRDefault="009A23AC" w:rsidP="009A23AC">
      <w:pPr>
        <w:pStyle w:val="ListingStandard"/>
      </w:pPr>
      <w:r>
        <w:t xml:space="preserve">    fig2 = px.pie(values=[clouds, 100-clouds], </w:t>
      </w:r>
    </w:p>
    <w:p w14:paraId="16696EB0" w14:textId="77777777" w:rsidR="009A23AC" w:rsidRDefault="009A23AC" w:rsidP="009A23AC">
      <w:pPr>
        <w:pStyle w:val="ListingStandard"/>
      </w:pPr>
      <w:r>
        <w:t xml:space="preserve">                 names=['Bedeckt', 'Klar'],</w:t>
      </w:r>
    </w:p>
    <w:p w14:paraId="65C822A9" w14:textId="77777777" w:rsidR="009A23AC" w:rsidRDefault="009A23AC" w:rsidP="009A23AC">
      <w:pPr>
        <w:pStyle w:val="ListingStandard"/>
      </w:pPr>
      <w:r>
        <w:t xml:space="preserve">                 title="Wolkenbedeckung",</w:t>
      </w:r>
    </w:p>
    <w:p w14:paraId="49E6AD99" w14:textId="77777777" w:rsidR="009A23AC" w:rsidRDefault="009A23AC" w:rsidP="009A23AC">
      <w:pPr>
        <w:pStyle w:val="ListingStandard"/>
      </w:pPr>
      <w:r>
        <w:t xml:space="preserve">                 hole=0.7, </w:t>
      </w:r>
    </w:p>
    <w:p w14:paraId="319E9841" w14:textId="77777777" w:rsidR="009A23AC" w:rsidRDefault="009A23AC" w:rsidP="009A23AC">
      <w:pPr>
        <w:pStyle w:val="ListingStandard"/>
      </w:pPr>
      <w:r>
        <w:t xml:space="preserve">                 color_discrete_sequence=["#78909C", "#B3E5FC"])</w:t>
      </w:r>
    </w:p>
    <w:p w14:paraId="2C43CF01" w14:textId="77777777" w:rsidR="009A23AC" w:rsidRDefault="009A23AC" w:rsidP="009A23AC">
      <w:pPr>
        <w:pStyle w:val="ListingStandard"/>
      </w:pPr>
      <w:r>
        <w:t xml:space="preserve">    fig2.update_traces(textinfo='none')</w:t>
      </w:r>
    </w:p>
    <w:p w14:paraId="40692797" w14:textId="77777777" w:rsidR="009A23AC" w:rsidRDefault="009A23AC" w:rsidP="009A23AC">
      <w:pPr>
        <w:pStyle w:val="ListingStandard"/>
      </w:pPr>
      <w:r>
        <w:t xml:space="preserve">    fig2.add_annotation(text=f"{clouds}%", showarrow=False, font_size=20)</w:t>
      </w:r>
    </w:p>
    <w:p w14:paraId="1D20979C" w14:textId="77777777" w:rsidR="009A23AC" w:rsidRDefault="009A23AC" w:rsidP="009A23AC">
      <w:pPr>
        <w:pStyle w:val="ListingStandard"/>
      </w:pPr>
      <w:r>
        <w:t xml:space="preserve">    st.plotly_chart(fig2)</w:t>
      </w:r>
    </w:p>
    <w:p w14:paraId="066507A7" w14:textId="77777777" w:rsidR="009A23AC" w:rsidRDefault="009A23AC" w:rsidP="009A23AC">
      <w:pPr>
        <w:pStyle w:val="ListingStandard"/>
      </w:pPr>
    </w:p>
    <w:p w14:paraId="6CE34C2F" w14:textId="77777777" w:rsidR="009A23AC" w:rsidRDefault="009A23AC" w:rsidP="009A23AC">
      <w:pPr>
        <w:pStyle w:val="ListingStandard"/>
      </w:pPr>
      <w:r>
        <w:t># Hilfsfunktion zur Einschätzung der Flugbedingungen</w:t>
      </w:r>
    </w:p>
    <w:p w14:paraId="66EEA1F4" w14:textId="77777777" w:rsidR="009A23AC" w:rsidRDefault="009A23AC" w:rsidP="009A23AC">
      <w:pPr>
        <w:pStyle w:val="ListingStandard"/>
      </w:pPr>
      <w:r>
        <w:t>def assess_flight_conditions(wind_speed, wind_gust, clouds, temperature):</w:t>
      </w:r>
    </w:p>
    <w:p w14:paraId="6BC809A5" w14:textId="77777777" w:rsidR="009A23AC" w:rsidRDefault="009A23AC" w:rsidP="009A23AC">
      <w:pPr>
        <w:pStyle w:val="ListingStandard"/>
      </w:pPr>
      <w:r>
        <w:t xml:space="preserve">    conditions = {</w:t>
      </w:r>
    </w:p>
    <w:p w14:paraId="7426F061" w14:textId="77777777" w:rsidR="009A23AC" w:rsidRDefault="009A23AC" w:rsidP="009A23AC">
      <w:pPr>
        <w:pStyle w:val="ListingStandard"/>
      </w:pPr>
      <w:r>
        <w:t xml:space="preserve">        'summary': "",</w:t>
      </w:r>
    </w:p>
    <w:p w14:paraId="14E0B998" w14:textId="77777777" w:rsidR="009A23AC" w:rsidRDefault="009A23AC" w:rsidP="009A23AC">
      <w:pPr>
        <w:pStyle w:val="ListingStandard"/>
      </w:pPr>
      <w:r>
        <w:t xml:space="preserve">        'details': ""</w:t>
      </w:r>
    </w:p>
    <w:p w14:paraId="0C3CB58B" w14:textId="77777777" w:rsidR="009A23AC" w:rsidRDefault="009A23AC" w:rsidP="009A23AC">
      <w:pPr>
        <w:pStyle w:val="ListingStandard"/>
      </w:pPr>
      <w:r>
        <w:t xml:space="preserve">    }</w:t>
      </w:r>
    </w:p>
    <w:p w14:paraId="100D4740" w14:textId="77777777" w:rsidR="009A23AC" w:rsidRDefault="009A23AC" w:rsidP="009A23AC">
      <w:pPr>
        <w:pStyle w:val="ListingStandard"/>
      </w:pPr>
      <w:r>
        <w:t xml:space="preserve">    </w:t>
      </w:r>
    </w:p>
    <w:p w14:paraId="68732D1A" w14:textId="77777777" w:rsidR="009A23AC" w:rsidRDefault="009A23AC" w:rsidP="009A23AC">
      <w:pPr>
        <w:pStyle w:val="ListingStandard"/>
      </w:pPr>
      <w:r>
        <w:t xml:space="preserve">    # Bewertung basierend auf Wind</w:t>
      </w:r>
    </w:p>
    <w:p w14:paraId="259629E5" w14:textId="77777777" w:rsidR="009A23AC" w:rsidRDefault="009A23AC" w:rsidP="009A23AC">
      <w:pPr>
        <w:pStyle w:val="ListingStandard"/>
      </w:pPr>
      <w:r>
        <w:t xml:space="preserve">    if wind_speed &lt; 5:</w:t>
      </w:r>
    </w:p>
    <w:p w14:paraId="0CD1FBCE" w14:textId="77777777" w:rsidR="009A23AC" w:rsidRDefault="009A23AC" w:rsidP="009A23AC">
      <w:pPr>
        <w:pStyle w:val="ListingStandard"/>
      </w:pPr>
      <w:r>
        <w:t xml:space="preserve">        wind_assessment = "Zu wenig Wind für guten Auftrieb."</w:t>
      </w:r>
    </w:p>
    <w:p w14:paraId="6EB5B77E" w14:textId="77777777" w:rsidR="009A23AC" w:rsidRDefault="009A23AC" w:rsidP="009A23AC">
      <w:pPr>
        <w:pStyle w:val="ListingStandard"/>
      </w:pPr>
      <w:r>
        <w:t xml:space="preserve">    elif 5 &lt;= wind_speed &lt;= 15:</w:t>
      </w:r>
    </w:p>
    <w:p w14:paraId="4C4D5CAD" w14:textId="77777777" w:rsidR="009A23AC" w:rsidRDefault="009A23AC" w:rsidP="009A23AC">
      <w:pPr>
        <w:pStyle w:val="ListingStandard"/>
      </w:pPr>
      <w:r>
        <w:t xml:space="preserve">        wind_assessment = "Ideale Windverhältnisse für Gleitschirmfliegen."</w:t>
      </w:r>
    </w:p>
    <w:p w14:paraId="4EE93515" w14:textId="77777777" w:rsidR="009A23AC" w:rsidRDefault="009A23AC" w:rsidP="009A23AC">
      <w:pPr>
        <w:pStyle w:val="ListingStandard"/>
      </w:pPr>
      <w:r>
        <w:t xml:space="preserve">    elif 15 &lt; wind_speed &lt;= 25:</w:t>
      </w:r>
    </w:p>
    <w:p w14:paraId="63A65778" w14:textId="77777777" w:rsidR="009A23AC" w:rsidRDefault="009A23AC" w:rsidP="009A23AC">
      <w:pPr>
        <w:pStyle w:val="ListingStandard"/>
      </w:pPr>
      <w:r>
        <w:lastRenderedPageBreak/>
        <w:t xml:space="preserve">        wind_assessment = "Stärkerer Wind - für erfahrene Piloten."</w:t>
      </w:r>
    </w:p>
    <w:p w14:paraId="7F76858F" w14:textId="77777777" w:rsidR="009A23AC" w:rsidRDefault="009A23AC" w:rsidP="009A23AC">
      <w:pPr>
        <w:pStyle w:val="ListingStandard"/>
      </w:pPr>
      <w:r>
        <w:t xml:space="preserve">    else:</w:t>
      </w:r>
    </w:p>
    <w:p w14:paraId="00EEBF88" w14:textId="77777777" w:rsidR="009A23AC" w:rsidRDefault="009A23AC" w:rsidP="009A23AC">
      <w:pPr>
        <w:pStyle w:val="ListingStandard"/>
      </w:pPr>
      <w:r>
        <w:t xml:space="preserve">        wind_assessment = "Zu starker Wind - Flug nicht empfohlen."</w:t>
      </w:r>
    </w:p>
    <w:p w14:paraId="62366C31" w14:textId="77777777" w:rsidR="009A23AC" w:rsidRDefault="009A23AC" w:rsidP="009A23AC">
      <w:pPr>
        <w:pStyle w:val="ListingStandard"/>
      </w:pPr>
      <w:r>
        <w:t xml:space="preserve">    </w:t>
      </w:r>
    </w:p>
    <w:p w14:paraId="5CE17EF3" w14:textId="77777777" w:rsidR="009A23AC" w:rsidRDefault="009A23AC" w:rsidP="009A23AC">
      <w:pPr>
        <w:pStyle w:val="ListingStandard"/>
      </w:pPr>
      <w:r>
        <w:t xml:space="preserve">    # Bewertung basierend auf Böigkeit</w:t>
      </w:r>
    </w:p>
    <w:p w14:paraId="51D00BD7" w14:textId="77777777" w:rsidR="009A23AC" w:rsidRDefault="009A23AC" w:rsidP="009A23AC">
      <w:pPr>
        <w:pStyle w:val="ListingStandard"/>
      </w:pPr>
      <w:r>
        <w:t xml:space="preserve">    if wind_gust &gt; 30 or (wind_gust / wind_speed) &gt; 1.7:</w:t>
      </w:r>
    </w:p>
    <w:p w14:paraId="35630F99" w14:textId="77777777" w:rsidR="009A23AC" w:rsidRDefault="009A23AC" w:rsidP="009A23AC">
      <w:pPr>
        <w:pStyle w:val="ListingStandard"/>
      </w:pPr>
      <w:r>
        <w:t xml:space="preserve">        gust_assessment = "Gefährliche Böigkeit - Flug nicht empfohlen."</w:t>
      </w:r>
    </w:p>
    <w:p w14:paraId="345A27EA" w14:textId="77777777" w:rsidR="009A23AC" w:rsidRDefault="009A23AC" w:rsidP="009A23AC">
      <w:pPr>
        <w:pStyle w:val="ListingStandard"/>
      </w:pPr>
      <w:r>
        <w:t xml:space="preserve">    elif (wind_gust / wind_speed) &gt; 1.4:</w:t>
      </w:r>
    </w:p>
    <w:p w14:paraId="01BA12DB" w14:textId="77777777" w:rsidR="009A23AC" w:rsidRDefault="009A23AC" w:rsidP="009A23AC">
      <w:pPr>
        <w:pStyle w:val="ListingStandard"/>
      </w:pPr>
      <w:r>
        <w:t xml:space="preserve">        gust_assessment = "Moderate Böigkeit - Vorsicht geboten."</w:t>
      </w:r>
    </w:p>
    <w:p w14:paraId="5A71FCAD" w14:textId="77777777" w:rsidR="009A23AC" w:rsidRDefault="009A23AC" w:rsidP="009A23AC">
      <w:pPr>
        <w:pStyle w:val="ListingStandard"/>
      </w:pPr>
      <w:r>
        <w:t xml:space="preserve">    else:</w:t>
      </w:r>
    </w:p>
    <w:p w14:paraId="61F75DA0" w14:textId="77777777" w:rsidR="009A23AC" w:rsidRDefault="009A23AC" w:rsidP="009A23AC">
      <w:pPr>
        <w:pStyle w:val="ListingStandard"/>
      </w:pPr>
      <w:r>
        <w:t xml:space="preserve">        gust_assessment = "Ruhige Bedingungen ohne starke Böen."</w:t>
      </w:r>
    </w:p>
    <w:p w14:paraId="69CFBFBB" w14:textId="77777777" w:rsidR="009A23AC" w:rsidRDefault="009A23AC" w:rsidP="009A23AC">
      <w:pPr>
        <w:pStyle w:val="ListingStandard"/>
      </w:pPr>
      <w:r>
        <w:t xml:space="preserve">    </w:t>
      </w:r>
    </w:p>
    <w:p w14:paraId="61FB4565" w14:textId="77777777" w:rsidR="009A23AC" w:rsidRDefault="009A23AC" w:rsidP="009A23AC">
      <w:pPr>
        <w:pStyle w:val="ListingStandard"/>
      </w:pPr>
      <w:r>
        <w:t xml:space="preserve">    # Gesamtbewertung</w:t>
      </w:r>
    </w:p>
    <w:p w14:paraId="7FA21312" w14:textId="77777777" w:rsidR="009A23AC" w:rsidRDefault="009A23AC" w:rsidP="009A23AC">
      <w:pPr>
        <w:pStyle w:val="ListingStandard"/>
      </w:pPr>
      <w:r>
        <w:t xml:space="preserve">    if wind_speed &lt; 5 or wind_speed &gt; 25 or wind_gust &gt; 30 or (wind_gust / wind_speed) &gt; 1.7:</w:t>
      </w:r>
    </w:p>
    <w:p w14:paraId="07C2A283" w14:textId="77777777" w:rsidR="009A23AC" w:rsidRDefault="009A23AC" w:rsidP="009A23AC">
      <w:pPr>
        <w:pStyle w:val="ListingStandard"/>
      </w:pPr>
      <w:r>
        <w:t xml:space="preserve">        conditions['summary'] = "Nicht empfohlen </w:t>
      </w:r>
      <w:r>
        <w:rPr>
          <w:rFonts w:ascii="Apple Color Emoji" w:hAnsi="Apple Color Emoji" w:cs="Apple Color Emoji"/>
        </w:rPr>
        <w:t>⚠️</w:t>
      </w:r>
      <w:r>
        <w:t>"</w:t>
      </w:r>
    </w:p>
    <w:p w14:paraId="50E13090" w14:textId="77777777" w:rsidR="009A23AC" w:rsidRDefault="009A23AC" w:rsidP="009A23AC">
      <w:pPr>
        <w:pStyle w:val="ListingStandard"/>
      </w:pPr>
      <w:r>
        <w:t xml:space="preserve">        conditions['details'] = f"{wind_assessment} {gust_assessment} Temperatur: {temperature:.1f}°C, Wolkenbedeckung: {clouds}%."</w:t>
      </w:r>
    </w:p>
    <w:p w14:paraId="6A10EE42" w14:textId="77777777" w:rsidR="009A23AC" w:rsidRDefault="009A23AC" w:rsidP="009A23AC">
      <w:pPr>
        <w:pStyle w:val="ListingStandard"/>
      </w:pPr>
      <w:r>
        <w:t xml:space="preserve">    elif (15 &lt; wind_speed &lt;= 25) or (wind_gust / wind_speed) &gt; 1.4:</w:t>
      </w:r>
    </w:p>
    <w:p w14:paraId="26915409" w14:textId="77777777" w:rsidR="009A23AC" w:rsidRDefault="009A23AC" w:rsidP="009A23AC">
      <w:pPr>
        <w:pStyle w:val="ListingStandard"/>
      </w:pPr>
      <w:r>
        <w:t xml:space="preserve">        conditions['summary'] = "Für Fortgeschrittene </w:t>
      </w:r>
      <w:r>
        <w:rPr>
          <w:rFonts w:ascii="Apple Color Emoji" w:hAnsi="Apple Color Emoji" w:cs="Apple Color Emoji"/>
        </w:rPr>
        <w:t>⚠️</w:t>
      </w:r>
      <w:r>
        <w:t>"</w:t>
      </w:r>
    </w:p>
    <w:p w14:paraId="3051B2FD" w14:textId="77777777" w:rsidR="009A23AC" w:rsidRDefault="009A23AC" w:rsidP="009A23AC">
      <w:pPr>
        <w:pStyle w:val="ListingStandard"/>
      </w:pPr>
      <w:r>
        <w:t xml:space="preserve">        conditions['details'] = f"{wind_assessment} {gust_assessment} Temperatur: {temperature:.1f}°C, Wolkenbedeckung: {clouds}%."</w:t>
      </w:r>
    </w:p>
    <w:p w14:paraId="494C65F5" w14:textId="77777777" w:rsidR="009A23AC" w:rsidRDefault="009A23AC" w:rsidP="009A23AC">
      <w:pPr>
        <w:pStyle w:val="ListingStandard"/>
      </w:pPr>
      <w:r>
        <w:t xml:space="preserve">    else:</w:t>
      </w:r>
    </w:p>
    <w:p w14:paraId="12F03DE0" w14:textId="77777777" w:rsidR="009A23AC" w:rsidRDefault="009A23AC" w:rsidP="009A23AC">
      <w:pPr>
        <w:pStyle w:val="ListingStandard"/>
      </w:pPr>
      <w:r>
        <w:t xml:space="preserve">        conditions['summary'] = "Gute Bedingungen </w:t>
      </w:r>
      <w:r>
        <w:rPr>
          <w:rFonts w:ascii="Apple Color Emoji" w:hAnsi="Apple Color Emoji" w:cs="Apple Color Emoji"/>
        </w:rPr>
        <w:t>✅</w:t>
      </w:r>
      <w:r>
        <w:t>"</w:t>
      </w:r>
    </w:p>
    <w:p w14:paraId="258273FF" w14:textId="77777777" w:rsidR="009A23AC" w:rsidRDefault="009A23AC" w:rsidP="009A23AC">
      <w:pPr>
        <w:pStyle w:val="ListingStandard"/>
      </w:pPr>
      <w:r>
        <w:t xml:space="preserve">        conditions['details'] = f"{wind_assessment} {gust_assessment} Temperatur: {temperature:.1f}°C, Wolkenbedeckung: {clouds}%."</w:t>
      </w:r>
    </w:p>
    <w:p w14:paraId="18A8CB44" w14:textId="77777777" w:rsidR="009A23AC" w:rsidRDefault="009A23AC" w:rsidP="009A23AC">
      <w:pPr>
        <w:pStyle w:val="ListingStandard"/>
      </w:pPr>
      <w:r>
        <w:t xml:space="preserve">    </w:t>
      </w:r>
    </w:p>
    <w:p w14:paraId="1E8AAA13" w14:textId="77777777" w:rsidR="009A23AC" w:rsidRDefault="009A23AC" w:rsidP="009A23AC">
      <w:pPr>
        <w:pStyle w:val="ListingStandard"/>
      </w:pPr>
      <w:r>
        <w:t xml:space="preserve">    return conditions</w:t>
      </w:r>
    </w:p>
    <w:p w14:paraId="48AB617C" w14:textId="77777777" w:rsidR="009A23AC" w:rsidRDefault="009A23AC" w:rsidP="009A23AC">
      <w:pPr>
        <w:pStyle w:val="ListingStandard"/>
      </w:pPr>
    </w:p>
    <w:p w14:paraId="71C7AFEE" w14:textId="77777777" w:rsidR="009A23AC" w:rsidRDefault="009A23AC" w:rsidP="009A23AC">
      <w:pPr>
        <w:pStyle w:val="ListingStandard"/>
      </w:pPr>
      <w:r>
        <w:t># Aktualisieren-Button</w:t>
      </w:r>
    </w:p>
    <w:p w14:paraId="14B52E28" w14:textId="77777777" w:rsidR="009A23AC" w:rsidRDefault="009A23AC" w:rsidP="009A23AC">
      <w:pPr>
        <w:pStyle w:val="ListingStandard"/>
      </w:pPr>
      <w:r>
        <w:t>if st.button("Wetterdaten aktualisieren"):</w:t>
      </w:r>
    </w:p>
    <w:p w14:paraId="05B86F34" w14:textId="77777777" w:rsidR="009A23AC" w:rsidRDefault="009A23AC" w:rsidP="009A23AC">
      <w:pPr>
        <w:pStyle w:val="ListingStandard"/>
      </w:pPr>
      <w:r>
        <w:t xml:space="preserve">    update_weather_display()</w:t>
      </w:r>
    </w:p>
    <w:p w14:paraId="0F8ED9FD" w14:textId="77777777" w:rsidR="009A23AC" w:rsidRDefault="009A23AC" w:rsidP="009A23AC">
      <w:pPr>
        <w:pStyle w:val="ListingStandard"/>
      </w:pPr>
      <w:r>
        <w:t>else:</w:t>
      </w:r>
    </w:p>
    <w:p w14:paraId="764D65F2" w14:textId="77777777" w:rsidR="009A23AC" w:rsidRDefault="009A23AC" w:rsidP="009A23AC">
      <w:pPr>
        <w:pStyle w:val="ListingStandard"/>
      </w:pPr>
      <w:r>
        <w:t xml:space="preserve">    # Initial beim Starten die Wetterdaten anzeigen</w:t>
      </w:r>
    </w:p>
    <w:p w14:paraId="124CE71C" w14:textId="77777777" w:rsidR="009A23AC" w:rsidRDefault="009A23AC" w:rsidP="009A23AC">
      <w:pPr>
        <w:pStyle w:val="ListingStandard"/>
      </w:pPr>
      <w:r>
        <w:t xml:space="preserve">    update_weather_display()</w:t>
      </w:r>
    </w:p>
    <w:p w14:paraId="2B4AC9C1" w14:textId="77777777" w:rsidR="009A23AC" w:rsidRDefault="009A23AC" w:rsidP="009A23AC">
      <w:pPr>
        <w:pStyle w:val="ListingStandard"/>
      </w:pPr>
    </w:p>
    <w:p w14:paraId="6F2ACDDF" w14:textId="77777777" w:rsidR="009A23AC" w:rsidRDefault="009A23AC" w:rsidP="009A23AC">
      <w:pPr>
        <w:pStyle w:val="ListingStandard"/>
      </w:pPr>
      <w:r>
        <w:t># Zusätzliche Informationen</w:t>
      </w:r>
    </w:p>
    <w:p w14:paraId="5828DF45" w14:textId="77777777" w:rsidR="009A23AC" w:rsidRDefault="009A23AC" w:rsidP="009A23AC">
      <w:pPr>
        <w:pStyle w:val="ListingStandard"/>
      </w:pPr>
      <w:r>
        <w:t>with st.expander("Über dieses Dashboard"):</w:t>
      </w:r>
    </w:p>
    <w:p w14:paraId="330A2C44" w14:textId="77777777" w:rsidR="009A23AC" w:rsidRDefault="009A23AC" w:rsidP="009A23AC">
      <w:pPr>
        <w:pStyle w:val="ListingStandard"/>
      </w:pPr>
      <w:r>
        <w:lastRenderedPageBreak/>
        <w:t xml:space="preserve">    st.write("""</w:t>
      </w:r>
    </w:p>
    <w:p w14:paraId="2850EA25" w14:textId="77777777" w:rsidR="009A23AC" w:rsidRDefault="009A23AC" w:rsidP="009A23AC">
      <w:pPr>
        <w:pStyle w:val="ListingStandard"/>
      </w:pPr>
      <w:r>
        <w:t xml:space="preserve">    Dieses Dashboard zeigt aktuelle Wetterdaten für den Rammelsberg in Goslar, </w:t>
      </w:r>
    </w:p>
    <w:p w14:paraId="4333652F" w14:textId="77777777" w:rsidR="009A23AC" w:rsidRDefault="009A23AC" w:rsidP="009A23AC">
      <w:pPr>
        <w:pStyle w:val="ListingStandard"/>
      </w:pPr>
      <w:r>
        <w:t xml:space="preserve">    die für Gleitschirmflieger relevant sind. Die Daten werden von der OpenWeatherMap API bezogen.</w:t>
      </w:r>
    </w:p>
    <w:p w14:paraId="25BD8A73" w14:textId="77777777" w:rsidR="009A23AC" w:rsidRDefault="009A23AC" w:rsidP="009A23AC">
      <w:pPr>
        <w:pStyle w:val="ListingStandard"/>
      </w:pPr>
      <w:r>
        <w:t xml:space="preserve">    </w:t>
      </w:r>
    </w:p>
    <w:p w14:paraId="73753777" w14:textId="77777777" w:rsidR="009A23AC" w:rsidRDefault="009A23AC" w:rsidP="009A23AC">
      <w:pPr>
        <w:pStyle w:val="ListingStandard"/>
      </w:pPr>
      <w:r>
        <w:t xml:space="preserve">    **Nutzungshinweise:**</w:t>
      </w:r>
    </w:p>
    <w:p w14:paraId="72DDBA53" w14:textId="77777777" w:rsidR="009A23AC" w:rsidRDefault="009A23AC" w:rsidP="009A23AC">
      <w:pPr>
        <w:pStyle w:val="ListingStandard"/>
      </w:pPr>
      <w:r>
        <w:t xml:space="preserve">    - Die Daten werden beim Start der Anwendung und bei jedem Klick auf "Wetterdaten aktualisieren" aktualisiert.</w:t>
      </w:r>
    </w:p>
    <w:p w14:paraId="3F420A26" w14:textId="77777777" w:rsidR="009A23AC" w:rsidRDefault="009A23AC" w:rsidP="009A23AC">
      <w:pPr>
        <w:pStyle w:val="ListingStandard"/>
      </w:pPr>
      <w:r>
        <w:t xml:space="preserve">    - Die Flugbedingungen-Einschätzung ist nur eine grobe Orientierung und ersetzt nicht deine eigene Beurteilung vor Ort.</w:t>
      </w:r>
    </w:p>
    <w:p w14:paraId="638C215B" w14:textId="77777777" w:rsidR="009A23AC" w:rsidRDefault="009A23AC" w:rsidP="009A23AC">
      <w:pPr>
        <w:pStyle w:val="ListingStandard"/>
      </w:pPr>
      <w:r>
        <w:t xml:space="preserve">    - Für professionelle Wetterberatung nutze bitte spezialisierte Dienste für Gleitschirmflieger.</w:t>
      </w:r>
    </w:p>
    <w:p w14:paraId="11E879D3" w14:textId="77777777" w:rsidR="009A23AC" w:rsidRDefault="009A23AC" w:rsidP="009A23AC">
      <w:pPr>
        <w:pStyle w:val="ListingStandard"/>
      </w:pPr>
      <w:r>
        <w:t xml:space="preserve">    """)</w:t>
      </w:r>
    </w:p>
    <w:p w14:paraId="1E965E5C" w14:textId="77777777" w:rsidR="009A23AC" w:rsidRDefault="009A23AC" w:rsidP="009A23AC">
      <w:pPr>
        <w:pStyle w:val="ListingStandard"/>
      </w:pPr>
      <w:r>
        <w:t>```</w:t>
      </w:r>
    </w:p>
    <w:p w14:paraId="09AEA693" w14:textId="77777777" w:rsidR="009A23AC" w:rsidRDefault="009A23AC" w:rsidP="009A23AC">
      <w:pPr>
        <w:pStyle w:val="ListingStandard"/>
      </w:pPr>
    </w:p>
    <w:p w14:paraId="0C38FCE5" w14:textId="77777777" w:rsidR="009A23AC" w:rsidRDefault="009A23AC" w:rsidP="009A23AC">
      <w:pPr>
        <w:pStyle w:val="ListingStandard"/>
      </w:pPr>
      <w:r>
        <w:t>## Anleitung zur Nutzung:</w:t>
      </w:r>
    </w:p>
    <w:p w14:paraId="014A861B" w14:textId="77777777" w:rsidR="009A23AC" w:rsidRDefault="009A23AC" w:rsidP="009A23AC">
      <w:pPr>
        <w:pStyle w:val="ListingStandard"/>
      </w:pPr>
    </w:p>
    <w:p w14:paraId="23077408" w14:textId="77777777" w:rsidR="009A23AC" w:rsidRDefault="009A23AC" w:rsidP="009A23AC">
      <w:pPr>
        <w:pStyle w:val="ListingStandard"/>
      </w:pPr>
      <w:r>
        <w:t>1. **API-Key besorgen**: Du benötigst einen API-Key von OpenWeatherMap. Registriere dich kostenlos auf [openweathermap.org](https://openweathermap.org/) und ersetze `"dein_openweathermap_api_key"` mit deinem eigenen Schlüssel.</w:t>
      </w:r>
    </w:p>
    <w:p w14:paraId="6FFB0F8D" w14:textId="77777777" w:rsidR="009A23AC" w:rsidRDefault="009A23AC" w:rsidP="009A23AC">
      <w:pPr>
        <w:pStyle w:val="ListingStandard"/>
      </w:pPr>
    </w:p>
    <w:p w14:paraId="0D9085DB" w14:textId="77777777" w:rsidR="009A23AC" w:rsidRDefault="009A23AC" w:rsidP="009A23AC">
      <w:pPr>
        <w:pStyle w:val="ListingStandard"/>
      </w:pPr>
      <w:r>
        <w:t>2. **Installation der Abhängigkeiten**: Stelle sicher, dass du alle notwendigen Pakete installiert hast:</w:t>
      </w:r>
    </w:p>
    <w:p w14:paraId="7C6BD462" w14:textId="77777777" w:rsidR="009A23AC" w:rsidRDefault="009A23AC" w:rsidP="009A23AC">
      <w:pPr>
        <w:pStyle w:val="ListingStandard"/>
      </w:pPr>
      <w:r>
        <w:t xml:space="preserve">   ```bash</w:t>
      </w:r>
    </w:p>
    <w:p w14:paraId="4FBFABC9" w14:textId="77777777" w:rsidR="009A23AC" w:rsidRDefault="009A23AC" w:rsidP="009A23AC">
      <w:pPr>
        <w:pStyle w:val="ListingStandard"/>
      </w:pPr>
      <w:r>
        <w:t xml:space="preserve">   pip install streamlit requests pandas plotly</w:t>
      </w:r>
    </w:p>
    <w:p w14:paraId="072E2559" w14:textId="77777777" w:rsidR="009A23AC" w:rsidRDefault="009A23AC" w:rsidP="009A23AC">
      <w:pPr>
        <w:pStyle w:val="ListingStandard"/>
      </w:pPr>
      <w:r>
        <w:t xml:space="preserve">   ```</w:t>
      </w:r>
    </w:p>
    <w:p w14:paraId="105B8D51" w14:textId="77777777" w:rsidR="009A23AC" w:rsidRDefault="009A23AC" w:rsidP="009A23AC">
      <w:pPr>
        <w:pStyle w:val="ListingStandard"/>
      </w:pPr>
    </w:p>
    <w:p w14:paraId="234928EE" w14:textId="77777777" w:rsidR="009A23AC" w:rsidRDefault="009A23AC" w:rsidP="009A23AC">
      <w:pPr>
        <w:pStyle w:val="ListingStandard"/>
      </w:pPr>
      <w:r>
        <w:t>3. **Ausführung**: Speichere das Skript als `gleitschirm_dashboard.py` und führe es mit folgendem Befehl aus:</w:t>
      </w:r>
    </w:p>
    <w:p w14:paraId="48B3F765" w14:textId="77777777" w:rsidR="009A23AC" w:rsidRDefault="009A23AC" w:rsidP="009A23AC">
      <w:pPr>
        <w:pStyle w:val="ListingStandard"/>
      </w:pPr>
      <w:r>
        <w:t xml:space="preserve">   ```bash</w:t>
      </w:r>
    </w:p>
    <w:p w14:paraId="3B26BBBA" w14:textId="77777777" w:rsidR="009A23AC" w:rsidRDefault="009A23AC" w:rsidP="009A23AC">
      <w:pPr>
        <w:pStyle w:val="ListingStandard"/>
      </w:pPr>
      <w:r>
        <w:t xml:space="preserve">   streamlit run gleitschirm_dashboard.py</w:t>
      </w:r>
    </w:p>
    <w:p w14:paraId="57FCA6D6" w14:textId="77777777" w:rsidR="009A23AC" w:rsidRDefault="009A23AC" w:rsidP="009A23AC">
      <w:pPr>
        <w:pStyle w:val="ListingStandard"/>
      </w:pPr>
      <w:r>
        <w:t xml:space="preserve">   ```</w:t>
      </w:r>
    </w:p>
    <w:p w14:paraId="12993889" w14:textId="77777777" w:rsidR="009A23AC" w:rsidRDefault="009A23AC" w:rsidP="009A23AC">
      <w:pPr>
        <w:pStyle w:val="ListingStandard"/>
      </w:pPr>
    </w:p>
    <w:p w14:paraId="1B1A9C9D" w14:textId="77777777" w:rsidR="009A23AC" w:rsidRDefault="009A23AC" w:rsidP="009A23AC">
      <w:pPr>
        <w:pStyle w:val="ListingStandard"/>
      </w:pPr>
      <w:r>
        <w:t>## Funktionen des Dashboards:</w:t>
      </w:r>
    </w:p>
    <w:p w14:paraId="66F6F964" w14:textId="77777777" w:rsidR="009A23AC" w:rsidRDefault="009A23AC" w:rsidP="009A23AC">
      <w:pPr>
        <w:pStyle w:val="ListingStandard"/>
      </w:pPr>
    </w:p>
    <w:p w14:paraId="2BCA60AC" w14:textId="77777777" w:rsidR="009A23AC" w:rsidRDefault="009A23AC" w:rsidP="009A23AC">
      <w:pPr>
        <w:pStyle w:val="ListingStandard"/>
      </w:pPr>
      <w:r>
        <w:t>- **Aktuelle Wetterdaten**: Zeigt Windstärke, Böigkeit, Wolkenbedeckung und Temperatur am Rammelsberg in Goslar</w:t>
      </w:r>
    </w:p>
    <w:p w14:paraId="0DEB7D2E" w14:textId="77777777" w:rsidR="009A23AC" w:rsidRDefault="009A23AC" w:rsidP="009A23AC">
      <w:pPr>
        <w:pStyle w:val="ListingStandard"/>
      </w:pPr>
      <w:r>
        <w:t>- **Detaillierte Windinfos**: Windrichtung und Böigkeits-Klassifizierung</w:t>
      </w:r>
    </w:p>
    <w:p w14:paraId="1E2E0742" w14:textId="77777777" w:rsidR="009A23AC" w:rsidRDefault="009A23AC" w:rsidP="009A23AC">
      <w:pPr>
        <w:pStyle w:val="ListingStandard"/>
      </w:pPr>
      <w:r>
        <w:lastRenderedPageBreak/>
        <w:t>- **Visualisierungen**: Grafische Darstellung von Wind/Böen und Wolkenbedeckung</w:t>
      </w:r>
    </w:p>
    <w:p w14:paraId="66D935A2" w14:textId="77777777" w:rsidR="009A23AC" w:rsidRDefault="009A23AC" w:rsidP="009A23AC">
      <w:pPr>
        <w:pStyle w:val="ListingStandard"/>
      </w:pPr>
      <w:r>
        <w:t>- **Flugbedingungen-Einschätzung**: Automatische Bewertung der aktuellen Bedingungen für Gleitschirmflieger</w:t>
      </w:r>
    </w:p>
    <w:p w14:paraId="35EB6CB5" w14:textId="77777777" w:rsidR="009A23AC" w:rsidRDefault="009A23AC" w:rsidP="009A23AC">
      <w:pPr>
        <w:pStyle w:val="ListingStandard"/>
      </w:pPr>
      <w:r>
        <w:t>- **Aktualisierungs-Button**: Holt die neuesten Daten vom OpenWeatherMap-Server</w:t>
      </w:r>
    </w:p>
    <w:p w14:paraId="23B621F7" w14:textId="77777777" w:rsidR="009A23AC" w:rsidRDefault="009A23AC" w:rsidP="009A23AC">
      <w:pPr>
        <w:pStyle w:val="ListingStandard"/>
      </w:pPr>
    </w:p>
    <w:p w14:paraId="098ED9CF" w14:textId="1D41BBC7" w:rsidR="009A23AC" w:rsidRDefault="009A23AC" w:rsidP="009A23AC">
      <w:pPr>
        <w:pStyle w:val="ListingStandard"/>
      </w:pPr>
      <w:r>
        <w:t>Möchtest du, dass ich dir das Skript genauer erkläre oder bestimmte Teile davon anpasse?</w:t>
      </w:r>
    </w:p>
    <w:p w14:paraId="30B8DBC6" w14:textId="77777777" w:rsidR="004D1261" w:rsidRDefault="004D1261" w:rsidP="009A23AC">
      <w:pPr>
        <w:pStyle w:val="ListingStandard"/>
      </w:pPr>
    </w:p>
    <w:p w14:paraId="668A19A1" w14:textId="77777777" w:rsidR="004D1261" w:rsidRDefault="004D1261" w:rsidP="009A23AC">
      <w:pPr>
        <w:pStyle w:val="ListingStandard"/>
      </w:pPr>
    </w:p>
    <w:p w14:paraId="13DCEBCD" w14:textId="7CD71D2F" w:rsidR="004D1261" w:rsidRPr="00B77DA9" w:rsidRDefault="00B77DA9" w:rsidP="009A23AC">
      <w:pPr>
        <w:pStyle w:val="ListingStandard"/>
        <w:rPr>
          <w:rStyle w:val="ListingZeichenFett"/>
        </w:rPr>
      </w:pPr>
      <w:r w:rsidRPr="00B77DA9">
        <w:rPr>
          <w:rStyle w:val="ListingZeichenFett"/>
        </w:rPr>
        <w:t>Ich möchte einen Börsenticker für eine bestimmte Aktie erstellen. Dazu benötige ich zunächst eine zuverlässige Quelle, die ich kostenlos per API anzapfen kann. Welchen Anbieter würdest du vorschlagen?</w:t>
      </w:r>
    </w:p>
    <w:p w14:paraId="2E6C9893" w14:textId="77777777" w:rsidR="00B77DA9" w:rsidRDefault="00B77DA9" w:rsidP="009A23AC">
      <w:pPr>
        <w:pStyle w:val="ListingStandard"/>
      </w:pPr>
    </w:p>
    <w:p w14:paraId="5C6143C3" w14:textId="77777777" w:rsidR="00B77DA9" w:rsidRDefault="00B77DA9" w:rsidP="00B77DA9">
      <w:pPr>
        <w:pStyle w:val="ListingStandard"/>
      </w:pPr>
      <w:r>
        <w:t>Ich verstehe, dass du einen Börsenticker für eine bestimmte Aktie erstellen möchtest und dafür eine kostenlose API benötigst. Für solche Projekte gibt es einige gute Optionen, die ich dir empfehlen kann.</w:t>
      </w:r>
    </w:p>
    <w:p w14:paraId="1A716BC8" w14:textId="77777777" w:rsidR="00B77DA9" w:rsidRDefault="00B77DA9" w:rsidP="00B77DA9">
      <w:pPr>
        <w:pStyle w:val="ListingStandard"/>
      </w:pPr>
    </w:p>
    <w:p w14:paraId="0C408644" w14:textId="77777777" w:rsidR="00B77DA9" w:rsidRDefault="00B77DA9" w:rsidP="00B77DA9">
      <w:pPr>
        <w:pStyle w:val="ListingStandard"/>
      </w:pPr>
      <w:r>
        <w:t>Eine der beliebtesten kostenlosen Finanz-APIs ist Alpha Vantage. Sie bietet umfangreiche Daten zu Aktien, Währungen und Kryptowährungen und ist relativ einfach einzurichten. Allerdings gibt es bei der kostenlosen Version Limits bezüglich der Anfragen pro Minute und Tag.</w:t>
      </w:r>
    </w:p>
    <w:p w14:paraId="226B916F" w14:textId="77777777" w:rsidR="00B77DA9" w:rsidRDefault="00B77DA9" w:rsidP="00B77DA9">
      <w:pPr>
        <w:pStyle w:val="ListingStandard"/>
      </w:pPr>
    </w:p>
    <w:p w14:paraId="13B701AE" w14:textId="77777777" w:rsidR="00B77DA9" w:rsidRDefault="00B77DA9" w:rsidP="00B77DA9">
      <w:pPr>
        <w:pStyle w:val="ListingStandard"/>
      </w:pPr>
      <w:r>
        <w:t>Andere Optionen wären Yahoo Finance API oder Financial Modeling Prep.</w:t>
      </w:r>
    </w:p>
    <w:p w14:paraId="6EC82615" w14:textId="77777777" w:rsidR="00B77DA9" w:rsidRDefault="00B77DA9" w:rsidP="00B77DA9">
      <w:pPr>
        <w:pStyle w:val="ListingStandard"/>
      </w:pPr>
    </w:p>
    <w:p w14:paraId="0F69E479" w14:textId="77777777" w:rsidR="00B77DA9" w:rsidRDefault="00B77DA9" w:rsidP="00B77DA9">
      <w:pPr>
        <w:pStyle w:val="ListingStandard"/>
      </w:pPr>
      <w:r>
        <w:t>Lass mich aber die aktuellsten Informationen zu kostenlosen Börsen-APIs recherchieren, damit ich dir die beste Empfehlung geben kann.</w:t>
      </w:r>
    </w:p>
    <w:p w14:paraId="6C6EBE8F" w14:textId="77777777" w:rsidR="00B77DA9" w:rsidRDefault="00B77DA9" w:rsidP="00B77DA9">
      <w:pPr>
        <w:pStyle w:val="ListingStandard"/>
      </w:pPr>
    </w:p>
    <w:p w14:paraId="6F917486" w14:textId="77777777" w:rsidR="00B77DA9" w:rsidRDefault="00B77DA9" w:rsidP="00B77DA9">
      <w:pPr>
        <w:pStyle w:val="ListingStandard"/>
      </w:pPr>
      <w:r>
        <w:t>Basierend auf meiner Recherche kann ich dir einige zuverlässige kostenlose und kostenpflichtige API-Optionen für deinen Börsenticker empfehlen.</w:t>
      </w:r>
    </w:p>
    <w:p w14:paraId="3A302D32" w14:textId="77777777" w:rsidR="00B77DA9" w:rsidRDefault="00B77DA9" w:rsidP="00B77DA9">
      <w:pPr>
        <w:pStyle w:val="ListingStandard"/>
      </w:pPr>
    </w:p>
    <w:p w14:paraId="65429C05" w14:textId="77777777" w:rsidR="00B77DA9" w:rsidRDefault="00B77DA9" w:rsidP="00B77DA9">
      <w:pPr>
        <w:pStyle w:val="ListingStandard"/>
      </w:pPr>
      <w:r>
        <w:t>## Alpha Vantage</w:t>
      </w:r>
    </w:p>
    <w:p w14:paraId="4768693F" w14:textId="77777777" w:rsidR="00B77DA9" w:rsidRDefault="00B77DA9" w:rsidP="00B77DA9">
      <w:pPr>
        <w:pStyle w:val="ListingStandard"/>
      </w:pPr>
      <w:r>
        <w:t xml:space="preserve">Eine der beliebtesten kostenlosen Finanz-APIs ist Alpha Vantage. </w:t>
      </w:r>
    </w:p>
    <w:p w14:paraId="0B9A7247" w14:textId="77777777" w:rsidR="00B77DA9" w:rsidRDefault="00B77DA9" w:rsidP="00B77DA9">
      <w:pPr>
        <w:pStyle w:val="ListingStandard"/>
      </w:pPr>
    </w:p>
    <w:p w14:paraId="3F1EBFD8" w14:textId="77777777" w:rsidR="00B77DA9" w:rsidRDefault="00B77DA9" w:rsidP="00B77DA9">
      <w:pPr>
        <w:pStyle w:val="ListingStandard"/>
      </w:pPr>
      <w:r>
        <w:t>In der kostenlosen Version bietet Alpha Vantage Zugang zu den meisten Datensätzen mit einer Begrenzung von bis zu 25 Anfragen pro Tag. Dies könnte für einen einfachen Ticker ausreichend sein, aber wenn du mehr Daten benötigst, gibt es auch Premium-Pläne.</w:t>
      </w:r>
    </w:p>
    <w:p w14:paraId="19B2A833" w14:textId="77777777" w:rsidR="00B77DA9" w:rsidRDefault="00B77DA9" w:rsidP="00B77DA9">
      <w:pPr>
        <w:pStyle w:val="ListingStandard"/>
      </w:pPr>
    </w:p>
    <w:p w14:paraId="75EB6120" w14:textId="77777777" w:rsidR="00B77DA9" w:rsidRDefault="00B77DA9" w:rsidP="00B77DA9">
      <w:pPr>
        <w:pStyle w:val="ListingStandard"/>
      </w:pPr>
      <w:r>
        <w:lastRenderedPageBreak/>
        <w:t>Wenn du die kostenlose Version von Alpha Vantage nutzt und mehrere Daten herunterladen möchtest, ist es ratsam, zwischen den API-Anfragen 12 Sekunden Wartezeit einzubauen, um die Begrenzung von 5 Anfragen pro Minute nicht zu überschreiten.</w:t>
      </w:r>
    </w:p>
    <w:p w14:paraId="61F9F618" w14:textId="77777777" w:rsidR="00B77DA9" w:rsidRDefault="00B77DA9" w:rsidP="00B77DA9">
      <w:pPr>
        <w:pStyle w:val="ListingStandard"/>
      </w:pPr>
    </w:p>
    <w:p w14:paraId="4D62DF18" w14:textId="77777777" w:rsidR="00B77DA9" w:rsidRDefault="00B77DA9" w:rsidP="00B77DA9">
      <w:pPr>
        <w:pStyle w:val="ListingStandard"/>
      </w:pPr>
      <w:r>
        <w:t>## Marketstack</w:t>
      </w:r>
    </w:p>
    <w:p w14:paraId="65157688" w14:textId="77777777" w:rsidR="00B77DA9" w:rsidRDefault="00B77DA9" w:rsidP="00B77DA9">
      <w:pPr>
        <w:pStyle w:val="ListingStandard"/>
      </w:pPr>
      <w:r>
        <w:t>Eine weitere gute Option ist Marketstack:</w:t>
      </w:r>
    </w:p>
    <w:p w14:paraId="03711EF2" w14:textId="77777777" w:rsidR="00B77DA9" w:rsidRDefault="00B77DA9" w:rsidP="00B77DA9">
      <w:pPr>
        <w:pStyle w:val="ListingStandard"/>
      </w:pPr>
    </w:p>
    <w:p w14:paraId="25BCCDBB" w14:textId="77777777" w:rsidR="00B77DA9" w:rsidRDefault="00B77DA9" w:rsidP="00B77DA9">
      <w:pPr>
        <w:pStyle w:val="ListingStandard"/>
      </w:pPr>
      <w:r>
        <w:t>Marketstack bietet einen einfachen, REST-basierten API-Zugang, bei dem jeder Bit und Byte mit 256-Bit-HTTPS-Verschlüsselung gesichert ist. Ihre API-Dokumentation enthält interaktive Demo-Anfragen und Codebeispiele in verschiedenen Programmiersprachen.</w:t>
      </w:r>
    </w:p>
    <w:p w14:paraId="572D5207" w14:textId="77777777" w:rsidR="00B77DA9" w:rsidRDefault="00B77DA9" w:rsidP="00B77DA9">
      <w:pPr>
        <w:pStyle w:val="ListingStandard"/>
      </w:pPr>
    </w:p>
    <w:p w14:paraId="00B0C13F" w14:textId="77777777" w:rsidR="00B77DA9" w:rsidRDefault="00B77DA9" w:rsidP="00B77DA9">
      <w:pPr>
        <w:pStyle w:val="ListingStandard"/>
      </w:pPr>
      <w:r>
        <w:t>Der kostenlose Plan von Marketstack erlaubt bis zu 100 API-Anfragen pro Monat mit Zugang zu End-of-Day-Daten und bis zu 12 Monaten historischer Daten. Für mehr Anfragen oder Intraday-Daten (für US-Aktien) sind kostenpflichtige Abonnements erforderlich.</w:t>
      </w:r>
    </w:p>
    <w:p w14:paraId="17F2342E" w14:textId="77777777" w:rsidR="00B77DA9" w:rsidRDefault="00B77DA9" w:rsidP="00B77DA9">
      <w:pPr>
        <w:pStyle w:val="ListingStandard"/>
      </w:pPr>
    </w:p>
    <w:p w14:paraId="41C87538" w14:textId="77777777" w:rsidR="00B77DA9" w:rsidRDefault="00B77DA9" w:rsidP="00B77DA9">
      <w:pPr>
        <w:pStyle w:val="ListingStandard"/>
      </w:pPr>
      <w:r>
        <w:t>## Alternativen zu Yahoo Finance</w:t>
      </w:r>
    </w:p>
    <w:p w14:paraId="4245C6A3" w14:textId="77777777" w:rsidR="00B77DA9" w:rsidRDefault="00B77DA9" w:rsidP="00B77DA9">
      <w:pPr>
        <w:pStyle w:val="ListingStandard"/>
      </w:pPr>
      <w:r>
        <w:t>Da Yahoo Finance seine offizielle API eingestellt hat, gibt es auch einige Alternativen:</w:t>
      </w:r>
    </w:p>
    <w:p w14:paraId="09E242EB" w14:textId="77777777" w:rsidR="00B77DA9" w:rsidRDefault="00B77DA9" w:rsidP="00B77DA9">
      <w:pPr>
        <w:pStyle w:val="ListingStandard"/>
      </w:pPr>
    </w:p>
    <w:p w14:paraId="482DF3D5" w14:textId="77777777" w:rsidR="00B77DA9" w:rsidRDefault="00B77DA9" w:rsidP="00B77DA9">
      <w:pPr>
        <w:pStyle w:val="ListingStandard"/>
      </w:pPr>
      <w:r>
        <w:t>Financial Modeling Prep (FMP) wird als ausgezeichnete Alternative zur Yahoo Finance API betrachtet. Es bietet zahlreiche Endpunkte, um umfassende Informationen zu einzelnen Aktien zu liefern.</w:t>
      </w:r>
    </w:p>
    <w:p w14:paraId="25F010A4" w14:textId="77777777" w:rsidR="00B77DA9" w:rsidRDefault="00B77DA9" w:rsidP="00B77DA9">
      <w:pPr>
        <w:pStyle w:val="ListingStandard"/>
      </w:pPr>
    </w:p>
    <w:p w14:paraId="05BB2A64" w14:textId="77777777" w:rsidR="00B77DA9" w:rsidRDefault="00B77DA9" w:rsidP="00B77DA9">
      <w:pPr>
        <w:pStyle w:val="ListingStandard"/>
      </w:pPr>
      <w:r>
        <w:t>RapidAPI listet einige kostenlose und Freemium-Alternativen auf. Zum Beispiel bietet Morning Star von API Dojo einen kostenlosen Basic-Plan mit einer harten Begrenzung von 500 Anfragen pro Monat, während Twelve Data einen kostenlosen Basic-Plan mit einer monatlichen Begrenzung von 800 Anfragen anbietet.</w:t>
      </w:r>
    </w:p>
    <w:p w14:paraId="7855E463" w14:textId="77777777" w:rsidR="00B77DA9" w:rsidRDefault="00B77DA9" w:rsidP="00B77DA9">
      <w:pPr>
        <w:pStyle w:val="ListingStandard"/>
      </w:pPr>
    </w:p>
    <w:p w14:paraId="1227B4A9" w14:textId="77777777" w:rsidR="00B77DA9" w:rsidRDefault="00B77DA9" w:rsidP="00B77DA9">
      <w:pPr>
        <w:pStyle w:val="ListingStandard"/>
      </w:pPr>
      <w:r>
        <w:t>## Empfehlung</w:t>
      </w:r>
    </w:p>
    <w:p w14:paraId="184A7344" w14:textId="77777777" w:rsidR="00B77DA9" w:rsidRDefault="00B77DA9" w:rsidP="00B77DA9">
      <w:pPr>
        <w:pStyle w:val="ListingStandard"/>
      </w:pPr>
      <w:r>
        <w:t>Für deinen Börsenticker würde ich **Alpha Vantage** als Einstiegslösung empfehlen. Es bietet eine solide kostenlose Option und wenn dein Projekt wächst, kannst du zu einem Premium-Plan upgraden. Die API ist gut dokumentiert und wird von einer aktiven Community unterstützt.</w:t>
      </w:r>
    </w:p>
    <w:p w14:paraId="7B34B032" w14:textId="77777777" w:rsidR="00B77DA9" w:rsidRDefault="00B77DA9" w:rsidP="00B77DA9">
      <w:pPr>
        <w:pStyle w:val="ListingStandard"/>
      </w:pPr>
    </w:p>
    <w:p w14:paraId="2F586CB8" w14:textId="77777777" w:rsidR="00B77DA9" w:rsidRDefault="00B77DA9" w:rsidP="00B77DA9">
      <w:pPr>
        <w:pStyle w:val="ListingStandard"/>
      </w:pPr>
      <w:r>
        <w:lastRenderedPageBreak/>
        <w:t>Wenn du eine API mit höherer Verfügbarkeit benötigst, wäre **Marketstack** eine gute Alternative, besonders wenn dein Ticker nicht zu viele Anfragen erfordert.</w:t>
      </w:r>
    </w:p>
    <w:p w14:paraId="6E4FA0BD" w14:textId="77777777" w:rsidR="00B77DA9" w:rsidRDefault="00B77DA9" w:rsidP="00B77DA9">
      <w:pPr>
        <w:pStyle w:val="ListingStandard"/>
      </w:pPr>
    </w:p>
    <w:p w14:paraId="27170593" w14:textId="7FD660F3" w:rsidR="00B77DA9" w:rsidRDefault="00B77DA9" w:rsidP="00B77DA9">
      <w:pPr>
        <w:pStyle w:val="ListingStandard"/>
      </w:pPr>
      <w:r>
        <w:t>Möchtest du mehr Details zu einer bestimmten API oder Hilfe bei der Integration in dein Projekt?</w:t>
      </w:r>
    </w:p>
    <w:p w14:paraId="1828099A" w14:textId="77777777" w:rsidR="00B77DA9" w:rsidRDefault="00B77DA9" w:rsidP="00B77DA9">
      <w:pPr>
        <w:pStyle w:val="ListingStandard"/>
      </w:pPr>
    </w:p>
    <w:p w14:paraId="06DC58D4" w14:textId="687E04DF" w:rsidR="00B77DA9" w:rsidRPr="00220844" w:rsidRDefault="00220844" w:rsidP="00B77DA9">
      <w:pPr>
        <w:pStyle w:val="ListingStandard"/>
        <w:rPr>
          <w:rStyle w:val="ListingZeichenFett"/>
        </w:rPr>
      </w:pPr>
      <w:r w:rsidRPr="00220844">
        <w:rPr>
          <w:rStyle w:val="ListingZeichenFett"/>
        </w:rPr>
        <w:t>Kannst du mir zeigen, wie ich den aktuellen Kurs der Apple-Aktie per Python-Skript von Alpha Vantage über die API abrufen kann?</w:t>
      </w:r>
    </w:p>
    <w:p w14:paraId="6E90D476" w14:textId="77777777" w:rsidR="00220844" w:rsidRDefault="00220844" w:rsidP="00B77DA9">
      <w:pPr>
        <w:pStyle w:val="ListingStandard"/>
      </w:pPr>
    </w:p>
    <w:p w14:paraId="609A937F" w14:textId="77777777" w:rsidR="00220844" w:rsidRDefault="00220844" w:rsidP="00220844">
      <w:pPr>
        <w:pStyle w:val="ListingStandard"/>
      </w:pPr>
      <w:r>
        <w:t>Ich erstelle gerne ein Python-Skript für dich, das den aktuellen Kurs der Apple-Aktie von Alpha Vantage abruft. Hier ist ein Beispiel:</w:t>
      </w:r>
    </w:p>
    <w:p w14:paraId="2519515F" w14:textId="77777777" w:rsidR="00220844" w:rsidRDefault="00220844" w:rsidP="00220844">
      <w:pPr>
        <w:pStyle w:val="ListingStandard"/>
      </w:pPr>
    </w:p>
    <w:p w14:paraId="57536202" w14:textId="77777777" w:rsidR="00220844" w:rsidRDefault="00220844" w:rsidP="00220844">
      <w:pPr>
        <w:pStyle w:val="ListingStandard"/>
      </w:pPr>
      <w:r>
        <w:t>```python</w:t>
      </w:r>
    </w:p>
    <w:p w14:paraId="34E3BEEB" w14:textId="77777777" w:rsidR="00220844" w:rsidRDefault="00220844" w:rsidP="00220844">
      <w:pPr>
        <w:pStyle w:val="ListingStandard"/>
      </w:pPr>
      <w:r>
        <w:t>import requests</w:t>
      </w:r>
    </w:p>
    <w:p w14:paraId="20200F32" w14:textId="77777777" w:rsidR="00220844" w:rsidRDefault="00220844" w:rsidP="00220844">
      <w:pPr>
        <w:pStyle w:val="ListingStandard"/>
      </w:pPr>
      <w:r>
        <w:t>import json</w:t>
      </w:r>
    </w:p>
    <w:p w14:paraId="08F3B221" w14:textId="77777777" w:rsidR="00220844" w:rsidRDefault="00220844" w:rsidP="00220844">
      <w:pPr>
        <w:pStyle w:val="ListingStandard"/>
      </w:pPr>
      <w:r>
        <w:t>from datetime import datetime</w:t>
      </w:r>
    </w:p>
    <w:p w14:paraId="080561FA" w14:textId="77777777" w:rsidR="00220844" w:rsidRDefault="00220844" w:rsidP="00220844">
      <w:pPr>
        <w:pStyle w:val="ListingStandard"/>
      </w:pPr>
    </w:p>
    <w:p w14:paraId="518C59F5" w14:textId="77777777" w:rsidR="00220844" w:rsidRDefault="00220844" w:rsidP="00220844">
      <w:pPr>
        <w:pStyle w:val="ListingStandard"/>
      </w:pPr>
      <w:r>
        <w:t>def get_stock_price(symbol, api_key):</w:t>
      </w:r>
    </w:p>
    <w:p w14:paraId="1063F74E" w14:textId="77777777" w:rsidR="00220844" w:rsidRDefault="00220844" w:rsidP="00220844">
      <w:pPr>
        <w:pStyle w:val="ListingStandard"/>
      </w:pPr>
      <w:r>
        <w:t xml:space="preserve">    # API-Endpunkt für Echtzeit-Kursdaten</w:t>
      </w:r>
    </w:p>
    <w:p w14:paraId="66132301" w14:textId="77777777" w:rsidR="00220844" w:rsidRDefault="00220844" w:rsidP="00220844">
      <w:pPr>
        <w:pStyle w:val="ListingStandard"/>
      </w:pPr>
      <w:r>
        <w:t xml:space="preserve">    url = f'https://www.alphavantage.co/query?function=GLOBAL_QUOTE&amp;symbol={symbol}&amp;apikey={api_key}'</w:t>
      </w:r>
    </w:p>
    <w:p w14:paraId="0732DBFF" w14:textId="77777777" w:rsidR="00220844" w:rsidRDefault="00220844" w:rsidP="00220844">
      <w:pPr>
        <w:pStyle w:val="ListingStandard"/>
      </w:pPr>
      <w:r>
        <w:t xml:space="preserve">    </w:t>
      </w:r>
    </w:p>
    <w:p w14:paraId="452E7810" w14:textId="77777777" w:rsidR="00220844" w:rsidRDefault="00220844" w:rsidP="00220844">
      <w:pPr>
        <w:pStyle w:val="ListingStandard"/>
      </w:pPr>
      <w:r>
        <w:t xml:space="preserve">    # API-Anfrage senden</w:t>
      </w:r>
    </w:p>
    <w:p w14:paraId="22C0E105" w14:textId="77777777" w:rsidR="00220844" w:rsidRDefault="00220844" w:rsidP="00220844">
      <w:pPr>
        <w:pStyle w:val="ListingStandard"/>
      </w:pPr>
      <w:r>
        <w:t xml:space="preserve">    response = requests.get(url)</w:t>
      </w:r>
    </w:p>
    <w:p w14:paraId="5C85432C" w14:textId="77777777" w:rsidR="00220844" w:rsidRDefault="00220844" w:rsidP="00220844">
      <w:pPr>
        <w:pStyle w:val="ListingStandard"/>
      </w:pPr>
      <w:r>
        <w:t xml:space="preserve">    data = response.json()</w:t>
      </w:r>
    </w:p>
    <w:p w14:paraId="7F6EDE53" w14:textId="77777777" w:rsidR="00220844" w:rsidRDefault="00220844" w:rsidP="00220844">
      <w:pPr>
        <w:pStyle w:val="ListingStandard"/>
      </w:pPr>
      <w:r>
        <w:t xml:space="preserve">    </w:t>
      </w:r>
    </w:p>
    <w:p w14:paraId="5B541335" w14:textId="77777777" w:rsidR="00220844" w:rsidRDefault="00220844" w:rsidP="00220844">
      <w:pPr>
        <w:pStyle w:val="ListingStandard"/>
      </w:pPr>
      <w:r>
        <w:t xml:space="preserve">    # Prüfen, ob Daten empfangen wurden</w:t>
      </w:r>
    </w:p>
    <w:p w14:paraId="4371B83D" w14:textId="77777777" w:rsidR="00220844" w:rsidRDefault="00220844" w:rsidP="00220844">
      <w:pPr>
        <w:pStyle w:val="ListingStandard"/>
      </w:pPr>
      <w:r>
        <w:t xml:space="preserve">    if "Global Quote" in data:</w:t>
      </w:r>
    </w:p>
    <w:p w14:paraId="7CB5C9C8" w14:textId="77777777" w:rsidR="00220844" w:rsidRDefault="00220844" w:rsidP="00220844">
      <w:pPr>
        <w:pStyle w:val="ListingStandard"/>
      </w:pPr>
      <w:r>
        <w:t xml:space="preserve">        quote = data["Global Quote"]</w:t>
      </w:r>
    </w:p>
    <w:p w14:paraId="650B04C0" w14:textId="77777777" w:rsidR="00220844" w:rsidRDefault="00220844" w:rsidP="00220844">
      <w:pPr>
        <w:pStyle w:val="ListingStandard"/>
      </w:pPr>
      <w:r>
        <w:t xml:space="preserve">        current_price = quote.get("05. price", "Nicht verfügbar")</w:t>
      </w:r>
    </w:p>
    <w:p w14:paraId="72C226C5" w14:textId="77777777" w:rsidR="00220844" w:rsidRDefault="00220844" w:rsidP="00220844">
      <w:pPr>
        <w:pStyle w:val="ListingStandard"/>
      </w:pPr>
      <w:r>
        <w:t xml:space="preserve">        last_trading_day = quote.get("07. latest trading day", "Nicht verfügbar")</w:t>
      </w:r>
    </w:p>
    <w:p w14:paraId="1D56386C" w14:textId="77777777" w:rsidR="00220844" w:rsidRDefault="00220844" w:rsidP="00220844">
      <w:pPr>
        <w:pStyle w:val="ListingStandard"/>
      </w:pPr>
      <w:r>
        <w:t xml:space="preserve">        change = quote.get("09. change", "Nicht verfügbar")</w:t>
      </w:r>
    </w:p>
    <w:p w14:paraId="0FBF4D72" w14:textId="77777777" w:rsidR="00220844" w:rsidRDefault="00220844" w:rsidP="00220844">
      <w:pPr>
        <w:pStyle w:val="ListingStandard"/>
      </w:pPr>
      <w:r>
        <w:t xml:space="preserve">        change_percent = quote.get("10. change percent", "Nicht verfügbar")</w:t>
      </w:r>
    </w:p>
    <w:p w14:paraId="390AC975" w14:textId="77777777" w:rsidR="00220844" w:rsidRDefault="00220844" w:rsidP="00220844">
      <w:pPr>
        <w:pStyle w:val="ListingStandard"/>
      </w:pPr>
      <w:r>
        <w:t xml:space="preserve">        </w:t>
      </w:r>
    </w:p>
    <w:p w14:paraId="6DDF6C70" w14:textId="77777777" w:rsidR="00220844" w:rsidRDefault="00220844" w:rsidP="00220844">
      <w:pPr>
        <w:pStyle w:val="ListingStandard"/>
      </w:pPr>
      <w:r>
        <w:t xml:space="preserve">        print(f"Symbol: {symbol}")</w:t>
      </w:r>
    </w:p>
    <w:p w14:paraId="2F4FE3D9" w14:textId="77777777" w:rsidR="00220844" w:rsidRDefault="00220844" w:rsidP="00220844">
      <w:pPr>
        <w:pStyle w:val="ListingStandard"/>
      </w:pPr>
      <w:r>
        <w:t xml:space="preserve">        print(f"Aktueller Kurs: {current_price}")</w:t>
      </w:r>
    </w:p>
    <w:p w14:paraId="26E4C989" w14:textId="77777777" w:rsidR="00220844" w:rsidRDefault="00220844" w:rsidP="00220844">
      <w:pPr>
        <w:pStyle w:val="ListingStandard"/>
      </w:pPr>
      <w:r>
        <w:t xml:space="preserve">        print(f"Letzter Handelstag: {last_trading_day}")</w:t>
      </w:r>
    </w:p>
    <w:p w14:paraId="32144E1C" w14:textId="77777777" w:rsidR="00220844" w:rsidRDefault="00220844" w:rsidP="00220844">
      <w:pPr>
        <w:pStyle w:val="ListingStandard"/>
      </w:pPr>
      <w:r>
        <w:lastRenderedPageBreak/>
        <w:t xml:space="preserve">        print(f"Änderung: {change}")</w:t>
      </w:r>
    </w:p>
    <w:p w14:paraId="50054AA2" w14:textId="77777777" w:rsidR="00220844" w:rsidRDefault="00220844" w:rsidP="00220844">
      <w:pPr>
        <w:pStyle w:val="ListingStandard"/>
      </w:pPr>
      <w:r>
        <w:t xml:space="preserve">        print(f"Änderung in Prozent: {change_percent}")</w:t>
      </w:r>
    </w:p>
    <w:p w14:paraId="760D071C" w14:textId="77777777" w:rsidR="00220844" w:rsidRDefault="00220844" w:rsidP="00220844">
      <w:pPr>
        <w:pStyle w:val="ListingStandard"/>
      </w:pPr>
      <w:r>
        <w:t xml:space="preserve">        </w:t>
      </w:r>
    </w:p>
    <w:p w14:paraId="6CD6AA57" w14:textId="77777777" w:rsidR="00220844" w:rsidRDefault="00220844" w:rsidP="00220844">
      <w:pPr>
        <w:pStyle w:val="ListingStandard"/>
      </w:pPr>
      <w:r>
        <w:t xml:space="preserve">        return float(current_price) if current_price != "Nicht verfügbar" else None</w:t>
      </w:r>
    </w:p>
    <w:p w14:paraId="0251BE7A" w14:textId="77777777" w:rsidR="00220844" w:rsidRDefault="00220844" w:rsidP="00220844">
      <w:pPr>
        <w:pStyle w:val="ListingStandard"/>
      </w:pPr>
      <w:r>
        <w:t xml:space="preserve">    else:</w:t>
      </w:r>
    </w:p>
    <w:p w14:paraId="1504ECF8" w14:textId="77777777" w:rsidR="00220844" w:rsidRDefault="00220844" w:rsidP="00220844">
      <w:pPr>
        <w:pStyle w:val="ListingStandard"/>
      </w:pPr>
      <w:r>
        <w:t xml:space="preserve">        print("Fehler beim Abrufen der Daten oder API-Limit erreicht.")</w:t>
      </w:r>
    </w:p>
    <w:p w14:paraId="7903A4BC" w14:textId="77777777" w:rsidR="00220844" w:rsidRDefault="00220844" w:rsidP="00220844">
      <w:pPr>
        <w:pStyle w:val="ListingStandard"/>
      </w:pPr>
      <w:r>
        <w:t xml:space="preserve">        print("Erhaltene Daten:", data)</w:t>
      </w:r>
    </w:p>
    <w:p w14:paraId="1BD3AB72" w14:textId="77777777" w:rsidR="00220844" w:rsidRDefault="00220844" w:rsidP="00220844">
      <w:pPr>
        <w:pStyle w:val="ListingStandard"/>
      </w:pPr>
      <w:r>
        <w:t xml:space="preserve">        return None</w:t>
      </w:r>
    </w:p>
    <w:p w14:paraId="22650484" w14:textId="77777777" w:rsidR="00220844" w:rsidRDefault="00220844" w:rsidP="00220844">
      <w:pPr>
        <w:pStyle w:val="ListingStandard"/>
      </w:pPr>
    </w:p>
    <w:p w14:paraId="186AF61A" w14:textId="77777777" w:rsidR="00220844" w:rsidRDefault="00220844" w:rsidP="00220844">
      <w:pPr>
        <w:pStyle w:val="ListingStandard"/>
      </w:pPr>
      <w:r>
        <w:t>def main():</w:t>
      </w:r>
    </w:p>
    <w:p w14:paraId="5A6FF51F" w14:textId="77777777" w:rsidR="00220844" w:rsidRDefault="00220844" w:rsidP="00220844">
      <w:pPr>
        <w:pStyle w:val="ListingStandard"/>
      </w:pPr>
      <w:r>
        <w:t xml:space="preserve">    # Dein Alpha Vantage API-Schlüssel</w:t>
      </w:r>
    </w:p>
    <w:p w14:paraId="141B9083" w14:textId="77777777" w:rsidR="00220844" w:rsidRDefault="00220844" w:rsidP="00220844">
      <w:pPr>
        <w:pStyle w:val="ListingStandard"/>
      </w:pPr>
      <w:r>
        <w:t xml:space="preserve">    api_key = "DEIN_API_SCHLUESSEL"</w:t>
      </w:r>
    </w:p>
    <w:p w14:paraId="0083BACD" w14:textId="77777777" w:rsidR="00220844" w:rsidRDefault="00220844" w:rsidP="00220844">
      <w:pPr>
        <w:pStyle w:val="ListingStandard"/>
      </w:pPr>
      <w:r>
        <w:t xml:space="preserve">    </w:t>
      </w:r>
    </w:p>
    <w:p w14:paraId="58A1E958" w14:textId="77777777" w:rsidR="00220844" w:rsidRDefault="00220844" w:rsidP="00220844">
      <w:pPr>
        <w:pStyle w:val="ListingStandard"/>
      </w:pPr>
      <w:r>
        <w:t xml:space="preserve">    # Apple Aktien-Symbol</w:t>
      </w:r>
    </w:p>
    <w:p w14:paraId="5681A884" w14:textId="77777777" w:rsidR="00220844" w:rsidRDefault="00220844" w:rsidP="00220844">
      <w:pPr>
        <w:pStyle w:val="ListingStandard"/>
      </w:pPr>
      <w:r>
        <w:t xml:space="preserve">    symbol = "AAPL"</w:t>
      </w:r>
    </w:p>
    <w:p w14:paraId="472AA333" w14:textId="77777777" w:rsidR="00220844" w:rsidRDefault="00220844" w:rsidP="00220844">
      <w:pPr>
        <w:pStyle w:val="ListingStandard"/>
      </w:pPr>
      <w:r>
        <w:t xml:space="preserve">    </w:t>
      </w:r>
    </w:p>
    <w:p w14:paraId="49C3ADCC" w14:textId="77777777" w:rsidR="00220844" w:rsidRDefault="00220844" w:rsidP="00220844">
      <w:pPr>
        <w:pStyle w:val="ListingStandard"/>
      </w:pPr>
      <w:r>
        <w:t xml:space="preserve">    # Aktuelle Zeit</w:t>
      </w:r>
    </w:p>
    <w:p w14:paraId="72EF55E1" w14:textId="77777777" w:rsidR="00220844" w:rsidRDefault="00220844" w:rsidP="00220844">
      <w:pPr>
        <w:pStyle w:val="ListingStandard"/>
      </w:pPr>
      <w:r>
        <w:t xml:space="preserve">    current_time = datetime.now().strftime("%Y-%m-%d %H:%M:%S")</w:t>
      </w:r>
    </w:p>
    <w:p w14:paraId="62BE92B8" w14:textId="77777777" w:rsidR="00220844" w:rsidRDefault="00220844" w:rsidP="00220844">
      <w:pPr>
        <w:pStyle w:val="ListingStandard"/>
      </w:pPr>
      <w:r>
        <w:t xml:space="preserve">    print(f"Abfrage Zeit: {current_time}")</w:t>
      </w:r>
    </w:p>
    <w:p w14:paraId="440F91F5" w14:textId="77777777" w:rsidR="00220844" w:rsidRDefault="00220844" w:rsidP="00220844">
      <w:pPr>
        <w:pStyle w:val="ListingStandard"/>
      </w:pPr>
      <w:r>
        <w:t xml:space="preserve">    </w:t>
      </w:r>
    </w:p>
    <w:p w14:paraId="245F3A2C" w14:textId="77777777" w:rsidR="00220844" w:rsidRDefault="00220844" w:rsidP="00220844">
      <w:pPr>
        <w:pStyle w:val="ListingStandard"/>
      </w:pPr>
      <w:r>
        <w:t xml:space="preserve">    # Kursdaten abrufen</w:t>
      </w:r>
    </w:p>
    <w:p w14:paraId="74477F7A" w14:textId="77777777" w:rsidR="00220844" w:rsidRDefault="00220844" w:rsidP="00220844">
      <w:pPr>
        <w:pStyle w:val="ListingStandard"/>
      </w:pPr>
      <w:r>
        <w:t xml:space="preserve">    price = get_stock_price(symbol, api_key)</w:t>
      </w:r>
    </w:p>
    <w:p w14:paraId="75F24ED2" w14:textId="77777777" w:rsidR="00220844" w:rsidRDefault="00220844" w:rsidP="00220844">
      <w:pPr>
        <w:pStyle w:val="ListingStandard"/>
      </w:pPr>
      <w:r>
        <w:t xml:space="preserve">    </w:t>
      </w:r>
    </w:p>
    <w:p w14:paraId="6BC6D6E2" w14:textId="77777777" w:rsidR="00220844" w:rsidRDefault="00220844" w:rsidP="00220844">
      <w:pPr>
        <w:pStyle w:val="ListingStandard"/>
      </w:pPr>
      <w:r>
        <w:t xml:space="preserve">    # Optional: Weitere Verarbeitung des Preises</w:t>
      </w:r>
    </w:p>
    <w:p w14:paraId="462E7B09" w14:textId="77777777" w:rsidR="00220844" w:rsidRDefault="00220844" w:rsidP="00220844">
      <w:pPr>
        <w:pStyle w:val="ListingStandard"/>
      </w:pPr>
      <w:r>
        <w:t xml:space="preserve">    if price:</w:t>
      </w:r>
    </w:p>
    <w:p w14:paraId="0032E782" w14:textId="77777777" w:rsidR="00220844" w:rsidRDefault="00220844" w:rsidP="00220844">
      <w:pPr>
        <w:pStyle w:val="ListingStandard"/>
      </w:pPr>
      <w:r>
        <w:t xml:space="preserve">        # Hier kannst du weitere Funktionen implementieren,</w:t>
      </w:r>
    </w:p>
    <w:p w14:paraId="3BE81488" w14:textId="77777777" w:rsidR="00220844" w:rsidRDefault="00220844" w:rsidP="00220844">
      <w:pPr>
        <w:pStyle w:val="ListingStandard"/>
      </w:pPr>
      <w:r>
        <w:t xml:space="preserve">        # z.B. Speichern in einer Datenbank, Benachrichtigungen, etc.</w:t>
      </w:r>
    </w:p>
    <w:p w14:paraId="516888FD" w14:textId="77777777" w:rsidR="00220844" w:rsidRDefault="00220844" w:rsidP="00220844">
      <w:pPr>
        <w:pStyle w:val="ListingStandard"/>
      </w:pPr>
      <w:r>
        <w:t xml:space="preserve">        pass</w:t>
      </w:r>
    </w:p>
    <w:p w14:paraId="325C2322" w14:textId="77777777" w:rsidR="00220844" w:rsidRDefault="00220844" w:rsidP="00220844">
      <w:pPr>
        <w:pStyle w:val="ListingStandard"/>
      </w:pPr>
    </w:p>
    <w:p w14:paraId="13BCA54C" w14:textId="77777777" w:rsidR="00220844" w:rsidRDefault="00220844" w:rsidP="00220844">
      <w:pPr>
        <w:pStyle w:val="ListingStandard"/>
      </w:pPr>
      <w:r>
        <w:t>if __name__ == "__main__":</w:t>
      </w:r>
    </w:p>
    <w:p w14:paraId="471E1533" w14:textId="77777777" w:rsidR="00220844" w:rsidRDefault="00220844" w:rsidP="00220844">
      <w:pPr>
        <w:pStyle w:val="ListingStandard"/>
      </w:pPr>
      <w:r>
        <w:t xml:space="preserve">    main()</w:t>
      </w:r>
    </w:p>
    <w:p w14:paraId="68200F08" w14:textId="77777777" w:rsidR="00220844" w:rsidRDefault="00220844" w:rsidP="00220844">
      <w:pPr>
        <w:pStyle w:val="ListingStandard"/>
      </w:pPr>
      <w:r>
        <w:t>```</w:t>
      </w:r>
    </w:p>
    <w:p w14:paraId="30ED8704" w14:textId="77777777" w:rsidR="00220844" w:rsidRDefault="00220844" w:rsidP="00220844">
      <w:pPr>
        <w:pStyle w:val="ListingStandard"/>
      </w:pPr>
    </w:p>
    <w:p w14:paraId="23616784" w14:textId="77777777" w:rsidR="00220844" w:rsidRDefault="00220844" w:rsidP="00220844">
      <w:pPr>
        <w:pStyle w:val="ListingStandard"/>
      </w:pPr>
      <w:r>
        <w:t>Um dieses Skript zu nutzen, musst du:</w:t>
      </w:r>
    </w:p>
    <w:p w14:paraId="6ACCFC3B" w14:textId="77777777" w:rsidR="00220844" w:rsidRDefault="00220844" w:rsidP="00220844">
      <w:pPr>
        <w:pStyle w:val="ListingStandard"/>
      </w:pPr>
    </w:p>
    <w:p w14:paraId="54F555FF" w14:textId="77777777" w:rsidR="00220844" w:rsidRDefault="00220844" w:rsidP="00220844">
      <w:pPr>
        <w:pStyle w:val="ListingStandard"/>
      </w:pPr>
      <w:r>
        <w:t>1. Die Requests-Bibliothek installieren, falls noch nicht vorhanden: `pip install requests`</w:t>
      </w:r>
    </w:p>
    <w:p w14:paraId="62F10D7F" w14:textId="77777777" w:rsidR="00220844" w:rsidRDefault="00220844" w:rsidP="00220844">
      <w:pPr>
        <w:pStyle w:val="ListingStandard"/>
      </w:pPr>
      <w:r>
        <w:lastRenderedPageBreak/>
        <w:t>2. Deinen Alpha Vantage API-Schlüssel eintragen (ersetze "DEIN_API_SCHLUESSEL")</w:t>
      </w:r>
    </w:p>
    <w:p w14:paraId="549FB6A0" w14:textId="77777777" w:rsidR="00220844" w:rsidRDefault="00220844" w:rsidP="00220844">
      <w:pPr>
        <w:pStyle w:val="ListingStandard"/>
      </w:pPr>
      <w:r>
        <w:t>3. Das Skript ausführen</w:t>
      </w:r>
    </w:p>
    <w:p w14:paraId="0E2DEAC6" w14:textId="77777777" w:rsidR="00220844" w:rsidRDefault="00220844" w:rsidP="00220844">
      <w:pPr>
        <w:pStyle w:val="ListingStandard"/>
      </w:pPr>
    </w:p>
    <w:p w14:paraId="12946ED2" w14:textId="77777777" w:rsidR="00220844" w:rsidRDefault="00220844" w:rsidP="00220844">
      <w:pPr>
        <w:pStyle w:val="ListingStandard"/>
      </w:pPr>
      <w:r>
        <w:t>Um einen API-Schlüssel zu erhalten, musst du dich bei Alpha Vantage registrieren: https://www.alphavantage.co/support/#api-key</w:t>
      </w:r>
    </w:p>
    <w:p w14:paraId="636C2D4D" w14:textId="77777777" w:rsidR="00220844" w:rsidRDefault="00220844" w:rsidP="00220844">
      <w:pPr>
        <w:pStyle w:val="ListingStandard"/>
      </w:pPr>
    </w:p>
    <w:p w14:paraId="4812D9F5" w14:textId="77777777" w:rsidR="00220844" w:rsidRDefault="00220844" w:rsidP="00220844">
      <w:pPr>
        <w:pStyle w:val="ListingStandard"/>
      </w:pPr>
      <w:r>
        <w:t>**Wichtige Hinweise:**</w:t>
      </w:r>
    </w:p>
    <w:p w14:paraId="164076EE" w14:textId="77777777" w:rsidR="00220844" w:rsidRDefault="00220844" w:rsidP="00220844">
      <w:pPr>
        <w:pStyle w:val="ListingStandard"/>
      </w:pPr>
      <w:r>
        <w:t>- Die kostenlose Version von Alpha Vantage hat eine Begrenzung von 25 API-Anfragen pro Tag und 5 Anfragen pro Minute</w:t>
      </w:r>
    </w:p>
    <w:p w14:paraId="421F43A8" w14:textId="77777777" w:rsidR="00220844" w:rsidRDefault="00220844" w:rsidP="00220844">
      <w:pPr>
        <w:pStyle w:val="ListingStandard"/>
      </w:pPr>
      <w:r>
        <w:t>- Falls du regelmäßige Abfragen planen möchtest, solltest du eine Verzögerung zwischen den Anfragen einbauen</w:t>
      </w:r>
    </w:p>
    <w:p w14:paraId="44734A8A" w14:textId="77777777" w:rsidR="00220844" w:rsidRDefault="00220844" w:rsidP="00220844">
      <w:pPr>
        <w:pStyle w:val="ListingStandard"/>
      </w:pPr>
      <w:r>
        <w:t>- Der Endpunkt "GLOBAL_QUOTE" gibt den aktuellsten Handelspreis zurück, nicht unbedingt Echtzeit-Daten</w:t>
      </w:r>
    </w:p>
    <w:p w14:paraId="15FF670D" w14:textId="77777777" w:rsidR="00220844" w:rsidRDefault="00220844" w:rsidP="00220844">
      <w:pPr>
        <w:pStyle w:val="ListingStandard"/>
      </w:pPr>
    </w:p>
    <w:p w14:paraId="687E2CE9" w14:textId="02212C2D" w:rsidR="00220844" w:rsidRDefault="00220844" w:rsidP="00220844">
      <w:pPr>
        <w:pStyle w:val="ListingStandard"/>
      </w:pPr>
      <w:r>
        <w:t>Möchtest du das Skript um weitere Funktionen erweitern, z.B. um historische Daten abzurufen oder einen automatischen Ticker zu erstellen, der regelmäßig aktualisiert wird?</w:t>
      </w:r>
    </w:p>
    <w:p w14:paraId="528F9D8F" w14:textId="77777777" w:rsidR="00220844" w:rsidRDefault="00220844" w:rsidP="00220844">
      <w:pPr>
        <w:pStyle w:val="ListingStandard"/>
      </w:pPr>
    </w:p>
    <w:p w14:paraId="08C03379" w14:textId="04A30FA6" w:rsidR="00220844" w:rsidRDefault="00FF0FAC" w:rsidP="00220844">
      <w:pPr>
        <w:pStyle w:val="ListingStandard"/>
        <w:rPr>
          <w:rStyle w:val="ListingZeichenFett"/>
        </w:rPr>
      </w:pPr>
      <w:r w:rsidRPr="00073A5D">
        <w:rPr>
          <w:rStyle w:val="ListingZeichenFett"/>
        </w:rPr>
        <w:t>Ich möchte den Chart der Apple Aktie aus aktuellen, aber auch historischen Daten darstellen. Der Benutzer soll über ein entsprechendes Element wählen können, über welchen Zeitraum der Chart gezeichnet werden soll. Die Daten möchte ich von Alpha Vantage per API beziehen. Erstelle ein Python-Skript, das eine entsprechende App auf Basis des Streamlit-Frameworks umsetzt.</w:t>
      </w:r>
    </w:p>
    <w:p w14:paraId="728CFB6B" w14:textId="77777777" w:rsidR="00FF0FAC" w:rsidRDefault="00FF0FAC" w:rsidP="00220844">
      <w:pPr>
        <w:pStyle w:val="ListingStandard"/>
        <w:rPr>
          <w:rStyle w:val="ListingZeichenFett"/>
        </w:rPr>
      </w:pPr>
    </w:p>
    <w:p w14:paraId="1B979C81" w14:textId="77777777" w:rsidR="00FF0FAC" w:rsidRDefault="00FF0FAC" w:rsidP="00FF0FAC">
      <w:pPr>
        <w:pStyle w:val="ListingStandard"/>
      </w:pPr>
      <w:r>
        <w:t>Ich habe eine Streamlit-App erstellt, die genau Ihren Anforderungen entspricht. Die App zeigt den Kursverlauf der Apple-Aktie an und ermöglicht es dem Benutzer, zwischen verschiedenen Zeiträumen zu wählen.</w:t>
      </w:r>
    </w:p>
    <w:p w14:paraId="225BC3ED" w14:textId="77777777" w:rsidR="00FF0FAC" w:rsidRDefault="00FF0FAC" w:rsidP="00FF0FAC">
      <w:pPr>
        <w:pStyle w:val="ListingStandard"/>
      </w:pPr>
    </w:p>
    <w:p w14:paraId="35782461" w14:textId="77777777" w:rsidR="00FF0FAC" w:rsidRDefault="00FF0FAC" w:rsidP="00FF0FAC">
      <w:pPr>
        <w:pStyle w:val="ListingStandard"/>
      </w:pPr>
      <w:r>
        <w:t>## Features der App:</w:t>
      </w:r>
    </w:p>
    <w:p w14:paraId="5D186970" w14:textId="77777777" w:rsidR="00FF0FAC" w:rsidRDefault="00FF0FAC" w:rsidP="00FF0FAC">
      <w:pPr>
        <w:pStyle w:val="ListingStandard"/>
      </w:pPr>
    </w:p>
    <w:p w14:paraId="0C91E37A" w14:textId="77777777" w:rsidR="00FF0FAC" w:rsidRDefault="00FF0FAC" w:rsidP="00FF0FAC">
      <w:pPr>
        <w:pStyle w:val="ListingStandard"/>
      </w:pPr>
      <w:r>
        <w:t>- Verbindung zur Alpha Vantage API für Echtzeit- und historische Aktiendaten</w:t>
      </w:r>
    </w:p>
    <w:p w14:paraId="53D0877A" w14:textId="77777777" w:rsidR="00FF0FAC" w:rsidRDefault="00FF0FAC" w:rsidP="00FF0FAC">
      <w:pPr>
        <w:pStyle w:val="ListingStandard"/>
      </w:pPr>
      <w:r>
        <w:t>- Auswahl zwischen verschiedenen Zeiträumen:</w:t>
      </w:r>
    </w:p>
    <w:p w14:paraId="01EA2A17" w14:textId="77777777" w:rsidR="00FF0FAC" w:rsidRDefault="00FF0FAC" w:rsidP="00FF0FAC">
      <w:pPr>
        <w:pStyle w:val="ListingStandard"/>
      </w:pPr>
      <w:r>
        <w:t xml:space="preserve">  - Intraday (1min, 5min, 15min, 30min, 60min)</w:t>
      </w:r>
    </w:p>
    <w:p w14:paraId="0F5D74DF" w14:textId="77777777" w:rsidR="00FF0FAC" w:rsidRDefault="00FF0FAC" w:rsidP="00FF0FAC">
      <w:pPr>
        <w:pStyle w:val="ListingStandard"/>
      </w:pPr>
      <w:r>
        <w:t xml:space="preserve">  - Täglich</w:t>
      </w:r>
    </w:p>
    <w:p w14:paraId="0F59518E" w14:textId="77777777" w:rsidR="00FF0FAC" w:rsidRDefault="00FF0FAC" w:rsidP="00FF0FAC">
      <w:pPr>
        <w:pStyle w:val="ListingStandard"/>
      </w:pPr>
      <w:r>
        <w:t xml:space="preserve">  - Wöchentlich</w:t>
      </w:r>
    </w:p>
    <w:p w14:paraId="709A6416" w14:textId="77777777" w:rsidR="00FF0FAC" w:rsidRDefault="00FF0FAC" w:rsidP="00FF0FAC">
      <w:pPr>
        <w:pStyle w:val="ListingStandard"/>
      </w:pPr>
      <w:r>
        <w:t xml:space="preserve">  - Monatlich</w:t>
      </w:r>
    </w:p>
    <w:p w14:paraId="6DFEA656" w14:textId="77777777" w:rsidR="00FF0FAC" w:rsidRDefault="00FF0FAC" w:rsidP="00FF0FAC">
      <w:pPr>
        <w:pStyle w:val="ListingStandard"/>
      </w:pPr>
      <w:r>
        <w:t>- Anpassbare Datenmenge mit "compact" oder "full" Option</w:t>
      </w:r>
    </w:p>
    <w:p w14:paraId="5D40254E" w14:textId="77777777" w:rsidR="00FF0FAC" w:rsidRDefault="00FF0FAC" w:rsidP="00FF0FAC">
      <w:pPr>
        <w:pStyle w:val="ListingStandard"/>
      </w:pPr>
      <w:r>
        <w:t>- Filterung für historische Daten (Jahre zurück)</w:t>
      </w:r>
    </w:p>
    <w:p w14:paraId="00E4091E" w14:textId="77777777" w:rsidR="00FF0FAC" w:rsidRDefault="00FF0FAC" w:rsidP="00FF0FAC">
      <w:pPr>
        <w:pStyle w:val="ListingStandard"/>
      </w:pPr>
      <w:r>
        <w:lastRenderedPageBreak/>
        <w:t>- Interaktive Diagramme:</w:t>
      </w:r>
    </w:p>
    <w:p w14:paraId="473E66F7" w14:textId="77777777" w:rsidR="00FF0FAC" w:rsidRDefault="00FF0FAC" w:rsidP="00FF0FAC">
      <w:pPr>
        <w:pStyle w:val="ListingStandard"/>
      </w:pPr>
      <w:r>
        <w:t xml:space="preserve">  - Kursverlauf-Linienchart</w:t>
      </w:r>
    </w:p>
    <w:p w14:paraId="4000EBDF" w14:textId="77777777" w:rsidR="00FF0FAC" w:rsidRDefault="00FF0FAC" w:rsidP="00FF0FAC">
      <w:pPr>
        <w:pStyle w:val="ListingStandard"/>
      </w:pPr>
      <w:r>
        <w:t xml:space="preserve">  - Candlestick-Chart für detaillierte Analyse</w:t>
      </w:r>
    </w:p>
    <w:p w14:paraId="7E659CA7" w14:textId="77777777" w:rsidR="00FF0FAC" w:rsidRDefault="00FF0FAC" w:rsidP="00FF0FAC">
      <w:pPr>
        <w:pStyle w:val="ListingStandard"/>
      </w:pPr>
      <w:r>
        <w:t>- Datenvorschau und Download-Funktion</w:t>
      </w:r>
    </w:p>
    <w:p w14:paraId="1B37C049" w14:textId="77777777" w:rsidR="00FF0FAC" w:rsidRDefault="00FF0FAC" w:rsidP="00FF0FAC">
      <w:pPr>
        <w:pStyle w:val="ListingStandard"/>
      </w:pPr>
    </w:p>
    <w:p w14:paraId="44D86F89" w14:textId="77777777" w:rsidR="00FF0FAC" w:rsidRDefault="00FF0FAC" w:rsidP="00FF0FAC">
      <w:pPr>
        <w:pStyle w:val="ListingStandard"/>
      </w:pPr>
      <w:r>
        <w:t>## Wie man die App verwendet:</w:t>
      </w:r>
    </w:p>
    <w:p w14:paraId="3E3BAB65" w14:textId="77777777" w:rsidR="00FF0FAC" w:rsidRDefault="00FF0FAC" w:rsidP="00FF0FAC">
      <w:pPr>
        <w:pStyle w:val="ListingStandard"/>
      </w:pPr>
    </w:p>
    <w:p w14:paraId="122B0641" w14:textId="77777777" w:rsidR="00FF0FAC" w:rsidRDefault="00FF0FAC" w:rsidP="00FF0FAC">
      <w:pPr>
        <w:pStyle w:val="ListingStandard"/>
      </w:pPr>
      <w:r>
        <w:t>1. Beantragen Sie einen API-Schlüssel bei Alpha Vantage (https://www.alphavantage.co/) oder verwenden Sie "demo" für einen Test</w:t>
      </w:r>
    </w:p>
    <w:p w14:paraId="179BA6CF" w14:textId="77777777" w:rsidR="00FF0FAC" w:rsidRDefault="00FF0FAC" w:rsidP="00FF0FAC">
      <w:pPr>
        <w:pStyle w:val="ListingStandard"/>
      </w:pPr>
      <w:r>
        <w:t>2. Wählen Sie den gewünschten Zeitraum in der Seitenleiste</w:t>
      </w:r>
    </w:p>
    <w:p w14:paraId="495B19B5" w14:textId="77777777" w:rsidR="00FF0FAC" w:rsidRDefault="00FF0FAC" w:rsidP="00FF0FAC">
      <w:pPr>
        <w:pStyle w:val="ListingStandard"/>
      </w:pPr>
      <w:r>
        <w:t>3. Passen Sie weitere Parameter wie Intervall und Datenmenge an</w:t>
      </w:r>
    </w:p>
    <w:p w14:paraId="46F60BAC" w14:textId="77777777" w:rsidR="00FF0FAC" w:rsidRDefault="00FF0FAC" w:rsidP="00FF0FAC">
      <w:pPr>
        <w:pStyle w:val="ListingStandard"/>
      </w:pPr>
      <w:r>
        <w:t>4. Die Daten werden automatisch abgerufen und in interaktiven Charts dargestellt</w:t>
      </w:r>
    </w:p>
    <w:p w14:paraId="682A93EF" w14:textId="77777777" w:rsidR="00FF0FAC" w:rsidRDefault="00FF0FAC" w:rsidP="00FF0FAC">
      <w:pPr>
        <w:pStyle w:val="ListingStandard"/>
      </w:pPr>
    </w:p>
    <w:p w14:paraId="447A187B" w14:textId="77777777" w:rsidR="00FF0FAC" w:rsidRDefault="00FF0FAC" w:rsidP="00FF0FAC">
      <w:pPr>
        <w:pStyle w:val="ListingStandard"/>
      </w:pPr>
      <w:r>
        <w:t>## Installation und Ausführung:</w:t>
      </w:r>
    </w:p>
    <w:p w14:paraId="1B0A0CAA" w14:textId="77777777" w:rsidR="00FF0FAC" w:rsidRDefault="00FF0FAC" w:rsidP="00FF0FAC">
      <w:pPr>
        <w:pStyle w:val="ListingStandard"/>
      </w:pPr>
    </w:p>
    <w:p w14:paraId="6B949166" w14:textId="77777777" w:rsidR="00FF0FAC" w:rsidRDefault="00FF0FAC" w:rsidP="00FF0FAC">
      <w:pPr>
        <w:pStyle w:val="ListingStandard"/>
      </w:pPr>
      <w:r>
        <w:t>1. Speichern Sie den Code in einer Datei (z.B. `apple_stock_app.py`)</w:t>
      </w:r>
    </w:p>
    <w:p w14:paraId="3D9AE65F" w14:textId="77777777" w:rsidR="00FF0FAC" w:rsidRDefault="00FF0FAC" w:rsidP="00FF0FAC">
      <w:pPr>
        <w:pStyle w:val="ListingStandard"/>
      </w:pPr>
      <w:r>
        <w:t>2. Stellen Sie sicher, dass folgende Bibliotheken installiert sind:</w:t>
      </w:r>
    </w:p>
    <w:p w14:paraId="7A84AF23" w14:textId="77777777" w:rsidR="00FF0FAC" w:rsidRDefault="00FF0FAC" w:rsidP="00FF0FAC">
      <w:pPr>
        <w:pStyle w:val="ListingStandard"/>
      </w:pPr>
      <w:r>
        <w:t xml:space="preserve">   ```</w:t>
      </w:r>
    </w:p>
    <w:p w14:paraId="4F3FCFBE" w14:textId="77777777" w:rsidR="00FF0FAC" w:rsidRDefault="00FF0FAC" w:rsidP="00FF0FAC">
      <w:pPr>
        <w:pStyle w:val="ListingStandard"/>
      </w:pPr>
      <w:r>
        <w:t xml:space="preserve">   pip install streamlit pandas requests matplotlib</w:t>
      </w:r>
    </w:p>
    <w:p w14:paraId="5E1199CB" w14:textId="77777777" w:rsidR="00FF0FAC" w:rsidRDefault="00FF0FAC" w:rsidP="00FF0FAC">
      <w:pPr>
        <w:pStyle w:val="ListingStandard"/>
      </w:pPr>
      <w:r>
        <w:t xml:space="preserve">   ```</w:t>
      </w:r>
    </w:p>
    <w:p w14:paraId="6445DE8E" w14:textId="77777777" w:rsidR="00FF0FAC" w:rsidRDefault="00FF0FAC" w:rsidP="00FF0FAC">
      <w:pPr>
        <w:pStyle w:val="ListingStandard"/>
      </w:pPr>
      <w:r>
        <w:t>3. Führen Sie die App aus mit:</w:t>
      </w:r>
    </w:p>
    <w:p w14:paraId="6777D74F" w14:textId="77777777" w:rsidR="00FF0FAC" w:rsidRDefault="00FF0FAC" w:rsidP="00FF0FAC">
      <w:pPr>
        <w:pStyle w:val="ListingStandard"/>
      </w:pPr>
      <w:r>
        <w:t xml:space="preserve">   ```</w:t>
      </w:r>
    </w:p>
    <w:p w14:paraId="7B8BD6D9" w14:textId="77777777" w:rsidR="00FF0FAC" w:rsidRDefault="00FF0FAC" w:rsidP="00FF0FAC">
      <w:pPr>
        <w:pStyle w:val="ListingStandard"/>
      </w:pPr>
      <w:r>
        <w:t xml:space="preserve">   streamlit run apple_stock_app.py</w:t>
      </w:r>
    </w:p>
    <w:p w14:paraId="3EBE4B47" w14:textId="77777777" w:rsidR="00FF0FAC" w:rsidRDefault="00FF0FAC" w:rsidP="00FF0FAC">
      <w:pPr>
        <w:pStyle w:val="ListingStandard"/>
      </w:pPr>
      <w:r>
        <w:t xml:space="preserve">   ```</w:t>
      </w:r>
    </w:p>
    <w:p w14:paraId="255AB3CB" w14:textId="77777777" w:rsidR="00FF0FAC" w:rsidRDefault="00FF0FAC" w:rsidP="00FF0FAC">
      <w:pPr>
        <w:pStyle w:val="ListingStandard"/>
      </w:pPr>
    </w:p>
    <w:p w14:paraId="0C1DA33E" w14:textId="23B033C9" w:rsidR="00FF0FAC" w:rsidRDefault="00FF0FAC" w:rsidP="00FF0FAC">
      <w:pPr>
        <w:pStyle w:val="ListingStandard"/>
      </w:pPr>
      <w:r>
        <w:t>Die App wurde sorgfältig entwickelt, um alle relevanten Funktionen zu bieten und gleichzeitig benutzerfreundlich zu sein. Sie können den API-Schlüssel jederzeit ändern und verschiedene Zeiträume und Parameter auswählen, um die Daten nach Ihren Wünschen anzuzeigen.</w:t>
      </w:r>
    </w:p>
    <w:p w14:paraId="66AC07EB" w14:textId="77777777" w:rsidR="00E30BE7" w:rsidRDefault="00E30BE7" w:rsidP="00FF0FAC">
      <w:pPr>
        <w:pStyle w:val="ListingStandard"/>
      </w:pPr>
    </w:p>
    <w:p w14:paraId="762DCB33" w14:textId="236CD986" w:rsidR="00E30BE7" w:rsidRDefault="00E30BE7" w:rsidP="00FF0FAC">
      <w:pPr>
        <w:pStyle w:val="ListingStandard"/>
        <w:rPr>
          <w:rStyle w:val="ListingZeichenFett"/>
        </w:rPr>
      </w:pPr>
      <w:r w:rsidRPr="00455BAF">
        <w:rPr>
          <w:rStyle w:val="ListingZeichenFett"/>
        </w:rPr>
        <w:t>Ich suche eine Seite mit eingebetteten Videos aus dem Bereich der Naturwissenschaften. Mein Projekt: Ich möchte davon legal mithilfe eines Python-Skripts ein Video herunterladen. Das Vorgehen möchte ich dann Programmieranfängern zeigen. Wichtig ist, dass die Videos nicht urheberrechtsgeschützt sind.</w:t>
      </w:r>
    </w:p>
    <w:p w14:paraId="114C3A85" w14:textId="77777777" w:rsidR="00E30BE7" w:rsidRDefault="00E30BE7" w:rsidP="00FF0FAC">
      <w:pPr>
        <w:pStyle w:val="ListingStandard"/>
        <w:rPr>
          <w:rStyle w:val="ListingZeichenFett"/>
        </w:rPr>
      </w:pPr>
    </w:p>
    <w:p w14:paraId="6BEE85E7" w14:textId="77777777" w:rsidR="00B352F0" w:rsidRDefault="00B352F0" w:rsidP="00B352F0">
      <w:pPr>
        <w:pStyle w:val="ListingStandard"/>
      </w:pPr>
      <w:r>
        <w:t xml:space="preserve">Für dein Projekt, bei dem du Programmieranfängern zeigen möchtest, wie man legal mit Python Videos aus dem Bereich Naturwissenschaft herunterlädt, gibt es einige </w:t>
      </w:r>
      <w:r>
        <w:lastRenderedPageBreak/>
        <w:t>sehr gut geeignete Quellen mit nicht urheberrechtlich geschützten oder explizit frei lizenzierten Videos:</w:t>
      </w:r>
    </w:p>
    <w:p w14:paraId="3893D293" w14:textId="77777777" w:rsidR="00B352F0" w:rsidRDefault="00B352F0" w:rsidP="00B352F0">
      <w:pPr>
        <w:pStyle w:val="ListingStandard"/>
      </w:pPr>
    </w:p>
    <w:p w14:paraId="1A021B36" w14:textId="77777777" w:rsidR="00B352F0" w:rsidRDefault="00B352F0" w:rsidP="00B352F0">
      <w:pPr>
        <w:pStyle w:val="ListingStandard"/>
      </w:pPr>
      <w:r>
        <w:t>## Geeignete Videoquellen</w:t>
      </w:r>
    </w:p>
    <w:p w14:paraId="5DDA96DF" w14:textId="77777777" w:rsidR="00B352F0" w:rsidRDefault="00B352F0" w:rsidP="00B352F0">
      <w:pPr>
        <w:pStyle w:val="ListingStandard"/>
      </w:pPr>
    </w:p>
    <w:p w14:paraId="25DAC1F4" w14:textId="77777777" w:rsidR="00B352F0" w:rsidRDefault="00B352F0" w:rsidP="00B352F0">
      <w:pPr>
        <w:pStyle w:val="ListingStandard"/>
      </w:pPr>
      <w:r>
        <w:t>**1. Planet Wissen – Creative Commons-Clips**</w:t>
      </w:r>
    </w:p>
    <w:p w14:paraId="544F786B" w14:textId="77777777" w:rsidR="00B352F0" w:rsidRDefault="00B352F0" w:rsidP="00B352F0">
      <w:pPr>
        <w:pStyle w:val="ListingStandard"/>
      </w:pPr>
      <w:r>
        <w:t>- Planet Wissen bietet eine Sammlung von kurzen Videos (sogenannte „CC-Clips“) zu naturwissenschaftlichen Themen, die unter der Lizenz *CC BY-SA 4.0* stehen. Diese dürfen in jedem Format und Medium vervielfältigt, verbreitet, verändert und weiterverwendet werden – Voraussetzung ist die Namensnennung und ein Link zur Lizenz[3].</w:t>
      </w:r>
    </w:p>
    <w:p w14:paraId="07CB855B" w14:textId="77777777" w:rsidR="00B352F0" w:rsidRDefault="00B352F0" w:rsidP="00B352F0">
      <w:pPr>
        <w:pStyle w:val="ListingStandard"/>
      </w:pPr>
      <w:r>
        <w:t>- Die Clips können direkt und unkompliziert auf der Übersichtsseite heruntergeladen werden. Es gibt für jedes Video einen Download-Button, mit dem das Video als Datei gespeichert werden kann[3].</w:t>
      </w:r>
    </w:p>
    <w:p w14:paraId="25C7976D" w14:textId="77777777" w:rsidR="00B352F0" w:rsidRDefault="00B352F0" w:rsidP="00B352F0">
      <w:pPr>
        <w:pStyle w:val="ListingStandard"/>
      </w:pPr>
      <w:r>
        <w:t>- **Vorteil:** Rechtlich eindeutig, sehr anschauliche Clips, ideal für Bildungszwecke.</w:t>
      </w:r>
    </w:p>
    <w:p w14:paraId="7509003E" w14:textId="77777777" w:rsidR="00B352F0" w:rsidRDefault="00B352F0" w:rsidP="00B352F0">
      <w:pPr>
        <w:pStyle w:val="ListingStandard"/>
      </w:pPr>
    </w:p>
    <w:p w14:paraId="755B4DF2" w14:textId="77777777" w:rsidR="00B352F0" w:rsidRDefault="00B352F0" w:rsidP="00B352F0">
      <w:pPr>
        <w:pStyle w:val="ListingStandard"/>
      </w:pPr>
      <w:r>
        <w:t>**2. Pixabay – Lizenzfreie Naturvideos**</w:t>
      </w:r>
    </w:p>
    <w:p w14:paraId="4ACA2DAE" w14:textId="77777777" w:rsidR="00B352F0" w:rsidRDefault="00B352F0" w:rsidP="00B352F0">
      <w:pPr>
        <w:pStyle w:val="ListingStandard"/>
      </w:pPr>
      <w:r>
        <w:t>- Pixabay bietet tausende Videos aus dem Bereich Natur und Wissenschaft, die komplett lizenzfrei sind. Es ist kein Bildnachweis nötig, und die Nutzung ist für jeglichen Zweck kostenlos erlaubt, auch zum Download und zur Weiterverarbeitung[2].</w:t>
      </w:r>
    </w:p>
    <w:p w14:paraId="49475449" w14:textId="77777777" w:rsidR="00B352F0" w:rsidRDefault="00B352F0" w:rsidP="00B352F0">
      <w:pPr>
        <w:pStyle w:val="ListingStandard"/>
      </w:pPr>
      <w:r>
        <w:t>- Die Videos stehen in verschiedenen Auflösungen (bis 4K) zur Verfügung und können direkt als Datei heruntergeladen werden.</w:t>
      </w:r>
    </w:p>
    <w:p w14:paraId="507959D2" w14:textId="77777777" w:rsidR="00B352F0" w:rsidRDefault="00B352F0" w:rsidP="00B352F0">
      <w:pPr>
        <w:pStyle w:val="ListingStandard"/>
      </w:pPr>
      <w:r>
        <w:t>- **Vorteil:** Sehr große Auswahl, keine rechtlichen Einschränkungen, auch für eigene Projekte nutzbar.</w:t>
      </w:r>
    </w:p>
    <w:p w14:paraId="5A77BD4E" w14:textId="77777777" w:rsidR="00B352F0" w:rsidRDefault="00B352F0" w:rsidP="00B352F0">
      <w:pPr>
        <w:pStyle w:val="ListingStandard"/>
      </w:pPr>
    </w:p>
    <w:p w14:paraId="3EA64861" w14:textId="77777777" w:rsidR="00B352F0" w:rsidRDefault="00B352F0" w:rsidP="00B352F0">
      <w:pPr>
        <w:pStyle w:val="ListingStandard"/>
      </w:pPr>
      <w:r>
        <w:t>## Rechtlicher Hintergrund</w:t>
      </w:r>
    </w:p>
    <w:p w14:paraId="0C33926C" w14:textId="77777777" w:rsidR="00B352F0" w:rsidRDefault="00B352F0" w:rsidP="00B352F0">
      <w:pPr>
        <w:pStyle w:val="ListingStandard"/>
      </w:pPr>
    </w:p>
    <w:p w14:paraId="31850344" w14:textId="77777777" w:rsidR="00B352F0" w:rsidRDefault="00B352F0" w:rsidP="00B352F0">
      <w:pPr>
        <w:pStyle w:val="ListingStandard"/>
      </w:pPr>
      <w:r>
        <w:t>- Videos, die unter Creative Commons (z.B. CC BY-SA 4.0) oder einer vergleichbaren freien Lizenz stehen, dürfen legal heruntergeladen und weiterverarbeitet werden, solange die Lizenzbedingungen eingehalten werden (meist Namensnennung und Lizenzverweis)[3].</w:t>
      </w:r>
    </w:p>
    <w:p w14:paraId="56DB0CDC" w14:textId="77777777" w:rsidR="00B352F0" w:rsidRDefault="00B352F0" w:rsidP="00B352F0">
      <w:pPr>
        <w:pStyle w:val="ListingStandard"/>
      </w:pPr>
      <w:r>
        <w:t>- Bei komplett gemeinfreien oder explizit lizenzfreien Videos (wie bei Pixabay) bestehen keinerlei urheberrechtliche Einschränkungen[2].</w:t>
      </w:r>
    </w:p>
    <w:p w14:paraId="2C8946DD" w14:textId="77777777" w:rsidR="00B352F0" w:rsidRDefault="00B352F0" w:rsidP="00B352F0">
      <w:pPr>
        <w:pStyle w:val="ListingStandard"/>
      </w:pPr>
      <w:r>
        <w:t>- Das Einbetten von Videos ist urheberrechtlich unproblematisch, solange die Quelle frei zugänglich ist und keine technischen Schutzmaßnahmen umgangen werden[8].</w:t>
      </w:r>
    </w:p>
    <w:p w14:paraId="29705830" w14:textId="77777777" w:rsidR="00B352F0" w:rsidRDefault="00B352F0" w:rsidP="00B352F0">
      <w:pPr>
        <w:pStyle w:val="ListingStandard"/>
      </w:pPr>
    </w:p>
    <w:p w14:paraId="55F4035A" w14:textId="77777777" w:rsidR="00B352F0" w:rsidRDefault="00B352F0" w:rsidP="00B352F0">
      <w:pPr>
        <w:pStyle w:val="ListingStandard"/>
      </w:pPr>
      <w:r>
        <w:t>## Python-Skript zum Download</w:t>
      </w:r>
    </w:p>
    <w:p w14:paraId="0D316C57" w14:textId="77777777" w:rsidR="00B352F0" w:rsidRDefault="00B352F0" w:rsidP="00B352F0">
      <w:pPr>
        <w:pStyle w:val="ListingStandard"/>
      </w:pPr>
    </w:p>
    <w:p w14:paraId="3C15F483" w14:textId="77777777" w:rsidR="00B352F0" w:rsidRDefault="00B352F0" w:rsidP="00B352F0">
      <w:pPr>
        <w:pStyle w:val="ListingStandard"/>
      </w:pPr>
      <w:r>
        <w:t>Für das Herunterladen der Videos kannst du ein einfaches Python-Skript nutzen, das beispielsweise mit der Bibliothek `requests` arbeitet – vorausgesetzt, die Videos liegen als Direktlink vor (wie bei Planet Wissen oder Pixabay). Für YouTube-Videos mit Creative Commons-Lizenz gibt es spezialisierte Tools wie `pytube` oder `yt-dlp`, die gezielt nach CC-lizenzierten Videos filtern können[5][6].</w:t>
      </w:r>
    </w:p>
    <w:p w14:paraId="31521431" w14:textId="77777777" w:rsidR="00B352F0" w:rsidRDefault="00B352F0" w:rsidP="00B352F0">
      <w:pPr>
        <w:pStyle w:val="ListingStandard"/>
      </w:pPr>
    </w:p>
    <w:p w14:paraId="34DD6408" w14:textId="77777777" w:rsidR="00B352F0" w:rsidRDefault="00B352F0" w:rsidP="00B352F0">
      <w:pPr>
        <w:pStyle w:val="ListingStandard"/>
      </w:pPr>
      <w:r>
        <w:t>**Beispiel für das Herunterladen einer Videodatei per Direktlink:**</w:t>
      </w:r>
    </w:p>
    <w:p w14:paraId="2C5364A5" w14:textId="77777777" w:rsidR="00B352F0" w:rsidRDefault="00B352F0" w:rsidP="00B352F0">
      <w:pPr>
        <w:pStyle w:val="ListingStandard"/>
      </w:pPr>
      <w:r>
        <w:t>```python</w:t>
      </w:r>
    </w:p>
    <w:p w14:paraId="1648CA56" w14:textId="77777777" w:rsidR="00B352F0" w:rsidRDefault="00B352F0" w:rsidP="00B352F0">
      <w:pPr>
        <w:pStyle w:val="ListingStandard"/>
      </w:pPr>
      <w:r>
        <w:t>import requests</w:t>
      </w:r>
    </w:p>
    <w:p w14:paraId="01870828" w14:textId="77777777" w:rsidR="00B352F0" w:rsidRDefault="00B352F0" w:rsidP="00B352F0">
      <w:pPr>
        <w:pStyle w:val="ListingStandard"/>
      </w:pPr>
    </w:p>
    <w:p w14:paraId="3450A1E0" w14:textId="77777777" w:rsidR="00B352F0" w:rsidRDefault="00B352F0" w:rsidP="00B352F0">
      <w:pPr>
        <w:pStyle w:val="ListingStandard"/>
      </w:pPr>
      <w:r>
        <w:t>url = 'https://cdn.planet-wissen.de/cc-clip.mp4'  # Beispiel-URL</w:t>
      </w:r>
    </w:p>
    <w:p w14:paraId="145EE2D3" w14:textId="77777777" w:rsidR="00B352F0" w:rsidRDefault="00B352F0" w:rsidP="00B352F0">
      <w:pPr>
        <w:pStyle w:val="ListingStandard"/>
      </w:pPr>
      <w:r>
        <w:t>response = requests.get(url)</w:t>
      </w:r>
    </w:p>
    <w:p w14:paraId="17306C78" w14:textId="77777777" w:rsidR="00B352F0" w:rsidRDefault="00B352F0" w:rsidP="00B352F0">
      <w:pPr>
        <w:pStyle w:val="ListingStandard"/>
      </w:pPr>
      <w:r>
        <w:t>with open('video.mp4', 'wb') as f:</w:t>
      </w:r>
    </w:p>
    <w:p w14:paraId="37BDEF14" w14:textId="77777777" w:rsidR="00B352F0" w:rsidRDefault="00B352F0" w:rsidP="00B352F0">
      <w:pPr>
        <w:pStyle w:val="ListingStandard"/>
      </w:pPr>
      <w:r>
        <w:t xml:space="preserve">    f.write(response.content)</w:t>
      </w:r>
    </w:p>
    <w:p w14:paraId="0C89AC4C" w14:textId="77777777" w:rsidR="00B352F0" w:rsidRDefault="00B352F0" w:rsidP="00B352F0">
      <w:pPr>
        <w:pStyle w:val="ListingStandard"/>
      </w:pPr>
      <w:r>
        <w:t>```</w:t>
      </w:r>
    </w:p>
    <w:p w14:paraId="18A38933" w14:textId="77777777" w:rsidR="00B352F0" w:rsidRDefault="00B352F0" w:rsidP="00B352F0">
      <w:pPr>
        <w:pStyle w:val="ListingStandard"/>
      </w:pPr>
      <w:r>
        <w:t>**Hinweis:** Die tatsächliche URL musst du von der jeweiligen Seite (z.B. Download-Button) ermitteln.</w:t>
      </w:r>
    </w:p>
    <w:p w14:paraId="54D315BC" w14:textId="77777777" w:rsidR="00B352F0" w:rsidRDefault="00B352F0" w:rsidP="00B352F0">
      <w:pPr>
        <w:pStyle w:val="ListingStandard"/>
      </w:pPr>
    </w:p>
    <w:p w14:paraId="40F5AD94" w14:textId="77777777" w:rsidR="00B352F0" w:rsidRDefault="00B352F0" w:rsidP="00B352F0">
      <w:pPr>
        <w:pStyle w:val="ListingStandard"/>
      </w:pPr>
      <w:r>
        <w:t>## Zusammenfassung</w:t>
      </w:r>
    </w:p>
    <w:p w14:paraId="2C10F044" w14:textId="77777777" w:rsidR="00B352F0" w:rsidRDefault="00B352F0" w:rsidP="00B352F0">
      <w:pPr>
        <w:pStyle w:val="ListingStandard"/>
      </w:pPr>
    </w:p>
    <w:p w14:paraId="20DE30F4" w14:textId="77777777" w:rsidR="00B352F0" w:rsidRDefault="00B352F0" w:rsidP="00B352F0">
      <w:pPr>
        <w:pStyle w:val="ListingStandard"/>
      </w:pPr>
      <w:r>
        <w:t>- **Empfohlene Seiten:** [Planet Wissen CC-Clips][3], [Pixabay Videos][2]</w:t>
      </w:r>
    </w:p>
    <w:p w14:paraId="0708C8BA" w14:textId="77777777" w:rsidR="00B352F0" w:rsidRDefault="00B352F0" w:rsidP="00B352F0">
      <w:pPr>
        <w:pStyle w:val="ListingStandard"/>
      </w:pPr>
      <w:r>
        <w:t>- **Rechtlich sicher:** Beide Quellen bieten Videos, die du legal herunterladen, verwenden und im Rahmen deines Projekts demonstrieren kannst.</w:t>
      </w:r>
    </w:p>
    <w:p w14:paraId="77093101" w14:textId="77777777" w:rsidR="00B352F0" w:rsidRDefault="00B352F0" w:rsidP="00B352F0">
      <w:pPr>
        <w:pStyle w:val="ListingStandard"/>
      </w:pPr>
      <w:r>
        <w:t>- **Technische Umsetzung:** Direktdownload per Python-Skript ist möglich und für Anfänger gut nachvollziehbar.</w:t>
      </w:r>
    </w:p>
    <w:p w14:paraId="36A9DE5D" w14:textId="77777777" w:rsidR="00B352F0" w:rsidRDefault="00B352F0" w:rsidP="00B352F0">
      <w:pPr>
        <w:pStyle w:val="ListingStandard"/>
      </w:pPr>
    </w:p>
    <w:p w14:paraId="2DC457F3" w14:textId="77777777" w:rsidR="00B352F0" w:rsidRDefault="00B352F0" w:rsidP="00B352F0">
      <w:pPr>
        <w:pStyle w:val="ListingStandard"/>
      </w:pPr>
      <w:r>
        <w:t>Damit hast du eine rechtssichere und didaktisch sinnvolle Grundlage für dein Python-Projekt!</w:t>
      </w:r>
    </w:p>
    <w:p w14:paraId="606EC7AA" w14:textId="77777777" w:rsidR="00B352F0" w:rsidRDefault="00B352F0" w:rsidP="00B352F0">
      <w:pPr>
        <w:pStyle w:val="ListingStandard"/>
      </w:pPr>
    </w:p>
    <w:p w14:paraId="2D6D5DF8" w14:textId="77777777" w:rsidR="00B352F0" w:rsidRDefault="00B352F0" w:rsidP="00416473">
      <w:pPr>
        <w:pStyle w:val="ListingStandard"/>
        <w:rPr>
          <w:rStyle w:val="ListingZeichenFett"/>
        </w:rPr>
      </w:pPr>
      <w:r w:rsidRPr="00B352F0">
        <w:rPr>
          <w:rStyle w:val="ListingZeichenFett"/>
        </w:rPr>
        <w:t>Ich möchte von einer Internetseite per Python-Skript ein dort eingebettetes Video herunterladen.  Erstelle mir dazu ein Python-Skript, welches das automatisch erledigt, indem ich dem Skript die URL der entsprechenden Seite übergebe.</w:t>
      </w:r>
    </w:p>
    <w:p w14:paraId="53831A48" w14:textId="77777777" w:rsidR="00360DA5" w:rsidRPr="00B352F0" w:rsidRDefault="00360DA5" w:rsidP="00416473">
      <w:pPr>
        <w:pStyle w:val="ListingStandard"/>
        <w:rPr>
          <w:rStyle w:val="ListingZeichenFett"/>
        </w:rPr>
      </w:pPr>
    </w:p>
    <w:p w14:paraId="7B3B4B98" w14:textId="77777777" w:rsidR="000E52E9" w:rsidRDefault="000E52E9" w:rsidP="000E52E9">
      <w:pPr>
        <w:pStyle w:val="ListingStandard"/>
      </w:pPr>
      <w:r>
        <w:lastRenderedPageBreak/>
        <w:t>Hier ist ein Python-Skript, das Videos von Webseiten automatisch herunterladen kann:</w:t>
      </w:r>
    </w:p>
    <w:p w14:paraId="2CD0011A" w14:textId="77777777" w:rsidR="000E52E9" w:rsidRDefault="000E52E9" w:rsidP="000E52E9">
      <w:pPr>
        <w:pStyle w:val="ListingStandard"/>
      </w:pPr>
    </w:p>
    <w:p w14:paraId="42C71817" w14:textId="77777777" w:rsidR="000E52E9" w:rsidRDefault="000E52E9" w:rsidP="000E52E9">
      <w:pPr>
        <w:pStyle w:val="ListingStandard"/>
      </w:pPr>
      <w:r>
        <w:t>```python</w:t>
      </w:r>
    </w:p>
    <w:p w14:paraId="6AF3F56E" w14:textId="77777777" w:rsidR="000E52E9" w:rsidRDefault="000E52E9" w:rsidP="000E52E9">
      <w:pPr>
        <w:pStyle w:val="ListingStandard"/>
      </w:pPr>
      <w:r>
        <w:t>import sys</w:t>
      </w:r>
    </w:p>
    <w:p w14:paraId="2C1B7D51" w14:textId="77777777" w:rsidR="000E52E9" w:rsidRDefault="000E52E9" w:rsidP="000E52E9">
      <w:pPr>
        <w:pStyle w:val="ListingStandard"/>
      </w:pPr>
      <w:r>
        <w:t>import os</w:t>
      </w:r>
    </w:p>
    <w:p w14:paraId="35A345BF" w14:textId="77777777" w:rsidR="000E52E9" w:rsidRDefault="000E52E9" w:rsidP="000E52E9">
      <w:pPr>
        <w:pStyle w:val="ListingStandard"/>
      </w:pPr>
      <w:r>
        <w:t>from yt_dlp import YoutubeDL</w:t>
      </w:r>
    </w:p>
    <w:p w14:paraId="53B78880" w14:textId="77777777" w:rsidR="000E52E9" w:rsidRDefault="000E52E9" w:rsidP="000E52E9">
      <w:pPr>
        <w:pStyle w:val="ListingStandard"/>
      </w:pPr>
    </w:p>
    <w:p w14:paraId="42FC87B7" w14:textId="77777777" w:rsidR="000E52E9" w:rsidRDefault="000E52E9" w:rsidP="000E52E9">
      <w:pPr>
        <w:pStyle w:val="ListingStandard"/>
      </w:pPr>
      <w:r>
        <w:t>def download_video(url, output_dir=None):</w:t>
      </w:r>
    </w:p>
    <w:p w14:paraId="6CEF62ED" w14:textId="77777777" w:rsidR="000E52E9" w:rsidRDefault="000E52E9" w:rsidP="000E52E9">
      <w:pPr>
        <w:pStyle w:val="ListingStandard"/>
      </w:pPr>
      <w:r>
        <w:t xml:space="preserve">    """</w:t>
      </w:r>
    </w:p>
    <w:p w14:paraId="36B30A12" w14:textId="77777777" w:rsidR="000E52E9" w:rsidRDefault="000E52E9" w:rsidP="000E52E9">
      <w:pPr>
        <w:pStyle w:val="ListingStandard"/>
      </w:pPr>
      <w:r>
        <w:t xml:space="preserve">    Lädt ein Video von einer Webseite mit yt-dlp herunter</w:t>
      </w:r>
    </w:p>
    <w:p w14:paraId="0D9624A4" w14:textId="77777777" w:rsidR="000E52E9" w:rsidRDefault="000E52E9" w:rsidP="000E52E9">
      <w:pPr>
        <w:pStyle w:val="ListingStandard"/>
      </w:pPr>
      <w:r>
        <w:t xml:space="preserve">    </w:t>
      </w:r>
    </w:p>
    <w:p w14:paraId="540861B9" w14:textId="77777777" w:rsidR="000E52E9" w:rsidRDefault="000E52E9" w:rsidP="000E52E9">
      <w:pPr>
        <w:pStyle w:val="ListingStandard"/>
      </w:pPr>
      <w:r>
        <w:t xml:space="preserve">    Args:</w:t>
      </w:r>
    </w:p>
    <w:p w14:paraId="6099CE3F" w14:textId="77777777" w:rsidR="000E52E9" w:rsidRDefault="000E52E9" w:rsidP="000E52E9">
      <w:pPr>
        <w:pStyle w:val="ListingStandard"/>
      </w:pPr>
      <w:r>
        <w:t xml:space="preserve">        url: Die URL der Webseite mit dem Video</w:t>
      </w:r>
    </w:p>
    <w:p w14:paraId="078A3124" w14:textId="77777777" w:rsidR="000E52E9" w:rsidRDefault="000E52E9" w:rsidP="000E52E9">
      <w:pPr>
        <w:pStyle w:val="ListingStandard"/>
      </w:pPr>
      <w:r>
        <w:t xml:space="preserve">        output_dir: Optionales Verzeichnis zum Speichern des Videos (Standard: aktuelles Verzeichnis)</w:t>
      </w:r>
    </w:p>
    <w:p w14:paraId="5B8BD4EB" w14:textId="77777777" w:rsidR="000E52E9" w:rsidRDefault="000E52E9" w:rsidP="000E52E9">
      <w:pPr>
        <w:pStyle w:val="ListingStandard"/>
      </w:pPr>
      <w:r>
        <w:t xml:space="preserve">    """</w:t>
      </w:r>
    </w:p>
    <w:p w14:paraId="1E7426F8" w14:textId="77777777" w:rsidR="000E52E9" w:rsidRDefault="000E52E9" w:rsidP="000E52E9">
      <w:pPr>
        <w:pStyle w:val="ListingStandard"/>
      </w:pPr>
      <w:r>
        <w:t xml:space="preserve">    # Ausgabeverzeichnis definieren</w:t>
      </w:r>
    </w:p>
    <w:p w14:paraId="6907CBA3" w14:textId="77777777" w:rsidR="000E52E9" w:rsidRDefault="000E52E9" w:rsidP="000E52E9">
      <w:pPr>
        <w:pStyle w:val="ListingStandard"/>
      </w:pPr>
      <w:r>
        <w:t xml:space="preserve">    if output_dir:</w:t>
      </w:r>
    </w:p>
    <w:p w14:paraId="6B1C1A5B" w14:textId="77777777" w:rsidR="000E52E9" w:rsidRDefault="000E52E9" w:rsidP="000E52E9">
      <w:pPr>
        <w:pStyle w:val="ListingStandard"/>
      </w:pPr>
      <w:r>
        <w:t xml:space="preserve">        if not os.path.exists(output_dir):</w:t>
      </w:r>
    </w:p>
    <w:p w14:paraId="302C15B6" w14:textId="77777777" w:rsidR="000E52E9" w:rsidRDefault="000E52E9" w:rsidP="000E52E9">
      <w:pPr>
        <w:pStyle w:val="ListingStandard"/>
      </w:pPr>
      <w:r>
        <w:t xml:space="preserve">            os.makedirs(output_dir)</w:t>
      </w:r>
    </w:p>
    <w:p w14:paraId="2649BC50" w14:textId="77777777" w:rsidR="000E52E9" w:rsidRDefault="000E52E9" w:rsidP="000E52E9">
      <w:pPr>
        <w:pStyle w:val="ListingStandard"/>
      </w:pPr>
      <w:r>
        <w:t xml:space="preserve">        download_path = output_dir</w:t>
      </w:r>
    </w:p>
    <w:p w14:paraId="75CA10B1" w14:textId="77777777" w:rsidR="000E52E9" w:rsidRDefault="000E52E9" w:rsidP="000E52E9">
      <w:pPr>
        <w:pStyle w:val="ListingStandard"/>
      </w:pPr>
      <w:r>
        <w:t xml:space="preserve">    else:</w:t>
      </w:r>
    </w:p>
    <w:p w14:paraId="63EF4904" w14:textId="77777777" w:rsidR="000E52E9" w:rsidRDefault="000E52E9" w:rsidP="000E52E9">
      <w:pPr>
        <w:pStyle w:val="ListingStandard"/>
      </w:pPr>
      <w:r>
        <w:t xml:space="preserve">        download_path = '.'</w:t>
      </w:r>
    </w:p>
    <w:p w14:paraId="6DD0FBE3" w14:textId="77777777" w:rsidR="000E52E9" w:rsidRDefault="000E52E9" w:rsidP="000E52E9">
      <w:pPr>
        <w:pStyle w:val="ListingStandard"/>
      </w:pPr>
      <w:r>
        <w:t xml:space="preserve">    </w:t>
      </w:r>
    </w:p>
    <w:p w14:paraId="055C20B7" w14:textId="77777777" w:rsidR="000E52E9" w:rsidRDefault="000E52E9" w:rsidP="000E52E9">
      <w:pPr>
        <w:pStyle w:val="ListingStandard"/>
      </w:pPr>
      <w:r>
        <w:t xml:space="preserve">    # Optionen für yt-dlp festlegen</w:t>
      </w:r>
    </w:p>
    <w:p w14:paraId="3A5FB983" w14:textId="77777777" w:rsidR="000E52E9" w:rsidRDefault="000E52E9" w:rsidP="000E52E9">
      <w:pPr>
        <w:pStyle w:val="ListingStandard"/>
      </w:pPr>
      <w:r>
        <w:t xml:space="preserve">    ydl_opts = {</w:t>
      </w:r>
    </w:p>
    <w:p w14:paraId="055CB6CD" w14:textId="77777777" w:rsidR="000E52E9" w:rsidRDefault="000E52E9" w:rsidP="000E52E9">
      <w:pPr>
        <w:pStyle w:val="ListingStandard"/>
      </w:pPr>
      <w:r>
        <w:t xml:space="preserve">        'format': 'best',  # Beste Qualität herunterladen</w:t>
      </w:r>
    </w:p>
    <w:p w14:paraId="50DD92A4" w14:textId="77777777" w:rsidR="000E52E9" w:rsidRDefault="000E52E9" w:rsidP="000E52E9">
      <w:pPr>
        <w:pStyle w:val="ListingStandard"/>
      </w:pPr>
      <w:r>
        <w:t xml:space="preserve">        'outtmpl': os.path.join(download_path, '%(title)s.%(ext)s'),</w:t>
      </w:r>
    </w:p>
    <w:p w14:paraId="5F4F71F2" w14:textId="77777777" w:rsidR="000E52E9" w:rsidRDefault="000E52E9" w:rsidP="000E52E9">
      <w:pPr>
        <w:pStyle w:val="ListingStandard"/>
      </w:pPr>
      <w:r>
        <w:t xml:space="preserve">        'noplaylist': True,  # Nur einzelnes Video, keine Playlist</w:t>
      </w:r>
    </w:p>
    <w:p w14:paraId="05D33EFD" w14:textId="77777777" w:rsidR="000E52E9" w:rsidRDefault="000E52E9" w:rsidP="000E52E9">
      <w:pPr>
        <w:pStyle w:val="ListingStandard"/>
      </w:pPr>
      <w:r>
        <w:t xml:space="preserve">        'quiet': False,      # Fortschritt anzeigen</w:t>
      </w:r>
    </w:p>
    <w:p w14:paraId="14241CDF" w14:textId="77777777" w:rsidR="000E52E9" w:rsidRDefault="000E52E9" w:rsidP="000E52E9">
      <w:pPr>
        <w:pStyle w:val="ListingStandard"/>
      </w:pPr>
      <w:r>
        <w:t xml:space="preserve">        'no_warnings': False</w:t>
      </w:r>
    </w:p>
    <w:p w14:paraId="487449E3" w14:textId="77777777" w:rsidR="000E52E9" w:rsidRDefault="000E52E9" w:rsidP="000E52E9">
      <w:pPr>
        <w:pStyle w:val="ListingStandard"/>
      </w:pPr>
      <w:r>
        <w:t xml:space="preserve">    }</w:t>
      </w:r>
    </w:p>
    <w:p w14:paraId="3043701E" w14:textId="77777777" w:rsidR="000E52E9" w:rsidRDefault="000E52E9" w:rsidP="000E52E9">
      <w:pPr>
        <w:pStyle w:val="ListingStandard"/>
      </w:pPr>
      <w:r>
        <w:t xml:space="preserve">    </w:t>
      </w:r>
    </w:p>
    <w:p w14:paraId="263102E5" w14:textId="77777777" w:rsidR="000E52E9" w:rsidRDefault="000E52E9" w:rsidP="000E52E9">
      <w:pPr>
        <w:pStyle w:val="ListingStandard"/>
      </w:pPr>
      <w:r>
        <w:t xml:space="preserve">    # Video herunterladen</w:t>
      </w:r>
    </w:p>
    <w:p w14:paraId="4148D66B" w14:textId="77777777" w:rsidR="000E52E9" w:rsidRDefault="000E52E9" w:rsidP="000E52E9">
      <w:pPr>
        <w:pStyle w:val="ListingStandard"/>
      </w:pPr>
      <w:r>
        <w:t xml:space="preserve">    try:</w:t>
      </w:r>
    </w:p>
    <w:p w14:paraId="2256AECC" w14:textId="77777777" w:rsidR="000E52E9" w:rsidRDefault="000E52E9" w:rsidP="000E52E9">
      <w:pPr>
        <w:pStyle w:val="ListingStandard"/>
      </w:pPr>
      <w:r>
        <w:t xml:space="preserve">        with YoutubeDL(ydl_opts) as ydl:</w:t>
      </w:r>
    </w:p>
    <w:p w14:paraId="727C9F79" w14:textId="77777777" w:rsidR="000E52E9" w:rsidRDefault="000E52E9" w:rsidP="000E52E9">
      <w:pPr>
        <w:pStyle w:val="ListingStandard"/>
      </w:pPr>
      <w:r>
        <w:t xml:space="preserve">            info = ydl.extract_info(url, download=True)</w:t>
      </w:r>
    </w:p>
    <w:p w14:paraId="31FEDD38" w14:textId="77777777" w:rsidR="000E52E9" w:rsidRDefault="000E52E9" w:rsidP="000E52E9">
      <w:pPr>
        <w:pStyle w:val="ListingStandard"/>
      </w:pPr>
      <w:r>
        <w:lastRenderedPageBreak/>
        <w:t xml:space="preserve">            filename = ydl.prepare_filename(info)</w:t>
      </w:r>
    </w:p>
    <w:p w14:paraId="1979755A" w14:textId="77777777" w:rsidR="000E52E9" w:rsidRDefault="000E52E9" w:rsidP="000E52E9">
      <w:pPr>
        <w:pStyle w:val="ListingStandard"/>
      </w:pPr>
      <w:r>
        <w:t xml:space="preserve">            print(f"Video erfolgreich heruntergeladen: {filename}")</w:t>
      </w:r>
    </w:p>
    <w:p w14:paraId="6397C686" w14:textId="77777777" w:rsidR="000E52E9" w:rsidRDefault="000E52E9" w:rsidP="000E52E9">
      <w:pPr>
        <w:pStyle w:val="ListingStandard"/>
      </w:pPr>
      <w:r>
        <w:t xml:space="preserve">            return filename</w:t>
      </w:r>
    </w:p>
    <w:p w14:paraId="50A7F1CC" w14:textId="77777777" w:rsidR="000E52E9" w:rsidRDefault="000E52E9" w:rsidP="000E52E9">
      <w:pPr>
        <w:pStyle w:val="ListingStandard"/>
      </w:pPr>
      <w:r>
        <w:t xml:space="preserve">    except Exception as e:</w:t>
      </w:r>
    </w:p>
    <w:p w14:paraId="55F40742" w14:textId="77777777" w:rsidR="000E52E9" w:rsidRDefault="000E52E9" w:rsidP="000E52E9">
      <w:pPr>
        <w:pStyle w:val="ListingStandard"/>
      </w:pPr>
      <w:r>
        <w:t xml:space="preserve">        print(f"Fehler beim Herunterladen des Videos: {e}")</w:t>
      </w:r>
    </w:p>
    <w:p w14:paraId="0DC75B40" w14:textId="77777777" w:rsidR="000E52E9" w:rsidRDefault="000E52E9" w:rsidP="000E52E9">
      <w:pPr>
        <w:pStyle w:val="ListingStandard"/>
      </w:pPr>
      <w:r>
        <w:t xml:space="preserve">        return None</w:t>
      </w:r>
    </w:p>
    <w:p w14:paraId="34046BC9" w14:textId="77777777" w:rsidR="000E52E9" w:rsidRDefault="000E52E9" w:rsidP="000E52E9">
      <w:pPr>
        <w:pStyle w:val="ListingStandard"/>
      </w:pPr>
    </w:p>
    <w:p w14:paraId="28A7C714" w14:textId="77777777" w:rsidR="000E52E9" w:rsidRDefault="000E52E9" w:rsidP="000E52E9">
      <w:pPr>
        <w:pStyle w:val="ListingStandard"/>
      </w:pPr>
      <w:r>
        <w:t>if __name__ == "__main__":</w:t>
      </w:r>
    </w:p>
    <w:p w14:paraId="478D0190" w14:textId="77777777" w:rsidR="000E52E9" w:rsidRDefault="000E52E9" w:rsidP="000E52E9">
      <w:pPr>
        <w:pStyle w:val="ListingStandard"/>
      </w:pPr>
      <w:r>
        <w:t xml:space="preserve">    # Prüfen, ob URL als Argument übergeben wurde</w:t>
      </w:r>
    </w:p>
    <w:p w14:paraId="0781CD1A" w14:textId="77777777" w:rsidR="000E52E9" w:rsidRDefault="000E52E9" w:rsidP="000E52E9">
      <w:pPr>
        <w:pStyle w:val="ListingStandard"/>
      </w:pPr>
      <w:r>
        <w:t xml:space="preserve">    if len(sys.argv) &lt; 2:</w:t>
      </w:r>
    </w:p>
    <w:p w14:paraId="19A6257B" w14:textId="77777777" w:rsidR="000E52E9" w:rsidRDefault="000E52E9" w:rsidP="000E52E9">
      <w:pPr>
        <w:pStyle w:val="ListingStandard"/>
      </w:pPr>
      <w:r>
        <w:t xml:space="preserve">        print("Verwendung: python video_downloader.py [URL] [AUSGABE_VERZEICHNIS]")</w:t>
      </w:r>
    </w:p>
    <w:p w14:paraId="15F89AA8" w14:textId="77777777" w:rsidR="000E52E9" w:rsidRDefault="000E52E9" w:rsidP="000E52E9">
      <w:pPr>
        <w:pStyle w:val="ListingStandard"/>
      </w:pPr>
      <w:r>
        <w:t xml:space="preserve">        print("Beispiel: python video_downloader.py https://beispiel.de/seite-mit-video ./downloads")</w:t>
      </w:r>
    </w:p>
    <w:p w14:paraId="7D51D0A1" w14:textId="77777777" w:rsidR="000E52E9" w:rsidRDefault="000E52E9" w:rsidP="000E52E9">
      <w:pPr>
        <w:pStyle w:val="ListingStandard"/>
      </w:pPr>
      <w:r>
        <w:t xml:space="preserve">        sys.exit(1)</w:t>
      </w:r>
    </w:p>
    <w:p w14:paraId="46BDBA22" w14:textId="77777777" w:rsidR="000E52E9" w:rsidRDefault="000E52E9" w:rsidP="000E52E9">
      <w:pPr>
        <w:pStyle w:val="ListingStandard"/>
      </w:pPr>
      <w:r>
        <w:t xml:space="preserve">    </w:t>
      </w:r>
    </w:p>
    <w:p w14:paraId="779A77C0" w14:textId="77777777" w:rsidR="000E52E9" w:rsidRDefault="000E52E9" w:rsidP="000E52E9">
      <w:pPr>
        <w:pStyle w:val="ListingStandard"/>
      </w:pPr>
      <w:r>
        <w:t xml:space="preserve">    # URL aus Kommandozeilenargumenten holen</w:t>
      </w:r>
    </w:p>
    <w:p w14:paraId="7BF0F2F0" w14:textId="77777777" w:rsidR="000E52E9" w:rsidRDefault="000E52E9" w:rsidP="000E52E9">
      <w:pPr>
        <w:pStyle w:val="ListingStandard"/>
      </w:pPr>
      <w:r>
        <w:t xml:space="preserve">    url = sys.argv[1]</w:t>
      </w:r>
    </w:p>
    <w:p w14:paraId="65A4DA7F" w14:textId="77777777" w:rsidR="000E52E9" w:rsidRDefault="000E52E9" w:rsidP="000E52E9">
      <w:pPr>
        <w:pStyle w:val="ListingStandard"/>
      </w:pPr>
      <w:r>
        <w:t xml:space="preserve">    </w:t>
      </w:r>
    </w:p>
    <w:p w14:paraId="005F16FA" w14:textId="77777777" w:rsidR="000E52E9" w:rsidRDefault="000E52E9" w:rsidP="000E52E9">
      <w:pPr>
        <w:pStyle w:val="ListingStandard"/>
      </w:pPr>
      <w:r>
        <w:t xml:space="preserve">    # Ausgabeverzeichnis holen, falls angegeben</w:t>
      </w:r>
    </w:p>
    <w:p w14:paraId="5B012A51" w14:textId="77777777" w:rsidR="000E52E9" w:rsidRDefault="000E52E9" w:rsidP="000E52E9">
      <w:pPr>
        <w:pStyle w:val="ListingStandard"/>
      </w:pPr>
      <w:r>
        <w:t xml:space="preserve">    output_dir = None</w:t>
      </w:r>
    </w:p>
    <w:p w14:paraId="56C159CA" w14:textId="77777777" w:rsidR="000E52E9" w:rsidRDefault="000E52E9" w:rsidP="000E52E9">
      <w:pPr>
        <w:pStyle w:val="ListingStandard"/>
      </w:pPr>
      <w:r>
        <w:t xml:space="preserve">    if len(sys.argv) &gt;= 3:</w:t>
      </w:r>
    </w:p>
    <w:p w14:paraId="529E85FB" w14:textId="77777777" w:rsidR="000E52E9" w:rsidRDefault="000E52E9" w:rsidP="000E52E9">
      <w:pPr>
        <w:pStyle w:val="ListingStandard"/>
      </w:pPr>
      <w:r>
        <w:t xml:space="preserve">        output_dir = sys.argv[2]</w:t>
      </w:r>
    </w:p>
    <w:p w14:paraId="2686C1BB" w14:textId="77777777" w:rsidR="000E52E9" w:rsidRDefault="000E52E9" w:rsidP="000E52E9">
      <w:pPr>
        <w:pStyle w:val="ListingStandard"/>
      </w:pPr>
      <w:r>
        <w:t xml:space="preserve">    </w:t>
      </w:r>
    </w:p>
    <w:p w14:paraId="1AC2EAB8" w14:textId="77777777" w:rsidR="000E52E9" w:rsidRDefault="000E52E9" w:rsidP="000E52E9">
      <w:pPr>
        <w:pStyle w:val="ListingStandard"/>
      </w:pPr>
      <w:r>
        <w:t xml:space="preserve">    # Video herunterladen</w:t>
      </w:r>
    </w:p>
    <w:p w14:paraId="42B348C5" w14:textId="77777777" w:rsidR="000E52E9" w:rsidRDefault="000E52E9" w:rsidP="000E52E9">
      <w:pPr>
        <w:pStyle w:val="ListingStandard"/>
      </w:pPr>
      <w:r>
        <w:t xml:space="preserve">    download_video(url, output_dir)</w:t>
      </w:r>
    </w:p>
    <w:p w14:paraId="72FB82AF" w14:textId="77777777" w:rsidR="000E52E9" w:rsidRDefault="000E52E9" w:rsidP="000E52E9">
      <w:pPr>
        <w:pStyle w:val="ListingStandard"/>
      </w:pPr>
      <w:r>
        <w:t>```</w:t>
      </w:r>
    </w:p>
    <w:p w14:paraId="35D15A9A" w14:textId="77777777" w:rsidR="000E52E9" w:rsidRDefault="000E52E9" w:rsidP="000E52E9">
      <w:pPr>
        <w:pStyle w:val="ListingStandard"/>
      </w:pPr>
    </w:p>
    <w:p w14:paraId="3B8D967E" w14:textId="77777777" w:rsidR="000E52E9" w:rsidRDefault="000E52E9" w:rsidP="000E52E9">
      <w:pPr>
        <w:pStyle w:val="ListingStandard"/>
      </w:pPr>
      <w:r>
        <w:t>So verwendest du das Skript:</w:t>
      </w:r>
    </w:p>
    <w:p w14:paraId="41D343BA" w14:textId="77777777" w:rsidR="000E52E9" w:rsidRDefault="000E52E9" w:rsidP="000E52E9">
      <w:pPr>
        <w:pStyle w:val="ListingStandard"/>
      </w:pPr>
    </w:p>
    <w:p w14:paraId="60DA1C3F" w14:textId="77777777" w:rsidR="000E52E9" w:rsidRDefault="000E52E9" w:rsidP="000E52E9">
      <w:pPr>
        <w:pStyle w:val="ListingStandard"/>
      </w:pPr>
      <w:r>
        <w:t>1. Installiere die benötigte Bibliothek:</w:t>
      </w:r>
    </w:p>
    <w:p w14:paraId="2A7A8962" w14:textId="77777777" w:rsidR="000E52E9" w:rsidRDefault="000E52E9" w:rsidP="000E52E9">
      <w:pPr>
        <w:pStyle w:val="ListingStandard"/>
      </w:pPr>
      <w:r>
        <w:t>```</w:t>
      </w:r>
    </w:p>
    <w:p w14:paraId="39F54F0A" w14:textId="77777777" w:rsidR="000E52E9" w:rsidRDefault="000E52E9" w:rsidP="000E52E9">
      <w:pPr>
        <w:pStyle w:val="ListingStandard"/>
      </w:pPr>
      <w:r>
        <w:t>pip install yt-dlp</w:t>
      </w:r>
    </w:p>
    <w:p w14:paraId="12E615B1" w14:textId="77777777" w:rsidR="000E52E9" w:rsidRDefault="000E52E9" w:rsidP="000E52E9">
      <w:pPr>
        <w:pStyle w:val="ListingStandard"/>
      </w:pPr>
      <w:r>
        <w:t>```</w:t>
      </w:r>
    </w:p>
    <w:p w14:paraId="1FDADFB9" w14:textId="77777777" w:rsidR="000E52E9" w:rsidRDefault="000E52E9" w:rsidP="000E52E9">
      <w:pPr>
        <w:pStyle w:val="ListingStandard"/>
      </w:pPr>
    </w:p>
    <w:p w14:paraId="2AC58D6E" w14:textId="77777777" w:rsidR="000E52E9" w:rsidRDefault="000E52E9" w:rsidP="000E52E9">
      <w:pPr>
        <w:pStyle w:val="ListingStandard"/>
      </w:pPr>
      <w:r>
        <w:t>2. Speichere das Skript als `video_downloader.py`</w:t>
      </w:r>
    </w:p>
    <w:p w14:paraId="77CF8AE7" w14:textId="77777777" w:rsidR="000E52E9" w:rsidRDefault="000E52E9" w:rsidP="000E52E9">
      <w:pPr>
        <w:pStyle w:val="ListingStandard"/>
      </w:pPr>
    </w:p>
    <w:p w14:paraId="7010A6DE" w14:textId="77777777" w:rsidR="000E52E9" w:rsidRDefault="000E52E9" w:rsidP="000E52E9">
      <w:pPr>
        <w:pStyle w:val="ListingStandard"/>
      </w:pPr>
      <w:r>
        <w:t>3. Führe das Skript mit einer URL aus:</w:t>
      </w:r>
    </w:p>
    <w:p w14:paraId="49DE8284" w14:textId="77777777" w:rsidR="000E52E9" w:rsidRDefault="000E52E9" w:rsidP="000E52E9">
      <w:pPr>
        <w:pStyle w:val="ListingStandard"/>
      </w:pPr>
      <w:r>
        <w:lastRenderedPageBreak/>
        <w:t>```</w:t>
      </w:r>
    </w:p>
    <w:p w14:paraId="7841E322" w14:textId="77777777" w:rsidR="000E52E9" w:rsidRDefault="000E52E9" w:rsidP="000E52E9">
      <w:pPr>
        <w:pStyle w:val="ListingStandard"/>
      </w:pPr>
      <w:r>
        <w:t>python video_downloader.py https://beispiel.de/seite-mit-video</w:t>
      </w:r>
    </w:p>
    <w:p w14:paraId="12B37FBF" w14:textId="77777777" w:rsidR="000E52E9" w:rsidRDefault="000E52E9" w:rsidP="000E52E9">
      <w:pPr>
        <w:pStyle w:val="ListingStandard"/>
      </w:pPr>
      <w:r>
        <w:t>```</w:t>
      </w:r>
    </w:p>
    <w:p w14:paraId="0B38878D" w14:textId="77777777" w:rsidR="000E52E9" w:rsidRDefault="000E52E9" w:rsidP="000E52E9">
      <w:pPr>
        <w:pStyle w:val="ListingStandard"/>
      </w:pPr>
    </w:p>
    <w:p w14:paraId="12B4D270" w14:textId="77777777" w:rsidR="000E52E9" w:rsidRDefault="000E52E9" w:rsidP="000E52E9">
      <w:pPr>
        <w:pStyle w:val="ListingStandard"/>
      </w:pPr>
      <w:r>
        <w:t>4. Du kannst auch ein Ausgabeverzeichnis angeben:</w:t>
      </w:r>
    </w:p>
    <w:p w14:paraId="3DF9DE97" w14:textId="77777777" w:rsidR="000E52E9" w:rsidRDefault="000E52E9" w:rsidP="000E52E9">
      <w:pPr>
        <w:pStyle w:val="ListingStandard"/>
      </w:pPr>
      <w:r>
        <w:t>```</w:t>
      </w:r>
    </w:p>
    <w:p w14:paraId="35DD20C5" w14:textId="77777777" w:rsidR="000E52E9" w:rsidRDefault="000E52E9" w:rsidP="000E52E9">
      <w:pPr>
        <w:pStyle w:val="ListingStandard"/>
      </w:pPr>
      <w:r>
        <w:t>python video_downloader.py https://beispiel.de/seite-mit-video ./downloads</w:t>
      </w:r>
    </w:p>
    <w:p w14:paraId="7F3EFE34" w14:textId="77777777" w:rsidR="000E52E9" w:rsidRDefault="000E52E9" w:rsidP="000E52E9">
      <w:pPr>
        <w:pStyle w:val="ListingStandard"/>
      </w:pPr>
      <w:r>
        <w:t>```</w:t>
      </w:r>
    </w:p>
    <w:p w14:paraId="2EAB0C86" w14:textId="77777777" w:rsidR="000E52E9" w:rsidRDefault="000E52E9" w:rsidP="000E52E9">
      <w:pPr>
        <w:pStyle w:val="ListingStandard"/>
      </w:pPr>
    </w:p>
    <w:p w14:paraId="730C3F47" w14:textId="77777777" w:rsidR="000E52E9" w:rsidRDefault="000E52E9" w:rsidP="000E52E9">
      <w:pPr>
        <w:pStyle w:val="ListingStandard"/>
      </w:pPr>
      <w:r>
        <w:t>Dieses Skript verwendet yt-dlp (eine Weiterentwicklung von youtube-dl), das Videos von Hunderten verschiedener Websites herunterladen kann. Das Skript erkennt automatisch das Video auf der Seite und lädt es in der besten verfügbaren Qualität herunter.</w:t>
      </w:r>
    </w:p>
    <w:p w14:paraId="37E47563" w14:textId="77777777" w:rsidR="000E52E9" w:rsidRDefault="000E52E9" w:rsidP="000E52E9">
      <w:pPr>
        <w:pStyle w:val="ListingStandard"/>
      </w:pPr>
    </w:p>
    <w:p w14:paraId="3A02AAE5" w14:textId="527834B3" w:rsidR="00B352F0" w:rsidRDefault="000E52E9" w:rsidP="000E52E9">
      <w:pPr>
        <w:pStyle w:val="ListingStandard"/>
      </w:pPr>
      <w:r>
        <w:t>Möchtest du, dass ich dir erkläre, wie das Skript im Detail funktioniert?</w:t>
      </w:r>
    </w:p>
    <w:p w14:paraId="5703885E" w14:textId="77777777" w:rsidR="00B352F0" w:rsidRDefault="00B352F0" w:rsidP="00B352F0">
      <w:pPr>
        <w:pStyle w:val="ListingStandard"/>
      </w:pPr>
    </w:p>
    <w:p w14:paraId="181F1831" w14:textId="77777777" w:rsidR="00CD0447" w:rsidRDefault="00CD0447" w:rsidP="00B352F0">
      <w:pPr>
        <w:pStyle w:val="ListingStandard"/>
      </w:pPr>
    </w:p>
    <w:p w14:paraId="2C259619" w14:textId="38FC1AE5" w:rsidR="005F6C57" w:rsidRPr="00CD0447" w:rsidRDefault="00CD0447" w:rsidP="00B352F0">
      <w:pPr>
        <w:pStyle w:val="ListingStandard"/>
        <w:rPr>
          <w:rStyle w:val="ListingZeichenFett"/>
        </w:rPr>
      </w:pPr>
      <w:r w:rsidRPr="00CD0447">
        <w:rPr>
          <w:rStyle w:val="ListingZeichenFett"/>
        </w:rPr>
        <w:t>Ich möchte, dass du für mich ein Python-Skript schreibst, das per KI-Chatbot den Inhalt einer Webseite für mich zusammenfasst, die ich dir per URL übermittle. Verwende dazu Google Gemini und die entsprechende API. Meinen API-Key für Gemini werde ich später an der entsprechenden Stelle im Skript einfügen.</w:t>
      </w:r>
    </w:p>
    <w:p w14:paraId="6F36255A" w14:textId="77777777" w:rsidR="00CD0447" w:rsidRDefault="00CD0447" w:rsidP="00B352F0">
      <w:pPr>
        <w:pStyle w:val="ListingStandard"/>
      </w:pPr>
    </w:p>
    <w:p w14:paraId="1C6CABF8" w14:textId="77777777" w:rsidR="00CD0447" w:rsidRDefault="00CD0447" w:rsidP="00CD0447">
      <w:pPr>
        <w:pStyle w:val="ListingStandard"/>
      </w:pPr>
      <w:r>
        <w:t>Ich werde dir ein Python-Skript erstellen, das mit der Google Gemini API eine Webseite zusammenfasst. Hier ist der Code:</w:t>
      </w:r>
    </w:p>
    <w:p w14:paraId="100DFF92" w14:textId="77777777" w:rsidR="00CD0447" w:rsidRDefault="00CD0447" w:rsidP="00CD0447">
      <w:pPr>
        <w:pStyle w:val="ListingStandard"/>
      </w:pPr>
    </w:p>
    <w:p w14:paraId="0412398B" w14:textId="77777777" w:rsidR="00CD0447" w:rsidRDefault="00CD0447" w:rsidP="00CD0447">
      <w:pPr>
        <w:pStyle w:val="ListingStandard"/>
      </w:pPr>
      <w:r>
        <w:t>Das Skript ist jetzt einsatzbereit! Ich habe ein Python-Programm erstellt, das folgende Funktionen bietet:</w:t>
      </w:r>
    </w:p>
    <w:p w14:paraId="4A363122" w14:textId="77777777" w:rsidR="00CD0447" w:rsidRDefault="00CD0447" w:rsidP="00CD0447">
      <w:pPr>
        <w:pStyle w:val="ListingStandard"/>
      </w:pPr>
    </w:p>
    <w:p w14:paraId="1C07C291" w14:textId="77777777" w:rsidR="00CD0447" w:rsidRDefault="00CD0447" w:rsidP="00CD0447">
      <w:pPr>
        <w:pStyle w:val="ListingStandard"/>
      </w:pPr>
      <w:r>
        <w:t>1. Es nimmt eine URL als Eingabe und prüft, ob diese gültig ist</w:t>
      </w:r>
    </w:p>
    <w:p w14:paraId="70BFE6A6" w14:textId="77777777" w:rsidR="00CD0447" w:rsidRDefault="00CD0447" w:rsidP="00CD0447">
      <w:pPr>
        <w:pStyle w:val="ListingStandard"/>
      </w:pPr>
      <w:r>
        <w:t>2. Es lädt den Inhalt der Webseite herunter und extrahiert den relevanten Text</w:t>
      </w:r>
    </w:p>
    <w:p w14:paraId="0D00746E" w14:textId="77777777" w:rsidR="00CD0447" w:rsidRDefault="00CD0447" w:rsidP="00CD0447">
      <w:pPr>
        <w:pStyle w:val="ListingStandard"/>
      </w:pPr>
      <w:r>
        <w:t>3. Es verwendet die Google Gemini API, um eine Zusammenfassung zu erstellen</w:t>
      </w:r>
    </w:p>
    <w:p w14:paraId="657F58AE" w14:textId="77777777" w:rsidR="00CD0447" w:rsidRDefault="00CD0447" w:rsidP="00CD0447">
      <w:pPr>
        <w:pStyle w:val="ListingStandard"/>
      </w:pPr>
      <w:r>
        <w:t>4. Es gibt die Zusammenfassung auf der Konsole aus</w:t>
      </w:r>
    </w:p>
    <w:p w14:paraId="6179F84E" w14:textId="77777777" w:rsidR="00CD0447" w:rsidRDefault="00CD0447" w:rsidP="00CD0447">
      <w:pPr>
        <w:pStyle w:val="ListingStandard"/>
      </w:pPr>
    </w:p>
    <w:p w14:paraId="1F37B429" w14:textId="77777777" w:rsidR="00CD0447" w:rsidRDefault="00CD0447" w:rsidP="00CD0447">
      <w:pPr>
        <w:pStyle w:val="ListingStandard"/>
      </w:pPr>
      <w:r>
        <w:t>## So verwendest du das Skript:</w:t>
      </w:r>
    </w:p>
    <w:p w14:paraId="37074AFB" w14:textId="77777777" w:rsidR="00CD0447" w:rsidRDefault="00CD0447" w:rsidP="00CD0447">
      <w:pPr>
        <w:pStyle w:val="ListingStandard"/>
      </w:pPr>
    </w:p>
    <w:p w14:paraId="2DD460F7" w14:textId="77777777" w:rsidR="00CD0447" w:rsidRDefault="00CD0447" w:rsidP="00CD0447">
      <w:pPr>
        <w:pStyle w:val="ListingStandard"/>
      </w:pPr>
      <w:r>
        <w:t>```</w:t>
      </w:r>
    </w:p>
    <w:p w14:paraId="4798BF25" w14:textId="77777777" w:rsidR="00CD0447" w:rsidRDefault="00CD0447" w:rsidP="00CD0447">
      <w:pPr>
        <w:pStyle w:val="ListingStandard"/>
      </w:pPr>
      <w:r>
        <w:t>python dein_skript.py https://beispiel.de/webseite --api-key DEIN_API_KEY</w:t>
      </w:r>
    </w:p>
    <w:p w14:paraId="49E9B8FF" w14:textId="77777777" w:rsidR="00CD0447" w:rsidRDefault="00CD0447" w:rsidP="00CD0447">
      <w:pPr>
        <w:pStyle w:val="ListingStandard"/>
      </w:pPr>
      <w:r>
        <w:lastRenderedPageBreak/>
        <w:t>```</w:t>
      </w:r>
    </w:p>
    <w:p w14:paraId="266ADE36" w14:textId="77777777" w:rsidR="00CD0447" w:rsidRDefault="00CD0447" w:rsidP="00CD0447">
      <w:pPr>
        <w:pStyle w:val="ListingStandard"/>
      </w:pPr>
    </w:p>
    <w:p w14:paraId="6CDB93B5" w14:textId="77777777" w:rsidR="00CD0447" w:rsidRDefault="00CD0447" w:rsidP="00CD0447">
      <w:pPr>
        <w:pStyle w:val="ListingStandard"/>
      </w:pPr>
      <w:r>
        <w:t>Oder kürzer:</w:t>
      </w:r>
    </w:p>
    <w:p w14:paraId="3EBE7BA4" w14:textId="77777777" w:rsidR="00CD0447" w:rsidRDefault="00CD0447" w:rsidP="00CD0447">
      <w:pPr>
        <w:pStyle w:val="ListingStandard"/>
      </w:pPr>
    </w:p>
    <w:p w14:paraId="2C9A2A35" w14:textId="77777777" w:rsidR="00CD0447" w:rsidRDefault="00CD0447" w:rsidP="00CD0447">
      <w:pPr>
        <w:pStyle w:val="ListingStandard"/>
      </w:pPr>
      <w:r>
        <w:t>```</w:t>
      </w:r>
    </w:p>
    <w:p w14:paraId="3151EEC0" w14:textId="77777777" w:rsidR="00CD0447" w:rsidRDefault="00CD0447" w:rsidP="00CD0447">
      <w:pPr>
        <w:pStyle w:val="ListingStandard"/>
      </w:pPr>
      <w:r>
        <w:t>python dein_skript.py https://beispiel.de/webseite -k DEIN_API_KEY</w:t>
      </w:r>
    </w:p>
    <w:p w14:paraId="2F40F7C5" w14:textId="77777777" w:rsidR="00CD0447" w:rsidRDefault="00CD0447" w:rsidP="00CD0447">
      <w:pPr>
        <w:pStyle w:val="ListingStandard"/>
      </w:pPr>
      <w:r>
        <w:t>```</w:t>
      </w:r>
    </w:p>
    <w:p w14:paraId="6A6E06FF" w14:textId="77777777" w:rsidR="00CD0447" w:rsidRDefault="00CD0447" w:rsidP="00CD0447">
      <w:pPr>
        <w:pStyle w:val="ListingStandard"/>
      </w:pPr>
    </w:p>
    <w:p w14:paraId="1A0F5AF3" w14:textId="77777777" w:rsidR="00CD0447" w:rsidRDefault="00CD0447" w:rsidP="00CD0447">
      <w:pPr>
        <w:pStyle w:val="ListingStandard"/>
      </w:pPr>
      <w:r>
        <w:t>## Anforderungen:</w:t>
      </w:r>
    </w:p>
    <w:p w14:paraId="5A20EED9" w14:textId="77777777" w:rsidR="00CD0447" w:rsidRDefault="00CD0447" w:rsidP="00CD0447">
      <w:pPr>
        <w:pStyle w:val="ListingStandard"/>
      </w:pPr>
    </w:p>
    <w:p w14:paraId="3C77DB1E" w14:textId="77777777" w:rsidR="00CD0447" w:rsidRDefault="00CD0447" w:rsidP="00CD0447">
      <w:pPr>
        <w:pStyle w:val="ListingStandard"/>
      </w:pPr>
      <w:r>
        <w:t>Du musst folgende Python-Bibliotheken installieren:</w:t>
      </w:r>
    </w:p>
    <w:p w14:paraId="5D1DD108" w14:textId="77777777" w:rsidR="00CD0447" w:rsidRDefault="00CD0447" w:rsidP="00CD0447">
      <w:pPr>
        <w:pStyle w:val="ListingStandard"/>
      </w:pPr>
      <w:r>
        <w:t>- requests</w:t>
      </w:r>
    </w:p>
    <w:p w14:paraId="5BE91684" w14:textId="77777777" w:rsidR="00CD0447" w:rsidRDefault="00CD0447" w:rsidP="00CD0447">
      <w:pPr>
        <w:pStyle w:val="ListingStandard"/>
      </w:pPr>
      <w:r>
        <w:t>- beautifulsoup4</w:t>
      </w:r>
    </w:p>
    <w:p w14:paraId="1811B466" w14:textId="77777777" w:rsidR="00CD0447" w:rsidRDefault="00CD0447" w:rsidP="00CD0447">
      <w:pPr>
        <w:pStyle w:val="ListingStandard"/>
      </w:pPr>
      <w:r>
        <w:t>- google-generativeai</w:t>
      </w:r>
    </w:p>
    <w:p w14:paraId="7A427CDA" w14:textId="77777777" w:rsidR="00CD0447" w:rsidRDefault="00CD0447" w:rsidP="00CD0447">
      <w:pPr>
        <w:pStyle w:val="ListingStandard"/>
      </w:pPr>
      <w:r>
        <w:t>- argparse (sollte bereits in der Python-Standardbibliothek enthalten sein)</w:t>
      </w:r>
    </w:p>
    <w:p w14:paraId="63BCA231" w14:textId="77777777" w:rsidR="00CD0447" w:rsidRDefault="00CD0447" w:rsidP="00CD0447">
      <w:pPr>
        <w:pStyle w:val="ListingStandard"/>
      </w:pPr>
    </w:p>
    <w:p w14:paraId="56A71A53" w14:textId="77777777" w:rsidR="00CD0447" w:rsidRDefault="00CD0447" w:rsidP="00CD0447">
      <w:pPr>
        <w:pStyle w:val="ListingStandard"/>
      </w:pPr>
      <w:r>
        <w:t>Diese kannst du mit folgendem Befehl installieren:</w:t>
      </w:r>
    </w:p>
    <w:p w14:paraId="63A9CAE6" w14:textId="77777777" w:rsidR="00CD0447" w:rsidRDefault="00CD0447" w:rsidP="00CD0447">
      <w:pPr>
        <w:pStyle w:val="ListingStandard"/>
      </w:pPr>
    </w:p>
    <w:p w14:paraId="03D9D737" w14:textId="77777777" w:rsidR="00CD0447" w:rsidRDefault="00CD0447" w:rsidP="00CD0447">
      <w:pPr>
        <w:pStyle w:val="ListingStandard"/>
      </w:pPr>
      <w:r>
        <w:t>```</w:t>
      </w:r>
    </w:p>
    <w:p w14:paraId="5721FD8B" w14:textId="77777777" w:rsidR="00CD0447" w:rsidRDefault="00CD0447" w:rsidP="00CD0447">
      <w:pPr>
        <w:pStyle w:val="ListingStandard"/>
      </w:pPr>
      <w:r>
        <w:t>pip install requests beautifulsoup4 google-generativeai</w:t>
      </w:r>
    </w:p>
    <w:p w14:paraId="4E08AFE9" w14:textId="77777777" w:rsidR="00CD0447" w:rsidRDefault="00CD0447" w:rsidP="00CD0447">
      <w:pPr>
        <w:pStyle w:val="ListingStandard"/>
      </w:pPr>
      <w:r>
        <w:t>```</w:t>
      </w:r>
    </w:p>
    <w:p w14:paraId="3E51657F" w14:textId="77777777" w:rsidR="00CD0447" w:rsidRDefault="00CD0447" w:rsidP="00CD0447">
      <w:pPr>
        <w:pStyle w:val="ListingStandard"/>
      </w:pPr>
    </w:p>
    <w:p w14:paraId="453BC2A2" w14:textId="53AF8989" w:rsidR="00CD0447" w:rsidRDefault="00CD0447" w:rsidP="00CD0447">
      <w:pPr>
        <w:pStyle w:val="ListingStandard"/>
      </w:pPr>
      <w:r>
        <w:t>Hast du noch Fragen zum Skript oder möchtest du bestimmte Anpassungen vornehmen?</w:t>
      </w:r>
    </w:p>
    <w:p w14:paraId="6E0F66F0" w14:textId="77777777" w:rsidR="00CD0447" w:rsidRDefault="00CD0447" w:rsidP="00CD0447">
      <w:pPr>
        <w:pStyle w:val="ListingStandard"/>
      </w:pPr>
    </w:p>
    <w:p w14:paraId="1FE3E24F" w14:textId="77777777" w:rsidR="00CD0447" w:rsidRDefault="00CD0447" w:rsidP="00CD0447">
      <w:pPr>
        <w:pStyle w:val="ListingStandard"/>
      </w:pPr>
    </w:p>
    <w:p w14:paraId="68F062E5" w14:textId="4864AD3C" w:rsidR="0089776C" w:rsidRPr="00345575" w:rsidRDefault="0089776C" w:rsidP="0089776C">
      <w:pPr>
        <w:pStyle w:val="berschrift1"/>
      </w:pPr>
      <w:r>
        <w:lastRenderedPageBreak/>
        <w:t>Hardware &amp; Sensoren erforschen</w:t>
      </w:r>
    </w:p>
    <w:p w14:paraId="5711CF0F" w14:textId="77777777" w:rsidR="0089776C" w:rsidRDefault="0089776C" w:rsidP="0089776C">
      <w:pPr>
        <w:pStyle w:val="ListingStandard"/>
        <w:rPr>
          <w:rStyle w:val="ListingZeichenFett"/>
        </w:rPr>
      </w:pPr>
      <w:r w:rsidRPr="00E45F64">
        <w:rPr>
          <w:rStyle w:val="ListingZeichenFett"/>
        </w:rPr>
        <w:t>Ich möchte ein Programm zur Erzeugung der Laufschrift „Hallo Welt“ auf der 5x5 LED-Matrix auf dem einem Calliope mini per Blockeditor erstellen. Wie muss ich hierzu vorgehen?</w:t>
      </w:r>
    </w:p>
    <w:p w14:paraId="61416935" w14:textId="77777777" w:rsidR="0089776C" w:rsidRDefault="0089776C" w:rsidP="0089776C">
      <w:pPr>
        <w:pStyle w:val="ListingStandard"/>
        <w:rPr>
          <w:rStyle w:val="ListingZeichenFett"/>
        </w:rPr>
      </w:pPr>
    </w:p>
    <w:p w14:paraId="256E12A3" w14:textId="77777777" w:rsidR="0089776C" w:rsidRDefault="0089776C" w:rsidP="0089776C">
      <w:pPr>
        <w:pStyle w:val="ListingStandard"/>
      </w:pPr>
      <w:r>
        <w:t>Um mit dem Calliope mini im MakeCode Blockeditor eine Laufschrift „Hallo Welt“ auf der 5x5-LED-Matrix zu erzeugen, gehst du wie folgt vor:</w:t>
      </w:r>
    </w:p>
    <w:p w14:paraId="0ACDBEC6" w14:textId="77777777" w:rsidR="0089776C" w:rsidRDefault="0089776C" w:rsidP="0089776C">
      <w:pPr>
        <w:pStyle w:val="ListingStandard"/>
      </w:pPr>
    </w:p>
    <w:p w14:paraId="121C7751" w14:textId="77777777" w:rsidR="0089776C" w:rsidRDefault="0089776C" w:rsidP="0089776C">
      <w:pPr>
        <w:pStyle w:val="ListingStandard"/>
      </w:pPr>
      <w:r>
        <w:rPr>
          <w:rFonts w:ascii="Roboto" w:hAnsi="Roboto" w:cs="Roboto"/>
        </w:rPr>
        <w:t>⸻</w:t>
      </w:r>
    </w:p>
    <w:p w14:paraId="691A198B" w14:textId="77777777" w:rsidR="0089776C" w:rsidRDefault="0089776C" w:rsidP="0089776C">
      <w:pPr>
        <w:pStyle w:val="ListingStandard"/>
      </w:pPr>
    </w:p>
    <w:p w14:paraId="2952CF66" w14:textId="77777777" w:rsidR="0089776C" w:rsidRDefault="0089776C" w:rsidP="0089776C">
      <w:pPr>
        <w:pStyle w:val="ListingStandard"/>
      </w:pPr>
      <w:r>
        <w:rPr>
          <w:rFonts w:ascii="Apple Color Emoji" w:hAnsi="Apple Color Emoji" w:cs="Apple Color Emoji"/>
        </w:rPr>
        <w:t>✅</w:t>
      </w:r>
      <w:r>
        <w:t xml:space="preserve"> Schritt-für-Schritt-Anleitung</w:t>
      </w:r>
    </w:p>
    <w:p w14:paraId="68EB5717" w14:textId="77777777" w:rsidR="0089776C" w:rsidRDefault="0089776C" w:rsidP="0089776C">
      <w:pPr>
        <w:pStyle w:val="ListingStandard"/>
      </w:pPr>
    </w:p>
    <w:p w14:paraId="277901CC" w14:textId="77777777" w:rsidR="0089776C" w:rsidRDefault="0089776C" w:rsidP="0089776C">
      <w:pPr>
        <w:pStyle w:val="ListingStandard"/>
      </w:pPr>
      <w:r>
        <w:t>1. MakeCode-Editor öffnen</w:t>
      </w:r>
    </w:p>
    <w:p w14:paraId="6846ACEC" w14:textId="77777777" w:rsidR="0089776C" w:rsidRDefault="0089776C" w:rsidP="0089776C">
      <w:pPr>
        <w:pStyle w:val="ListingStandard"/>
      </w:pPr>
      <w:r>
        <w:tab/>
        <w:t>•</w:t>
      </w:r>
      <w:r>
        <w:tab/>
        <w:t>Öffne den Blockeditor für Calliope mini unter: https://makecode.calliope.cc/</w:t>
      </w:r>
    </w:p>
    <w:p w14:paraId="7A64D450" w14:textId="77777777" w:rsidR="0089776C" w:rsidRDefault="0089776C" w:rsidP="0089776C">
      <w:pPr>
        <w:pStyle w:val="ListingStandard"/>
      </w:pPr>
    </w:p>
    <w:p w14:paraId="09320790" w14:textId="77777777" w:rsidR="0089776C" w:rsidRDefault="0089776C" w:rsidP="0089776C">
      <w:pPr>
        <w:pStyle w:val="ListingStandard"/>
      </w:pPr>
      <w:r>
        <w:t>2. Neues Projekt starten</w:t>
      </w:r>
    </w:p>
    <w:p w14:paraId="5F58D496" w14:textId="77777777" w:rsidR="0089776C" w:rsidRDefault="0089776C" w:rsidP="0089776C">
      <w:pPr>
        <w:pStyle w:val="ListingStandard"/>
      </w:pPr>
      <w:r>
        <w:tab/>
        <w:t>•</w:t>
      </w:r>
      <w:r>
        <w:tab/>
        <w:t>Klicke auf „Neues Projekt“, z.B. benenne es mit „Laufschrift“.</w:t>
      </w:r>
    </w:p>
    <w:p w14:paraId="6DE05DF3" w14:textId="77777777" w:rsidR="0089776C" w:rsidRDefault="0089776C" w:rsidP="0089776C">
      <w:pPr>
        <w:pStyle w:val="ListingStandard"/>
      </w:pPr>
    </w:p>
    <w:p w14:paraId="53811CDA" w14:textId="77777777" w:rsidR="0089776C" w:rsidRDefault="0089776C" w:rsidP="0089776C">
      <w:pPr>
        <w:pStyle w:val="ListingStandard"/>
      </w:pPr>
      <w:r>
        <w:t>3. Block hinzufügen</w:t>
      </w:r>
    </w:p>
    <w:p w14:paraId="1B3CAE7D" w14:textId="77777777" w:rsidR="0089776C" w:rsidRDefault="0089776C" w:rsidP="0089776C">
      <w:pPr>
        <w:pStyle w:val="ListingStandard"/>
      </w:pPr>
      <w:r>
        <w:tab/>
        <w:t>•</w:t>
      </w:r>
      <w:r>
        <w:tab/>
        <w:t>Ziehe aus dem Menü „Grundlagen“ den Block zeige Text in den Block beim Start.</w:t>
      </w:r>
    </w:p>
    <w:p w14:paraId="01FEBC58" w14:textId="77777777" w:rsidR="0089776C" w:rsidRDefault="0089776C" w:rsidP="0089776C">
      <w:pPr>
        <w:pStyle w:val="ListingStandard"/>
      </w:pPr>
    </w:p>
    <w:p w14:paraId="248C21A9" w14:textId="77777777" w:rsidR="0089776C" w:rsidRDefault="0089776C" w:rsidP="0089776C">
      <w:pPr>
        <w:pStyle w:val="ListingStandard"/>
      </w:pPr>
      <w:r>
        <w:t>4. Text anpassen</w:t>
      </w:r>
    </w:p>
    <w:p w14:paraId="2EF411E3" w14:textId="77777777" w:rsidR="0089776C" w:rsidRDefault="0089776C" w:rsidP="0089776C">
      <w:pPr>
        <w:pStyle w:val="ListingStandard"/>
      </w:pPr>
      <w:r>
        <w:tab/>
        <w:t>•</w:t>
      </w:r>
      <w:r>
        <w:tab/>
        <w:t>Klicke in den Block zeige Text "Hallo!" und ändere den Text zu „Hallo Welt“.</w:t>
      </w:r>
    </w:p>
    <w:p w14:paraId="645EF280" w14:textId="77777777" w:rsidR="0089776C" w:rsidRDefault="0089776C" w:rsidP="0089776C">
      <w:pPr>
        <w:pStyle w:val="ListingStandard"/>
      </w:pPr>
    </w:p>
    <w:p w14:paraId="298A0BD1" w14:textId="77777777" w:rsidR="0089776C" w:rsidRDefault="0089776C" w:rsidP="0089776C">
      <w:pPr>
        <w:pStyle w:val="ListingStandard"/>
      </w:pPr>
      <w:r>
        <w:t>Optional: Wenn du möchtest, dass die Schrift immer wieder angezeigt wird, kannst du statt „beim Start“ den Block in „dauerhaft“ einfügen.</w:t>
      </w:r>
    </w:p>
    <w:p w14:paraId="2FF4194F" w14:textId="77777777" w:rsidR="0089776C" w:rsidRDefault="0089776C" w:rsidP="0089776C">
      <w:pPr>
        <w:pStyle w:val="ListingStandard"/>
      </w:pPr>
    </w:p>
    <w:p w14:paraId="427BB102" w14:textId="77777777" w:rsidR="0089776C" w:rsidRDefault="0089776C" w:rsidP="0089776C">
      <w:pPr>
        <w:pStyle w:val="ListingStandard"/>
      </w:pPr>
      <w:r>
        <w:rPr>
          <w:rFonts w:ascii="Roboto" w:hAnsi="Roboto" w:cs="Roboto"/>
        </w:rPr>
        <w:t>⸻</w:t>
      </w:r>
    </w:p>
    <w:p w14:paraId="1E42743E" w14:textId="77777777" w:rsidR="0089776C" w:rsidRDefault="0089776C" w:rsidP="0089776C">
      <w:pPr>
        <w:pStyle w:val="ListingStandard"/>
      </w:pPr>
    </w:p>
    <w:p w14:paraId="7672322E" w14:textId="77777777" w:rsidR="0089776C" w:rsidRDefault="0089776C" w:rsidP="0089776C">
      <w:pPr>
        <w:pStyle w:val="ListingStandard"/>
      </w:pPr>
      <w:r>
        <w:rPr>
          <w:rFonts w:ascii="Apple Color Emoji" w:hAnsi="Apple Color Emoji" w:cs="Apple Color Emoji"/>
        </w:rPr>
        <w:t>🔁</w:t>
      </w:r>
      <w:r>
        <w:t xml:space="preserve"> Beispiel mit dauerhaftem Lauftext:</w:t>
      </w:r>
    </w:p>
    <w:p w14:paraId="15FC0FBE" w14:textId="77777777" w:rsidR="0089776C" w:rsidRDefault="0089776C" w:rsidP="0089776C">
      <w:pPr>
        <w:pStyle w:val="ListingStandard"/>
      </w:pPr>
      <w:r>
        <w:tab/>
        <w:t>1.</w:t>
      </w:r>
      <w:r>
        <w:tab/>
        <w:t>Lösche den Block beim Start.</w:t>
      </w:r>
    </w:p>
    <w:p w14:paraId="01F49743" w14:textId="77777777" w:rsidR="0089776C" w:rsidRDefault="0089776C" w:rsidP="0089776C">
      <w:pPr>
        <w:pStyle w:val="ListingStandard"/>
      </w:pPr>
      <w:r>
        <w:tab/>
        <w:t>2.</w:t>
      </w:r>
      <w:r>
        <w:tab/>
        <w:t>Ziehe den Block dauerhaft ins Programmfeld.</w:t>
      </w:r>
    </w:p>
    <w:p w14:paraId="1F5B9166" w14:textId="77777777" w:rsidR="0089776C" w:rsidRDefault="0089776C" w:rsidP="0089776C">
      <w:pPr>
        <w:pStyle w:val="ListingStandard"/>
      </w:pPr>
      <w:r>
        <w:tab/>
        <w:t>3.</w:t>
      </w:r>
      <w:r>
        <w:tab/>
        <w:t>Füge darin den Block zeige Text "Hallo Welt" ein.</w:t>
      </w:r>
    </w:p>
    <w:p w14:paraId="16E5C868" w14:textId="77777777" w:rsidR="0089776C" w:rsidRDefault="0089776C" w:rsidP="0089776C">
      <w:pPr>
        <w:pStyle w:val="ListingStandard"/>
      </w:pPr>
    </w:p>
    <w:p w14:paraId="0845F9CD" w14:textId="77777777" w:rsidR="0089776C" w:rsidRDefault="0089776C" w:rsidP="0089776C">
      <w:pPr>
        <w:pStyle w:val="ListingStandard"/>
      </w:pPr>
      <w:r>
        <w:t>Damit läuft der Text endlos über die LED-Matrix.</w:t>
      </w:r>
    </w:p>
    <w:p w14:paraId="7F8CF3E7" w14:textId="77777777" w:rsidR="0089776C" w:rsidRDefault="0089776C" w:rsidP="0089776C">
      <w:pPr>
        <w:pStyle w:val="ListingStandard"/>
      </w:pPr>
    </w:p>
    <w:p w14:paraId="5D75DB3A" w14:textId="77777777" w:rsidR="0089776C" w:rsidRDefault="0089776C" w:rsidP="0089776C">
      <w:pPr>
        <w:pStyle w:val="ListingStandard"/>
      </w:pPr>
      <w:r>
        <w:rPr>
          <w:rFonts w:ascii="Roboto" w:hAnsi="Roboto" w:cs="Roboto"/>
        </w:rPr>
        <w:t>⸻</w:t>
      </w:r>
    </w:p>
    <w:p w14:paraId="0D683915" w14:textId="77777777" w:rsidR="0089776C" w:rsidRDefault="0089776C" w:rsidP="0089776C">
      <w:pPr>
        <w:pStyle w:val="ListingStandard"/>
      </w:pPr>
    </w:p>
    <w:p w14:paraId="72629B84" w14:textId="77777777" w:rsidR="0089776C" w:rsidRDefault="0089776C" w:rsidP="0089776C">
      <w:pPr>
        <w:pStyle w:val="ListingStandard"/>
      </w:pPr>
      <w:r>
        <w:rPr>
          <w:rFonts w:ascii="Apple Color Emoji" w:hAnsi="Apple Color Emoji" w:cs="Apple Color Emoji"/>
        </w:rPr>
        <w:t>🧩</w:t>
      </w:r>
      <w:r>
        <w:t xml:space="preserve"> Beispiel-Code in Blöcken</w:t>
      </w:r>
    </w:p>
    <w:p w14:paraId="4BF4FC55" w14:textId="77777777" w:rsidR="0089776C" w:rsidRDefault="0089776C" w:rsidP="0089776C">
      <w:pPr>
        <w:pStyle w:val="ListingStandard"/>
      </w:pPr>
    </w:p>
    <w:p w14:paraId="10811994" w14:textId="77777777" w:rsidR="0089776C" w:rsidRDefault="0089776C" w:rsidP="0089776C">
      <w:pPr>
        <w:pStyle w:val="ListingStandard"/>
      </w:pPr>
      <w:r>
        <w:t>dauerhaft</w:t>
      </w:r>
    </w:p>
    <w:p w14:paraId="43BF0E4B" w14:textId="77777777" w:rsidR="0089776C" w:rsidRDefault="0089776C" w:rsidP="0089776C">
      <w:pPr>
        <w:pStyle w:val="ListingStandard"/>
      </w:pPr>
      <w:r>
        <w:t xml:space="preserve">    zeige Text "Hallo Welt"</w:t>
      </w:r>
    </w:p>
    <w:p w14:paraId="139430AF" w14:textId="77777777" w:rsidR="0089776C" w:rsidRDefault="0089776C" w:rsidP="0089776C">
      <w:pPr>
        <w:pStyle w:val="ListingStandard"/>
      </w:pPr>
    </w:p>
    <w:p w14:paraId="371C7075" w14:textId="77777777" w:rsidR="0089776C" w:rsidRDefault="0089776C" w:rsidP="0089776C">
      <w:pPr>
        <w:pStyle w:val="ListingStandard"/>
      </w:pPr>
    </w:p>
    <w:p w14:paraId="59130BE6" w14:textId="77777777" w:rsidR="0089776C" w:rsidRDefault="0089776C" w:rsidP="0089776C">
      <w:pPr>
        <w:pStyle w:val="ListingStandard"/>
      </w:pPr>
      <w:r>
        <w:rPr>
          <w:rFonts w:ascii="Roboto" w:hAnsi="Roboto" w:cs="Roboto"/>
        </w:rPr>
        <w:t>⸻</w:t>
      </w:r>
    </w:p>
    <w:p w14:paraId="4ABC56C3" w14:textId="77777777" w:rsidR="0089776C" w:rsidRDefault="0089776C" w:rsidP="0089776C">
      <w:pPr>
        <w:pStyle w:val="ListingStandard"/>
      </w:pPr>
    </w:p>
    <w:p w14:paraId="3659595F" w14:textId="77777777" w:rsidR="0089776C" w:rsidRDefault="0089776C" w:rsidP="0089776C">
      <w:pPr>
        <w:pStyle w:val="ListingStandard"/>
      </w:pPr>
      <w:r>
        <w:rPr>
          <w:rFonts w:ascii="Apple Color Emoji" w:hAnsi="Apple Color Emoji" w:cs="Apple Color Emoji"/>
        </w:rPr>
        <w:t>🔄</w:t>
      </w:r>
      <w:r>
        <w:t xml:space="preserve"> Optional: Pause oder Effekte einbauen</w:t>
      </w:r>
    </w:p>
    <w:p w14:paraId="1CC665E2" w14:textId="77777777" w:rsidR="0089776C" w:rsidRDefault="0089776C" w:rsidP="0089776C">
      <w:pPr>
        <w:pStyle w:val="ListingStandard"/>
      </w:pPr>
    </w:p>
    <w:p w14:paraId="023F56D0" w14:textId="77777777" w:rsidR="0089776C" w:rsidRDefault="0089776C" w:rsidP="0089776C">
      <w:pPr>
        <w:pStyle w:val="ListingStandard"/>
      </w:pPr>
      <w:r>
        <w:t>Wenn du z.</w:t>
      </w:r>
      <w:r>
        <w:rPr>
          <w:rFonts w:ascii="Cambria Math" w:hAnsi="Cambria Math" w:cs="Cambria Math"/>
        </w:rPr>
        <w:t> </w:t>
      </w:r>
      <w:r>
        <w:t>B. zwischen Wiederholungen eine Pause möchtest:</w:t>
      </w:r>
    </w:p>
    <w:p w14:paraId="52F21685" w14:textId="77777777" w:rsidR="0089776C" w:rsidRDefault="0089776C" w:rsidP="0089776C">
      <w:pPr>
        <w:pStyle w:val="ListingStandard"/>
      </w:pPr>
      <w:r>
        <w:tab/>
        <w:t>•</w:t>
      </w:r>
      <w:r>
        <w:tab/>
        <w:t>Füge nach dem zeige Text-Block einen pause (ms)-Block ein (z.</w:t>
      </w:r>
      <w:r>
        <w:rPr>
          <w:rFonts w:ascii="Cambria Math" w:hAnsi="Cambria Math" w:cs="Cambria Math"/>
        </w:rPr>
        <w:t> </w:t>
      </w:r>
      <w:r>
        <w:t>B. 1000 ms).</w:t>
      </w:r>
    </w:p>
    <w:p w14:paraId="2C56C58F" w14:textId="77777777" w:rsidR="0089776C" w:rsidRDefault="0089776C" w:rsidP="0089776C">
      <w:pPr>
        <w:pStyle w:val="ListingStandard"/>
      </w:pPr>
    </w:p>
    <w:p w14:paraId="17E5D63E" w14:textId="77777777" w:rsidR="0089776C" w:rsidRDefault="0089776C" w:rsidP="0089776C">
      <w:pPr>
        <w:pStyle w:val="ListingStandard"/>
      </w:pPr>
      <w:r>
        <w:rPr>
          <w:rFonts w:ascii="Roboto" w:hAnsi="Roboto" w:cs="Roboto"/>
        </w:rPr>
        <w:t>⸻</w:t>
      </w:r>
    </w:p>
    <w:p w14:paraId="6758D373" w14:textId="77777777" w:rsidR="0089776C" w:rsidRDefault="0089776C" w:rsidP="0089776C">
      <w:pPr>
        <w:pStyle w:val="ListingStandard"/>
      </w:pPr>
    </w:p>
    <w:p w14:paraId="55B4D531" w14:textId="77777777" w:rsidR="0089776C" w:rsidRDefault="0089776C" w:rsidP="0089776C">
      <w:pPr>
        <w:pStyle w:val="ListingStandard"/>
      </w:pPr>
      <w:r>
        <w:t>Möchtest du eine genauere Anleitung mit Bild oder Diagramm des Blockprogramms?</w:t>
      </w:r>
    </w:p>
    <w:p w14:paraId="1563A0A8" w14:textId="77777777" w:rsidR="0089776C" w:rsidRDefault="0089776C" w:rsidP="0089776C">
      <w:pPr>
        <w:pStyle w:val="ListingStandard"/>
      </w:pPr>
    </w:p>
    <w:p w14:paraId="2A16F711" w14:textId="77777777" w:rsidR="0089776C" w:rsidRDefault="0089776C" w:rsidP="0089776C">
      <w:pPr>
        <w:pStyle w:val="ListingStandard"/>
      </w:pPr>
    </w:p>
    <w:p w14:paraId="34D4C29B" w14:textId="755ED726" w:rsidR="0089776C" w:rsidRDefault="0089776C" w:rsidP="0089776C">
      <w:pPr>
        <w:pStyle w:val="ListingStandard"/>
        <w:rPr>
          <w:rStyle w:val="ListingZeichenFett"/>
        </w:rPr>
      </w:pPr>
      <w:r w:rsidRPr="007E72CA">
        <w:rPr>
          <w:rStyle w:val="ListingZeichenFett"/>
        </w:rPr>
        <w:t>Ich möchte ein Programm für den Calliope mini v3 schreiben, das beim Betätigen des blauen Tasters (Knopf A) ein lachendes Smiley und beim Betätigen des roten Tasters (Knopf B) ein trauriges Smiley auf der LED-Matrix erscheinen lässt. Das Programm soll in Python für den MakeCode-Editor geschrieben werden. Ich würde zunächst die dafür notwendigen Blöcke von dir erfahren.</w:t>
      </w:r>
    </w:p>
    <w:p w14:paraId="39FBD3E3" w14:textId="77777777" w:rsidR="0089776C" w:rsidRDefault="0089776C" w:rsidP="0089776C">
      <w:pPr>
        <w:pStyle w:val="ListingStandard"/>
        <w:rPr>
          <w:rStyle w:val="ListingZeichenFett"/>
        </w:rPr>
      </w:pPr>
    </w:p>
    <w:p w14:paraId="0345ECAC" w14:textId="77777777" w:rsidR="0089776C" w:rsidRDefault="0089776C" w:rsidP="0089776C">
      <w:pPr>
        <w:pStyle w:val="ListingStandard"/>
      </w:pPr>
      <w:r>
        <w:t>Gerne! Für den Calliope mini v3 im MakeCode-Editor mit Python (bzw. MakeCode-Python) kannst du die folgenden Blöcke bzw. Code-Bausteine verwenden, um die gewünschte Funktion umzusetzen:</w:t>
      </w:r>
    </w:p>
    <w:p w14:paraId="2C954133" w14:textId="77777777" w:rsidR="0089776C" w:rsidRDefault="0089776C" w:rsidP="0089776C">
      <w:pPr>
        <w:pStyle w:val="ListingStandard"/>
      </w:pPr>
    </w:p>
    <w:p w14:paraId="74F31CA4" w14:textId="77777777" w:rsidR="0089776C" w:rsidRDefault="0089776C" w:rsidP="0089776C">
      <w:pPr>
        <w:pStyle w:val="ListingStandard"/>
      </w:pPr>
      <w:r>
        <w:rPr>
          <w:rFonts w:ascii="Roboto" w:hAnsi="Roboto" w:cs="Roboto"/>
        </w:rPr>
        <w:t>⸻</w:t>
      </w:r>
    </w:p>
    <w:p w14:paraId="2D9EABA0" w14:textId="77777777" w:rsidR="0089776C" w:rsidRDefault="0089776C" w:rsidP="0089776C">
      <w:pPr>
        <w:pStyle w:val="ListingStandard"/>
      </w:pPr>
    </w:p>
    <w:p w14:paraId="3B2AF01E" w14:textId="77777777" w:rsidR="0089776C" w:rsidRDefault="0089776C" w:rsidP="0089776C">
      <w:pPr>
        <w:pStyle w:val="ListingStandard"/>
      </w:pPr>
      <w:r>
        <w:rPr>
          <w:rFonts w:ascii="Apple Color Emoji" w:hAnsi="Apple Color Emoji" w:cs="Apple Color Emoji"/>
        </w:rPr>
        <w:t>🔹</w:t>
      </w:r>
      <w:r>
        <w:t xml:space="preserve"> Notwendige Blöcke für dein Programm</w:t>
      </w:r>
    </w:p>
    <w:p w14:paraId="794A8450" w14:textId="77777777" w:rsidR="0089776C" w:rsidRDefault="0089776C" w:rsidP="0089776C">
      <w:pPr>
        <w:pStyle w:val="ListingStandard"/>
      </w:pPr>
      <w:r>
        <w:lastRenderedPageBreak/>
        <w:tab/>
        <w:t>1.</w:t>
      </w:r>
      <w:r>
        <w:tab/>
        <w:t>on_button_pressed(Button.A, function () { … })</w:t>
      </w:r>
    </w:p>
    <w:p w14:paraId="3AC2F3F6" w14:textId="77777777" w:rsidR="0089776C" w:rsidRDefault="0089776C" w:rsidP="0089776C">
      <w:pPr>
        <w:pStyle w:val="ListingStandard"/>
      </w:pPr>
      <w:r>
        <w:tab/>
        <w:t>•</w:t>
      </w:r>
      <w:r>
        <w:tab/>
        <w:t>Reagiert auf das Drücken des blauen Knopfs A.</w:t>
      </w:r>
    </w:p>
    <w:p w14:paraId="64160ACB" w14:textId="77777777" w:rsidR="0089776C" w:rsidRDefault="0089776C" w:rsidP="0089776C">
      <w:pPr>
        <w:pStyle w:val="ListingStandard"/>
      </w:pPr>
      <w:r>
        <w:tab/>
        <w:t>•</w:t>
      </w:r>
      <w:r>
        <w:tab/>
        <w:t>Zeigt ein lachendes Smiley auf der LED-Matrix.</w:t>
      </w:r>
    </w:p>
    <w:p w14:paraId="3CA8F333" w14:textId="77777777" w:rsidR="0089776C" w:rsidRDefault="0089776C" w:rsidP="0089776C">
      <w:pPr>
        <w:pStyle w:val="ListingStandard"/>
      </w:pPr>
      <w:r>
        <w:tab/>
        <w:t>2.</w:t>
      </w:r>
      <w:r>
        <w:tab/>
        <w:t>on_button_pressed(Button.B, function () { … })</w:t>
      </w:r>
    </w:p>
    <w:p w14:paraId="3886C31F" w14:textId="77777777" w:rsidR="0089776C" w:rsidRDefault="0089776C" w:rsidP="0089776C">
      <w:pPr>
        <w:pStyle w:val="ListingStandard"/>
      </w:pPr>
      <w:r>
        <w:tab/>
        <w:t>•</w:t>
      </w:r>
      <w:r>
        <w:tab/>
        <w:t>Reagiert auf das Drücken des roten Knopfs B.</w:t>
      </w:r>
    </w:p>
    <w:p w14:paraId="24F83CB4" w14:textId="77777777" w:rsidR="0089776C" w:rsidRDefault="0089776C" w:rsidP="0089776C">
      <w:pPr>
        <w:pStyle w:val="ListingStandard"/>
      </w:pPr>
      <w:r>
        <w:tab/>
        <w:t>•</w:t>
      </w:r>
      <w:r>
        <w:tab/>
        <w:t>Zeigt ein trauriges Smiley auf der LED-Matrix.</w:t>
      </w:r>
    </w:p>
    <w:p w14:paraId="623D80F5" w14:textId="77777777" w:rsidR="0089776C" w:rsidRDefault="0089776C" w:rsidP="0089776C">
      <w:pPr>
        <w:pStyle w:val="ListingStandard"/>
      </w:pPr>
      <w:r>
        <w:tab/>
        <w:t>3.</w:t>
      </w:r>
      <w:r>
        <w:tab/>
        <w:t>basic.show_leds(…)</w:t>
      </w:r>
    </w:p>
    <w:p w14:paraId="6C89205A" w14:textId="77777777" w:rsidR="0089776C" w:rsidRDefault="0089776C" w:rsidP="0089776C">
      <w:pPr>
        <w:pStyle w:val="ListingStandard"/>
      </w:pPr>
      <w:r>
        <w:tab/>
        <w:t>•</w:t>
      </w:r>
      <w:r>
        <w:tab/>
        <w:t>Zeigt eine individuelle LED-Grafik (z.</w:t>
      </w:r>
      <w:r>
        <w:rPr>
          <w:rFonts w:ascii="Cambria Math" w:hAnsi="Cambria Math" w:cs="Cambria Math"/>
        </w:rPr>
        <w:t> </w:t>
      </w:r>
      <w:r>
        <w:t>B. Smiley) auf der Matrix an.</w:t>
      </w:r>
    </w:p>
    <w:p w14:paraId="63AB055E" w14:textId="77777777" w:rsidR="0089776C" w:rsidRDefault="0089776C" w:rsidP="0089776C">
      <w:pPr>
        <w:pStyle w:val="ListingStandard"/>
      </w:pPr>
      <w:r>
        <w:tab/>
        <w:t>•</w:t>
      </w:r>
      <w:r>
        <w:tab/>
        <w:t>Wird innerhalb der on_button_pressed-Funktion verwendet.</w:t>
      </w:r>
    </w:p>
    <w:p w14:paraId="32F9DDE9" w14:textId="77777777" w:rsidR="0089776C" w:rsidRDefault="0089776C" w:rsidP="0089776C">
      <w:pPr>
        <w:pStyle w:val="ListingStandard"/>
      </w:pPr>
      <w:r>
        <w:tab/>
        <w:t>4.</w:t>
      </w:r>
      <w:r>
        <w:tab/>
        <w:t>(optional) basic.pause(…)</w:t>
      </w:r>
    </w:p>
    <w:p w14:paraId="36C309AA" w14:textId="77777777" w:rsidR="0089776C" w:rsidRDefault="0089776C" w:rsidP="0089776C">
      <w:pPr>
        <w:pStyle w:val="ListingStandard"/>
      </w:pPr>
      <w:r>
        <w:tab/>
        <w:t>•</w:t>
      </w:r>
      <w:r>
        <w:tab/>
        <w:t>Kurze Wartezeit, bevor die Anzeige gelöscht wird (z.</w:t>
      </w:r>
      <w:r>
        <w:rPr>
          <w:rFonts w:ascii="Cambria Math" w:hAnsi="Cambria Math" w:cs="Cambria Math"/>
        </w:rPr>
        <w:t> </w:t>
      </w:r>
      <w:r>
        <w:t>B. 1000</w:t>
      </w:r>
      <w:r>
        <w:rPr>
          <w:rFonts w:ascii="Cambria Math" w:hAnsi="Cambria Math" w:cs="Cambria Math"/>
        </w:rPr>
        <w:t> </w:t>
      </w:r>
      <w:r>
        <w:t>ms).</w:t>
      </w:r>
    </w:p>
    <w:p w14:paraId="73568650" w14:textId="77777777" w:rsidR="0089776C" w:rsidRDefault="0089776C" w:rsidP="0089776C">
      <w:pPr>
        <w:pStyle w:val="ListingStandard"/>
      </w:pPr>
      <w:r>
        <w:tab/>
        <w:t>5.</w:t>
      </w:r>
      <w:r>
        <w:tab/>
        <w:t>(optional) basic.clear_screen()</w:t>
      </w:r>
    </w:p>
    <w:p w14:paraId="596B96CF" w14:textId="77777777" w:rsidR="0089776C" w:rsidRDefault="0089776C" w:rsidP="0089776C">
      <w:pPr>
        <w:pStyle w:val="ListingStandard"/>
      </w:pPr>
      <w:r>
        <w:tab/>
        <w:t>•</w:t>
      </w:r>
      <w:r>
        <w:tab/>
        <w:t>Löscht die LED-Matrix nach dem Anzeigen des Smileys.</w:t>
      </w:r>
    </w:p>
    <w:p w14:paraId="0F8564AF" w14:textId="77777777" w:rsidR="0089776C" w:rsidRDefault="0089776C" w:rsidP="0089776C">
      <w:pPr>
        <w:pStyle w:val="ListingStandard"/>
      </w:pPr>
    </w:p>
    <w:p w14:paraId="0B744D1E" w14:textId="77777777" w:rsidR="0089776C" w:rsidRDefault="0089776C" w:rsidP="0089776C">
      <w:pPr>
        <w:pStyle w:val="ListingStandard"/>
      </w:pPr>
      <w:r>
        <w:rPr>
          <w:rFonts w:ascii="Roboto" w:hAnsi="Roboto" w:cs="Roboto"/>
        </w:rPr>
        <w:t>⸻</w:t>
      </w:r>
    </w:p>
    <w:p w14:paraId="07BF2C94" w14:textId="77777777" w:rsidR="0089776C" w:rsidRDefault="0089776C" w:rsidP="0089776C">
      <w:pPr>
        <w:pStyle w:val="ListingStandard"/>
      </w:pPr>
    </w:p>
    <w:p w14:paraId="4C1DD17A" w14:textId="77777777" w:rsidR="0089776C" w:rsidRDefault="0089776C" w:rsidP="0089776C">
      <w:pPr>
        <w:pStyle w:val="ListingStandard"/>
      </w:pPr>
      <w:r>
        <w:rPr>
          <w:rFonts w:ascii="Apple Color Emoji" w:hAnsi="Apple Color Emoji" w:cs="Apple Color Emoji"/>
        </w:rPr>
        <w:t>✅</w:t>
      </w:r>
      <w:r>
        <w:t xml:space="preserve"> Zusammengefasst brauchst du also diese Blocktypen:</w:t>
      </w:r>
    </w:p>
    <w:p w14:paraId="2EFA1980" w14:textId="77777777" w:rsidR="0089776C" w:rsidRDefault="0089776C" w:rsidP="0089776C">
      <w:pPr>
        <w:pStyle w:val="ListingStandard"/>
      </w:pPr>
    </w:p>
    <w:p w14:paraId="4BB117B8" w14:textId="77777777" w:rsidR="0089776C" w:rsidRDefault="0089776C" w:rsidP="0089776C">
      <w:pPr>
        <w:pStyle w:val="ListingStandard"/>
      </w:pPr>
      <w:r>
        <w:t>Blocktyp</w:t>
      </w:r>
      <w:r>
        <w:tab/>
        <w:t>Funktion</w:t>
      </w:r>
    </w:p>
    <w:p w14:paraId="63E7CDFA" w14:textId="77777777" w:rsidR="0089776C" w:rsidRDefault="0089776C" w:rsidP="0089776C">
      <w:pPr>
        <w:pStyle w:val="ListingStandard"/>
      </w:pPr>
      <w:r>
        <w:t>on_button_pressed(Button.A)</w:t>
      </w:r>
      <w:r>
        <w:tab/>
        <w:t>Reaktion auf blauen Taster</w:t>
      </w:r>
    </w:p>
    <w:p w14:paraId="4ED5CB62" w14:textId="77777777" w:rsidR="0089776C" w:rsidRDefault="0089776C" w:rsidP="0089776C">
      <w:pPr>
        <w:pStyle w:val="ListingStandard"/>
      </w:pPr>
      <w:r>
        <w:t>on_button_pressed(Button.B)</w:t>
      </w:r>
      <w:r>
        <w:tab/>
        <w:t>Reaktion auf roten Taster</w:t>
      </w:r>
    </w:p>
    <w:p w14:paraId="7AE84717" w14:textId="77777777" w:rsidR="0089776C" w:rsidRDefault="0089776C" w:rsidP="0089776C">
      <w:pPr>
        <w:pStyle w:val="ListingStandard"/>
      </w:pPr>
      <w:r>
        <w:t>basic.show_leds(...)</w:t>
      </w:r>
      <w:r>
        <w:tab/>
        <w:t>Anzeige eines Smileys</w:t>
      </w:r>
    </w:p>
    <w:p w14:paraId="3BFC2B0D" w14:textId="77777777" w:rsidR="0089776C" w:rsidRDefault="0089776C" w:rsidP="0089776C">
      <w:pPr>
        <w:pStyle w:val="ListingStandard"/>
      </w:pPr>
      <w:r>
        <w:t>(optional) basic.pause(...)</w:t>
      </w:r>
      <w:r>
        <w:tab/>
        <w:t>Anzeige bleibt kurz sichtbar</w:t>
      </w:r>
    </w:p>
    <w:p w14:paraId="540C6890" w14:textId="77777777" w:rsidR="0089776C" w:rsidRDefault="0089776C" w:rsidP="0089776C">
      <w:pPr>
        <w:pStyle w:val="ListingStandard"/>
      </w:pPr>
      <w:r>
        <w:t>(optional) basic.clear_screen()</w:t>
      </w:r>
      <w:r>
        <w:tab/>
        <w:t>Löscht danach die Matrix</w:t>
      </w:r>
    </w:p>
    <w:p w14:paraId="7B144A27" w14:textId="77777777" w:rsidR="0089776C" w:rsidRDefault="0089776C" w:rsidP="0089776C">
      <w:pPr>
        <w:pStyle w:val="ListingStandard"/>
      </w:pPr>
    </w:p>
    <w:p w14:paraId="546DC54F" w14:textId="77777777" w:rsidR="0089776C" w:rsidRDefault="0089776C" w:rsidP="0089776C">
      <w:pPr>
        <w:pStyle w:val="ListingStandard"/>
      </w:pPr>
    </w:p>
    <w:p w14:paraId="12374D61" w14:textId="77777777" w:rsidR="0089776C" w:rsidRDefault="0089776C" w:rsidP="0089776C">
      <w:pPr>
        <w:pStyle w:val="ListingStandard"/>
      </w:pPr>
      <w:r>
        <w:rPr>
          <w:rFonts w:ascii="Roboto" w:hAnsi="Roboto" w:cs="Roboto"/>
        </w:rPr>
        <w:t>⸻</w:t>
      </w:r>
    </w:p>
    <w:p w14:paraId="6EA0485E" w14:textId="77777777" w:rsidR="0089776C" w:rsidRDefault="0089776C" w:rsidP="0089776C">
      <w:pPr>
        <w:pStyle w:val="ListingStandard"/>
      </w:pPr>
    </w:p>
    <w:p w14:paraId="4B9BF526" w14:textId="16053EF4" w:rsidR="0089776C" w:rsidRDefault="0089776C" w:rsidP="0089776C">
      <w:pPr>
        <w:pStyle w:val="ListingStandard"/>
      </w:pPr>
      <w:r>
        <w:t>Wenn du möchtest, schreibe ich dir als Nächstes den entsprechenden Python-Code dafür. Sag einfach Bescheid!</w:t>
      </w:r>
    </w:p>
    <w:p w14:paraId="38572289" w14:textId="77777777" w:rsidR="0089776C" w:rsidRDefault="0089776C" w:rsidP="0089776C">
      <w:pPr>
        <w:pStyle w:val="ListingStandard"/>
      </w:pPr>
    </w:p>
    <w:p w14:paraId="36453B4E" w14:textId="77777777" w:rsidR="0089776C" w:rsidRPr="0089776C" w:rsidRDefault="0089776C" w:rsidP="0089776C">
      <w:pPr>
        <w:pStyle w:val="ListingStandard"/>
        <w:rPr>
          <w:rStyle w:val="ListingZeichenFett"/>
        </w:rPr>
      </w:pPr>
      <w:r w:rsidRPr="0089776C">
        <w:rPr>
          <w:rStyle w:val="ListingZeichenFett"/>
        </w:rPr>
        <w:t>Die Befehle stimmen nicht ganz. Ich gebe dir hier ein Gerüst vor:</w:t>
      </w:r>
    </w:p>
    <w:p w14:paraId="1900FCB3" w14:textId="77777777" w:rsidR="0089776C" w:rsidRPr="0089776C" w:rsidRDefault="0089776C" w:rsidP="0089776C">
      <w:pPr>
        <w:pStyle w:val="ListingStandard"/>
        <w:rPr>
          <w:rStyle w:val="ListingZeichenFett"/>
        </w:rPr>
      </w:pPr>
      <w:r w:rsidRPr="0089776C">
        <w:rPr>
          <w:rStyle w:val="ListingZeichenFett"/>
        </w:rPr>
        <w:t>###</w:t>
      </w:r>
    </w:p>
    <w:p w14:paraId="55EB1EF1" w14:textId="77777777" w:rsidR="0089776C" w:rsidRPr="0089776C" w:rsidRDefault="0089776C" w:rsidP="0089776C">
      <w:pPr>
        <w:pStyle w:val="ListingStandard"/>
        <w:rPr>
          <w:rStyle w:val="ListingZeichenFett"/>
        </w:rPr>
      </w:pPr>
      <w:r w:rsidRPr="0089776C">
        <w:rPr>
          <w:rStyle w:val="ListingZeichenFett"/>
        </w:rPr>
        <w:t>def on_button_a():</w:t>
      </w:r>
    </w:p>
    <w:p w14:paraId="380EDB11" w14:textId="77777777" w:rsidR="0089776C" w:rsidRPr="0089776C" w:rsidRDefault="0089776C" w:rsidP="0089776C">
      <w:pPr>
        <w:pStyle w:val="ListingStandard"/>
        <w:rPr>
          <w:rStyle w:val="ListingZeichenFett"/>
        </w:rPr>
      </w:pPr>
      <w:r w:rsidRPr="0089776C">
        <w:rPr>
          <w:rStyle w:val="ListingZeichenFett"/>
        </w:rPr>
        <w:t xml:space="preserve">    basic.show_leds("""</w:t>
      </w:r>
    </w:p>
    <w:p w14:paraId="2CF6FB03" w14:textId="77777777" w:rsidR="0089776C" w:rsidRPr="0089776C" w:rsidRDefault="0089776C" w:rsidP="0089776C">
      <w:pPr>
        <w:pStyle w:val="ListingStandard"/>
        <w:rPr>
          <w:rStyle w:val="ListingZeichenFett"/>
        </w:rPr>
      </w:pPr>
      <w:r w:rsidRPr="0089776C">
        <w:rPr>
          <w:rStyle w:val="ListingZeichenFett"/>
        </w:rPr>
        <w:t xml:space="preserve">        . . . . .</w:t>
      </w:r>
    </w:p>
    <w:p w14:paraId="1A0861C8" w14:textId="77777777" w:rsidR="0089776C" w:rsidRPr="0089776C" w:rsidRDefault="0089776C" w:rsidP="0089776C">
      <w:pPr>
        <w:pStyle w:val="ListingStandard"/>
        <w:rPr>
          <w:rStyle w:val="ListingZeichenFett"/>
        </w:rPr>
      </w:pPr>
      <w:r w:rsidRPr="0089776C">
        <w:rPr>
          <w:rStyle w:val="ListingZeichenFett"/>
        </w:rPr>
        <w:t xml:space="preserve">        . . . . .</w:t>
      </w:r>
    </w:p>
    <w:p w14:paraId="4E9BF844" w14:textId="77777777" w:rsidR="0089776C" w:rsidRPr="0089776C" w:rsidRDefault="0089776C" w:rsidP="0089776C">
      <w:pPr>
        <w:pStyle w:val="ListingStandard"/>
        <w:rPr>
          <w:rStyle w:val="ListingZeichenFett"/>
        </w:rPr>
      </w:pPr>
      <w:r w:rsidRPr="0089776C">
        <w:rPr>
          <w:rStyle w:val="ListingZeichenFett"/>
        </w:rPr>
        <w:lastRenderedPageBreak/>
        <w:t xml:space="preserve">        . . . . .</w:t>
      </w:r>
    </w:p>
    <w:p w14:paraId="509034E6" w14:textId="77777777" w:rsidR="0089776C" w:rsidRPr="0089776C" w:rsidRDefault="0089776C" w:rsidP="0089776C">
      <w:pPr>
        <w:pStyle w:val="ListingStandard"/>
        <w:rPr>
          <w:rStyle w:val="ListingZeichenFett"/>
        </w:rPr>
      </w:pPr>
      <w:r w:rsidRPr="0089776C">
        <w:rPr>
          <w:rStyle w:val="ListingZeichenFett"/>
        </w:rPr>
        <w:t xml:space="preserve">        . . . . .</w:t>
      </w:r>
    </w:p>
    <w:p w14:paraId="474A407C" w14:textId="77777777" w:rsidR="0089776C" w:rsidRPr="0089776C" w:rsidRDefault="0089776C" w:rsidP="0089776C">
      <w:pPr>
        <w:pStyle w:val="ListingStandard"/>
        <w:rPr>
          <w:rStyle w:val="ListingZeichenFett"/>
        </w:rPr>
      </w:pPr>
      <w:r w:rsidRPr="0089776C">
        <w:rPr>
          <w:rStyle w:val="ListingZeichenFett"/>
        </w:rPr>
        <w:t xml:space="preserve">        . . . . .</w:t>
      </w:r>
    </w:p>
    <w:p w14:paraId="0698A23A" w14:textId="77777777" w:rsidR="0089776C" w:rsidRPr="0089776C" w:rsidRDefault="0089776C" w:rsidP="0089776C">
      <w:pPr>
        <w:pStyle w:val="ListingStandard"/>
        <w:rPr>
          <w:rStyle w:val="ListingZeichenFett"/>
        </w:rPr>
      </w:pPr>
      <w:r w:rsidRPr="0089776C">
        <w:rPr>
          <w:rStyle w:val="ListingZeichenFett"/>
        </w:rPr>
        <w:t xml:space="preserve">        """)</w:t>
      </w:r>
    </w:p>
    <w:p w14:paraId="289441FF" w14:textId="77777777" w:rsidR="0089776C" w:rsidRPr="0089776C" w:rsidRDefault="0089776C" w:rsidP="0089776C">
      <w:pPr>
        <w:pStyle w:val="ListingStandard"/>
        <w:rPr>
          <w:rStyle w:val="ListingZeichenFett"/>
        </w:rPr>
      </w:pPr>
      <w:r w:rsidRPr="0089776C">
        <w:rPr>
          <w:rStyle w:val="ListingZeichenFett"/>
        </w:rPr>
        <w:t>input.on_button_event(Button.A, input.button_event_click(), on_button_a)</w:t>
      </w:r>
    </w:p>
    <w:p w14:paraId="5AB48C95" w14:textId="77777777" w:rsidR="0089776C" w:rsidRPr="0089776C" w:rsidRDefault="0089776C" w:rsidP="0089776C">
      <w:pPr>
        <w:pStyle w:val="ListingStandard"/>
        <w:rPr>
          <w:rStyle w:val="ListingZeichenFett"/>
        </w:rPr>
      </w:pPr>
    </w:p>
    <w:p w14:paraId="5B820BC4" w14:textId="77777777" w:rsidR="0089776C" w:rsidRPr="0089776C" w:rsidRDefault="0089776C" w:rsidP="0089776C">
      <w:pPr>
        <w:pStyle w:val="ListingStandard"/>
        <w:rPr>
          <w:rStyle w:val="ListingZeichenFett"/>
        </w:rPr>
      </w:pPr>
      <w:r w:rsidRPr="0089776C">
        <w:rPr>
          <w:rStyle w:val="ListingZeichenFett"/>
        </w:rPr>
        <w:t>def on_button_b():</w:t>
      </w:r>
    </w:p>
    <w:p w14:paraId="270A3DAA" w14:textId="77777777" w:rsidR="0089776C" w:rsidRPr="0089776C" w:rsidRDefault="0089776C" w:rsidP="0089776C">
      <w:pPr>
        <w:pStyle w:val="ListingStandard"/>
        <w:rPr>
          <w:rStyle w:val="ListingZeichenFett"/>
        </w:rPr>
      </w:pPr>
      <w:r w:rsidRPr="0089776C">
        <w:rPr>
          <w:rStyle w:val="ListingZeichenFett"/>
        </w:rPr>
        <w:t xml:space="preserve">    basic.show_leds("""</w:t>
      </w:r>
    </w:p>
    <w:p w14:paraId="4EEC65F8" w14:textId="77777777" w:rsidR="0089776C" w:rsidRPr="0089776C" w:rsidRDefault="0089776C" w:rsidP="0089776C">
      <w:pPr>
        <w:pStyle w:val="ListingStandard"/>
        <w:rPr>
          <w:rStyle w:val="ListingZeichenFett"/>
        </w:rPr>
      </w:pPr>
      <w:r w:rsidRPr="0089776C">
        <w:rPr>
          <w:rStyle w:val="ListingZeichenFett"/>
        </w:rPr>
        <w:t xml:space="preserve">        . . . . .</w:t>
      </w:r>
    </w:p>
    <w:p w14:paraId="5E10B24F" w14:textId="77777777" w:rsidR="0089776C" w:rsidRPr="0089776C" w:rsidRDefault="0089776C" w:rsidP="0089776C">
      <w:pPr>
        <w:pStyle w:val="ListingStandard"/>
        <w:rPr>
          <w:rStyle w:val="ListingZeichenFett"/>
        </w:rPr>
      </w:pPr>
      <w:r w:rsidRPr="0089776C">
        <w:rPr>
          <w:rStyle w:val="ListingZeichenFett"/>
        </w:rPr>
        <w:t xml:space="preserve">        . . . . .</w:t>
      </w:r>
    </w:p>
    <w:p w14:paraId="41956B06" w14:textId="77777777" w:rsidR="0089776C" w:rsidRPr="0089776C" w:rsidRDefault="0089776C" w:rsidP="0089776C">
      <w:pPr>
        <w:pStyle w:val="ListingStandard"/>
        <w:rPr>
          <w:rStyle w:val="ListingZeichenFett"/>
        </w:rPr>
      </w:pPr>
      <w:r w:rsidRPr="0089776C">
        <w:rPr>
          <w:rStyle w:val="ListingZeichenFett"/>
        </w:rPr>
        <w:t xml:space="preserve">        . . . . .</w:t>
      </w:r>
    </w:p>
    <w:p w14:paraId="1C37955B" w14:textId="77777777" w:rsidR="0089776C" w:rsidRPr="0089776C" w:rsidRDefault="0089776C" w:rsidP="0089776C">
      <w:pPr>
        <w:pStyle w:val="ListingStandard"/>
        <w:rPr>
          <w:rStyle w:val="ListingZeichenFett"/>
        </w:rPr>
      </w:pPr>
      <w:r w:rsidRPr="0089776C">
        <w:rPr>
          <w:rStyle w:val="ListingZeichenFett"/>
        </w:rPr>
        <w:t xml:space="preserve">        . . . . .</w:t>
      </w:r>
    </w:p>
    <w:p w14:paraId="1B69852D" w14:textId="77777777" w:rsidR="0089776C" w:rsidRPr="0089776C" w:rsidRDefault="0089776C" w:rsidP="0089776C">
      <w:pPr>
        <w:pStyle w:val="ListingStandard"/>
        <w:rPr>
          <w:rStyle w:val="ListingZeichenFett"/>
        </w:rPr>
      </w:pPr>
      <w:r w:rsidRPr="0089776C">
        <w:rPr>
          <w:rStyle w:val="ListingZeichenFett"/>
        </w:rPr>
        <w:t xml:space="preserve">        . . . . .</w:t>
      </w:r>
    </w:p>
    <w:p w14:paraId="3A26BCE8" w14:textId="77777777" w:rsidR="0089776C" w:rsidRPr="0089776C" w:rsidRDefault="0089776C" w:rsidP="0089776C">
      <w:pPr>
        <w:pStyle w:val="ListingStandard"/>
        <w:rPr>
          <w:rStyle w:val="ListingZeichenFett"/>
        </w:rPr>
      </w:pPr>
      <w:r w:rsidRPr="0089776C">
        <w:rPr>
          <w:rStyle w:val="ListingZeichenFett"/>
        </w:rPr>
        <w:t xml:space="preserve">        """)</w:t>
      </w:r>
    </w:p>
    <w:p w14:paraId="7B29D48A" w14:textId="77777777" w:rsidR="0089776C" w:rsidRPr="0089776C" w:rsidRDefault="0089776C" w:rsidP="0089776C">
      <w:pPr>
        <w:pStyle w:val="ListingStandard"/>
        <w:rPr>
          <w:rStyle w:val="ListingZeichenFett"/>
        </w:rPr>
      </w:pPr>
      <w:r w:rsidRPr="0089776C">
        <w:rPr>
          <w:rStyle w:val="ListingZeichenFett"/>
        </w:rPr>
        <w:t>input.on_button_event(Button.B, input.button_event_click(), on_button_b)</w:t>
      </w:r>
    </w:p>
    <w:p w14:paraId="0ECB9E2F" w14:textId="77777777" w:rsidR="0089776C" w:rsidRPr="0089776C" w:rsidRDefault="0089776C" w:rsidP="0089776C">
      <w:pPr>
        <w:pStyle w:val="ListingStandard"/>
        <w:rPr>
          <w:rStyle w:val="ListingZeichenFett"/>
        </w:rPr>
      </w:pPr>
    </w:p>
    <w:p w14:paraId="348021B4" w14:textId="77777777" w:rsidR="0089776C" w:rsidRPr="0089776C" w:rsidRDefault="0089776C" w:rsidP="0089776C">
      <w:pPr>
        <w:pStyle w:val="ListingStandard"/>
        <w:rPr>
          <w:rStyle w:val="ListingZeichenFett"/>
        </w:rPr>
      </w:pPr>
      <w:r w:rsidRPr="0089776C">
        <w:rPr>
          <w:rStyle w:val="ListingZeichenFett"/>
        </w:rPr>
        <w:t>def on_forever():</w:t>
      </w:r>
    </w:p>
    <w:p w14:paraId="3299CBCF" w14:textId="77777777" w:rsidR="0089776C" w:rsidRPr="0089776C" w:rsidRDefault="0089776C" w:rsidP="0089776C">
      <w:pPr>
        <w:pStyle w:val="ListingStandard"/>
        <w:rPr>
          <w:rStyle w:val="ListingZeichenFett"/>
        </w:rPr>
      </w:pPr>
      <w:r w:rsidRPr="0089776C">
        <w:rPr>
          <w:rStyle w:val="ListingZeichenFett"/>
        </w:rPr>
        <w:t xml:space="preserve">    pass</w:t>
      </w:r>
    </w:p>
    <w:p w14:paraId="512CA0BC" w14:textId="77777777" w:rsidR="0089776C" w:rsidRPr="0089776C" w:rsidRDefault="0089776C" w:rsidP="0089776C">
      <w:pPr>
        <w:pStyle w:val="ListingStandard"/>
        <w:rPr>
          <w:rStyle w:val="ListingZeichenFett"/>
        </w:rPr>
      </w:pPr>
      <w:r w:rsidRPr="0089776C">
        <w:rPr>
          <w:rStyle w:val="ListingZeichenFett"/>
        </w:rPr>
        <w:t>basic.forever(on_forever)</w:t>
      </w:r>
    </w:p>
    <w:p w14:paraId="381F32A6" w14:textId="77777777" w:rsidR="0089776C" w:rsidRPr="0089776C" w:rsidRDefault="0089776C" w:rsidP="0089776C">
      <w:pPr>
        <w:pStyle w:val="ListingStandard"/>
        <w:rPr>
          <w:rStyle w:val="ListingZeichenFett"/>
        </w:rPr>
      </w:pPr>
      <w:r w:rsidRPr="0089776C">
        <w:rPr>
          <w:rStyle w:val="ListingZeichenFett"/>
        </w:rPr>
        <w:t>###</w:t>
      </w:r>
    </w:p>
    <w:p w14:paraId="57457754" w14:textId="1FE6E8CB" w:rsidR="0089776C" w:rsidRDefault="0089776C" w:rsidP="0089776C">
      <w:pPr>
        <w:pStyle w:val="ListingStandard"/>
        <w:rPr>
          <w:rStyle w:val="ListingZeichenFett"/>
        </w:rPr>
      </w:pPr>
      <w:r w:rsidRPr="0089776C">
        <w:rPr>
          <w:rStyle w:val="ListingZeichenFett"/>
        </w:rPr>
        <w:t>Ändere den Code so ab, dass die oben beschriebenen Smileys erscheinen.</w:t>
      </w:r>
    </w:p>
    <w:p w14:paraId="7E35A424" w14:textId="77777777" w:rsidR="0089776C" w:rsidRDefault="0089776C" w:rsidP="0089776C">
      <w:pPr>
        <w:pStyle w:val="ListingStandard"/>
        <w:rPr>
          <w:rStyle w:val="ListingZeichenFett"/>
        </w:rPr>
      </w:pPr>
    </w:p>
    <w:p w14:paraId="0281373A" w14:textId="77777777" w:rsidR="0089776C" w:rsidRDefault="0089776C" w:rsidP="0089776C">
      <w:pPr>
        <w:pStyle w:val="ListingStandard"/>
      </w:pPr>
      <w:r>
        <w:t>Danke für das Gerüst! Ich passe deinen Code nun so an, dass:</w:t>
      </w:r>
    </w:p>
    <w:p w14:paraId="323063E5" w14:textId="77777777" w:rsidR="0089776C" w:rsidRDefault="0089776C" w:rsidP="0089776C">
      <w:pPr>
        <w:pStyle w:val="ListingStandard"/>
      </w:pPr>
      <w:r>
        <w:tab/>
        <w:t>•</w:t>
      </w:r>
      <w:r>
        <w:tab/>
        <w:t>beim Drücken von Knopf A ein lachendes Smiley erscheint,</w:t>
      </w:r>
    </w:p>
    <w:p w14:paraId="05750809" w14:textId="77777777" w:rsidR="0089776C" w:rsidRDefault="0089776C" w:rsidP="0089776C">
      <w:pPr>
        <w:pStyle w:val="ListingStandard"/>
      </w:pPr>
      <w:r>
        <w:tab/>
        <w:t>•</w:t>
      </w:r>
      <w:r>
        <w:tab/>
        <w:t>beim Drücken von Knopf B ein trauriges Smiley erscheint.</w:t>
      </w:r>
    </w:p>
    <w:p w14:paraId="75C20274" w14:textId="77777777" w:rsidR="0089776C" w:rsidRDefault="0089776C" w:rsidP="0089776C">
      <w:pPr>
        <w:pStyle w:val="ListingStandard"/>
      </w:pPr>
    </w:p>
    <w:p w14:paraId="2EE51D65" w14:textId="77777777" w:rsidR="0089776C" w:rsidRDefault="0089776C" w:rsidP="0089776C">
      <w:pPr>
        <w:pStyle w:val="ListingStandard"/>
      </w:pPr>
      <w:r>
        <w:t>Hier ist der überarbeitete Code:</w:t>
      </w:r>
    </w:p>
    <w:p w14:paraId="26A56BE8" w14:textId="77777777" w:rsidR="0089776C" w:rsidRDefault="0089776C" w:rsidP="0089776C">
      <w:pPr>
        <w:pStyle w:val="ListingStandard"/>
      </w:pPr>
    </w:p>
    <w:p w14:paraId="3329704F" w14:textId="77777777" w:rsidR="0089776C" w:rsidRDefault="0089776C" w:rsidP="0089776C">
      <w:pPr>
        <w:pStyle w:val="ListingStandard"/>
      </w:pPr>
      <w:r>
        <w:t>def on_button_a():</w:t>
      </w:r>
    </w:p>
    <w:p w14:paraId="57C6560C" w14:textId="77777777" w:rsidR="0089776C" w:rsidRDefault="0089776C" w:rsidP="0089776C">
      <w:pPr>
        <w:pStyle w:val="ListingStandard"/>
      </w:pPr>
      <w:r>
        <w:t xml:space="preserve">    basic.show_leds("""</w:t>
      </w:r>
    </w:p>
    <w:p w14:paraId="6EDFF1E8" w14:textId="77777777" w:rsidR="0089776C" w:rsidRDefault="0089776C" w:rsidP="0089776C">
      <w:pPr>
        <w:pStyle w:val="ListingStandard"/>
      </w:pPr>
      <w:r>
        <w:t xml:space="preserve">        . # . # .</w:t>
      </w:r>
    </w:p>
    <w:p w14:paraId="20505289" w14:textId="77777777" w:rsidR="0089776C" w:rsidRDefault="0089776C" w:rsidP="0089776C">
      <w:pPr>
        <w:pStyle w:val="ListingStandard"/>
      </w:pPr>
      <w:r>
        <w:t xml:space="preserve">        . . . . .</w:t>
      </w:r>
    </w:p>
    <w:p w14:paraId="447B11FC" w14:textId="77777777" w:rsidR="0089776C" w:rsidRDefault="0089776C" w:rsidP="0089776C">
      <w:pPr>
        <w:pStyle w:val="ListingStandard"/>
      </w:pPr>
      <w:r>
        <w:t xml:space="preserve">        # . . . #</w:t>
      </w:r>
    </w:p>
    <w:p w14:paraId="406DBD93" w14:textId="77777777" w:rsidR="0089776C" w:rsidRDefault="0089776C" w:rsidP="0089776C">
      <w:pPr>
        <w:pStyle w:val="ListingStandard"/>
      </w:pPr>
      <w:r>
        <w:t xml:space="preserve">        . # # # .</w:t>
      </w:r>
    </w:p>
    <w:p w14:paraId="4D0E7FC0" w14:textId="77777777" w:rsidR="0089776C" w:rsidRDefault="0089776C" w:rsidP="0089776C">
      <w:pPr>
        <w:pStyle w:val="ListingStandard"/>
      </w:pPr>
      <w:r>
        <w:t xml:space="preserve">        . . . . .</w:t>
      </w:r>
    </w:p>
    <w:p w14:paraId="4047D04D" w14:textId="77777777" w:rsidR="0089776C" w:rsidRDefault="0089776C" w:rsidP="0089776C">
      <w:pPr>
        <w:pStyle w:val="ListingStandard"/>
      </w:pPr>
      <w:r>
        <w:t xml:space="preserve">        """)</w:t>
      </w:r>
    </w:p>
    <w:p w14:paraId="1E0EF4DD" w14:textId="77777777" w:rsidR="0089776C" w:rsidRDefault="0089776C" w:rsidP="0089776C">
      <w:pPr>
        <w:pStyle w:val="ListingStandard"/>
      </w:pPr>
      <w:r>
        <w:t>input.on_button_event(Button.A, input.button_event_click(), on_button_a)</w:t>
      </w:r>
    </w:p>
    <w:p w14:paraId="3ED4826D" w14:textId="77777777" w:rsidR="0089776C" w:rsidRDefault="0089776C" w:rsidP="0089776C">
      <w:pPr>
        <w:pStyle w:val="ListingStandard"/>
      </w:pPr>
    </w:p>
    <w:p w14:paraId="799C55A7" w14:textId="77777777" w:rsidR="0089776C" w:rsidRDefault="0089776C" w:rsidP="0089776C">
      <w:pPr>
        <w:pStyle w:val="ListingStandard"/>
      </w:pPr>
      <w:r>
        <w:lastRenderedPageBreak/>
        <w:t>def on_button_b():</w:t>
      </w:r>
    </w:p>
    <w:p w14:paraId="7D8EE17F" w14:textId="77777777" w:rsidR="0089776C" w:rsidRDefault="0089776C" w:rsidP="0089776C">
      <w:pPr>
        <w:pStyle w:val="ListingStandard"/>
      </w:pPr>
      <w:r>
        <w:t xml:space="preserve">    basic.show_leds("""</w:t>
      </w:r>
    </w:p>
    <w:p w14:paraId="6D6DD2AC" w14:textId="77777777" w:rsidR="0089776C" w:rsidRDefault="0089776C" w:rsidP="0089776C">
      <w:pPr>
        <w:pStyle w:val="ListingStandard"/>
      </w:pPr>
      <w:r>
        <w:t xml:space="preserve">        . # . # .</w:t>
      </w:r>
    </w:p>
    <w:p w14:paraId="29381555" w14:textId="77777777" w:rsidR="0089776C" w:rsidRDefault="0089776C" w:rsidP="0089776C">
      <w:pPr>
        <w:pStyle w:val="ListingStandard"/>
      </w:pPr>
      <w:r>
        <w:t xml:space="preserve">        . . . . .</w:t>
      </w:r>
    </w:p>
    <w:p w14:paraId="679739AA" w14:textId="77777777" w:rsidR="0089776C" w:rsidRDefault="0089776C" w:rsidP="0089776C">
      <w:pPr>
        <w:pStyle w:val="ListingStandard"/>
      </w:pPr>
      <w:r>
        <w:t xml:space="preserve">        . # # # .</w:t>
      </w:r>
    </w:p>
    <w:p w14:paraId="2F8C1C28" w14:textId="77777777" w:rsidR="0089776C" w:rsidRDefault="0089776C" w:rsidP="0089776C">
      <w:pPr>
        <w:pStyle w:val="ListingStandard"/>
      </w:pPr>
      <w:r>
        <w:t xml:space="preserve">        # . . . #</w:t>
      </w:r>
    </w:p>
    <w:p w14:paraId="2D20E580" w14:textId="77777777" w:rsidR="0089776C" w:rsidRDefault="0089776C" w:rsidP="0089776C">
      <w:pPr>
        <w:pStyle w:val="ListingStandard"/>
      </w:pPr>
      <w:r>
        <w:t xml:space="preserve">        . . . . .</w:t>
      </w:r>
    </w:p>
    <w:p w14:paraId="62113777" w14:textId="77777777" w:rsidR="0089776C" w:rsidRDefault="0089776C" w:rsidP="0089776C">
      <w:pPr>
        <w:pStyle w:val="ListingStandard"/>
      </w:pPr>
      <w:r>
        <w:t xml:space="preserve">        """)</w:t>
      </w:r>
    </w:p>
    <w:p w14:paraId="4989B383" w14:textId="77777777" w:rsidR="0089776C" w:rsidRDefault="0089776C" w:rsidP="0089776C">
      <w:pPr>
        <w:pStyle w:val="ListingStandard"/>
      </w:pPr>
      <w:r>
        <w:t>input.on_button_event(Button.B, input.button_event_click(), on_button_b)</w:t>
      </w:r>
    </w:p>
    <w:p w14:paraId="42B875EA" w14:textId="77777777" w:rsidR="0089776C" w:rsidRDefault="0089776C" w:rsidP="0089776C">
      <w:pPr>
        <w:pStyle w:val="ListingStandard"/>
      </w:pPr>
    </w:p>
    <w:p w14:paraId="39907D3B" w14:textId="77777777" w:rsidR="0089776C" w:rsidRDefault="0089776C" w:rsidP="0089776C">
      <w:pPr>
        <w:pStyle w:val="ListingStandard"/>
      </w:pPr>
      <w:r>
        <w:t>def on_forever():</w:t>
      </w:r>
    </w:p>
    <w:p w14:paraId="7721177F" w14:textId="77777777" w:rsidR="0089776C" w:rsidRDefault="0089776C" w:rsidP="0089776C">
      <w:pPr>
        <w:pStyle w:val="ListingStandard"/>
      </w:pPr>
      <w:r>
        <w:t xml:space="preserve">    pass</w:t>
      </w:r>
    </w:p>
    <w:p w14:paraId="4B8F65E3" w14:textId="77777777" w:rsidR="0089776C" w:rsidRDefault="0089776C" w:rsidP="0089776C">
      <w:pPr>
        <w:pStyle w:val="ListingStandard"/>
      </w:pPr>
      <w:r>
        <w:t>basic.forever(on_forever)</w:t>
      </w:r>
    </w:p>
    <w:p w14:paraId="57448DF4" w14:textId="77777777" w:rsidR="0089776C" w:rsidRDefault="0089776C" w:rsidP="0089776C">
      <w:pPr>
        <w:pStyle w:val="ListingStandard"/>
      </w:pPr>
    </w:p>
    <w:p w14:paraId="7C06B755" w14:textId="77777777" w:rsidR="0089776C" w:rsidRDefault="0089776C" w:rsidP="0089776C">
      <w:pPr>
        <w:pStyle w:val="ListingStandard"/>
      </w:pPr>
    </w:p>
    <w:p w14:paraId="28B43516" w14:textId="77777777" w:rsidR="0089776C" w:rsidRDefault="0089776C" w:rsidP="0089776C">
      <w:pPr>
        <w:pStyle w:val="ListingStandard"/>
      </w:pPr>
      <w:r>
        <w:rPr>
          <w:rFonts w:ascii="Roboto" w:hAnsi="Roboto" w:cs="Roboto"/>
        </w:rPr>
        <w:t>⸻</w:t>
      </w:r>
    </w:p>
    <w:p w14:paraId="2465548D" w14:textId="77777777" w:rsidR="0089776C" w:rsidRDefault="0089776C" w:rsidP="0089776C">
      <w:pPr>
        <w:pStyle w:val="ListingStandard"/>
      </w:pPr>
    </w:p>
    <w:p w14:paraId="5E696A9B" w14:textId="77777777" w:rsidR="0089776C" w:rsidRDefault="0089776C" w:rsidP="0089776C">
      <w:pPr>
        <w:pStyle w:val="ListingStandard"/>
      </w:pPr>
      <w:r>
        <w:rPr>
          <w:rFonts w:ascii="Apple Color Emoji" w:hAnsi="Apple Color Emoji" w:cs="Apple Color Emoji"/>
        </w:rPr>
        <w:t>🔍</w:t>
      </w:r>
      <w:r>
        <w:t xml:space="preserve"> Erklärung:</w:t>
      </w:r>
    </w:p>
    <w:p w14:paraId="0D2B9DCB" w14:textId="77777777" w:rsidR="0089776C" w:rsidRDefault="0089776C" w:rsidP="0089776C">
      <w:pPr>
        <w:pStyle w:val="ListingStandard"/>
      </w:pPr>
      <w:r>
        <w:tab/>
        <w:t>•</w:t>
      </w:r>
      <w:r>
        <w:tab/>
        <w:t>Knopf A (lachendes Gesicht):</w:t>
      </w:r>
    </w:p>
    <w:p w14:paraId="5D513449" w14:textId="77777777" w:rsidR="0089776C" w:rsidRDefault="0089776C" w:rsidP="0089776C">
      <w:pPr>
        <w:pStyle w:val="ListingStandard"/>
      </w:pPr>
      <w:r>
        <w:tab/>
        <w:t>•</w:t>
      </w:r>
      <w:r>
        <w:tab/>
        <w:t>Augen: Position (1,0) und (3,0)</w:t>
      </w:r>
    </w:p>
    <w:p w14:paraId="0F4FAF90" w14:textId="77777777" w:rsidR="0089776C" w:rsidRDefault="0089776C" w:rsidP="0089776C">
      <w:pPr>
        <w:pStyle w:val="ListingStandard"/>
      </w:pPr>
      <w:r>
        <w:tab/>
        <w:t>•</w:t>
      </w:r>
      <w:r>
        <w:tab/>
        <w:t>Mund: ein nach oben gebogener Bogen unten</w:t>
      </w:r>
    </w:p>
    <w:p w14:paraId="7F0ECF05" w14:textId="77777777" w:rsidR="0089776C" w:rsidRDefault="0089776C" w:rsidP="0089776C">
      <w:pPr>
        <w:pStyle w:val="ListingStandard"/>
      </w:pPr>
      <w:r>
        <w:tab/>
        <w:t>•</w:t>
      </w:r>
      <w:r>
        <w:tab/>
        <w:t>Knopf B (trauriges Gesicht):</w:t>
      </w:r>
    </w:p>
    <w:p w14:paraId="7628FD5B" w14:textId="77777777" w:rsidR="0089776C" w:rsidRDefault="0089776C" w:rsidP="0089776C">
      <w:pPr>
        <w:pStyle w:val="ListingStandard"/>
      </w:pPr>
      <w:r>
        <w:tab/>
        <w:t>•</w:t>
      </w:r>
      <w:r>
        <w:tab/>
        <w:t>Augen: gleich wie oben</w:t>
      </w:r>
    </w:p>
    <w:p w14:paraId="1D8C86B8" w14:textId="77777777" w:rsidR="0089776C" w:rsidRDefault="0089776C" w:rsidP="0089776C">
      <w:pPr>
        <w:pStyle w:val="ListingStandard"/>
      </w:pPr>
      <w:r>
        <w:tab/>
        <w:t>•</w:t>
      </w:r>
      <w:r>
        <w:tab/>
        <w:t>Mund: ein nach unten gebogener Bogen</w:t>
      </w:r>
    </w:p>
    <w:p w14:paraId="331901A8" w14:textId="77777777" w:rsidR="0089776C" w:rsidRDefault="0089776C" w:rsidP="0089776C">
      <w:pPr>
        <w:pStyle w:val="ListingStandard"/>
      </w:pPr>
    </w:p>
    <w:p w14:paraId="3BB67CBB" w14:textId="61616870" w:rsidR="0089776C" w:rsidRDefault="0089776C" w:rsidP="0089776C">
      <w:pPr>
        <w:pStyle w:val="ListingStandard"/>
      </w:pPr>
      <w:r>
        <w:t>Wenn du willst, kann ich auch Animationen oder eine automatische Rückkehr zur leeren Anzeige einbauen. Sag einfach Bescheid!</w:t>
      </w:r>
    </w:p>
    <w:p w14:paraId="572FD54B" w14:textId="77777777" w:rsidR="0089776C" w:rsidRDefault="0089776C" w:rsidP="0089776C">
      <w:pPr>
        <w:pStyle w:val="ListingStandard"/>
      </w:pPr>
    </w:p>
    <w:p w14:paraId="37B8E244" w14:textId="77777777" w:rsidR="0089776C" w:rsidRDefault="0089776C" w:rsidP="0089776C">
      <w:pPr>
        <w:pStyle w:val="ListingStandard"/>
      </w:pPr>
    </w:p>
    <w:p w14:paraId="5FDE2B38" w14:textId="77777777" w:rsidR="000857A6" w:rsidRPr="00872D41" w:rsidRDefault="000857A6" w:rsidP="000857A6">
      <w:pPr>
        <w:rPr>
          <w:rStyle w:val="ListingZeichenFett"/>
        </w:rPr>
      </w:pPr>
      <w:r w:rsidRPr="00872D41">
        <w:rPr>
          <w:rStyle w:val="ListingZeichenFett"/>
        </w:rPr>
        <w:t>Wie installiere ich die Arduino IDE?</w:t>
      </w:r>
    </w:p>
    <w:p w14:paraId="72D99814" w14:textId="77777777" w:rsidR="000857A6" w:rsidRDefault="000857A6" w:rsidP="0089776C">
      <w:pPr>
        <w:pStyle w:val="ListingStandard"/>
      </w:pPr>
    </w:p>
    <w:p w14:paraId="3C8449A1" w14:textId="77777777" w:rsidR="000857A6" w:rsidRDefault="000857A6" w:rsidP="0089776C">
      <w:pPr>
        <w:pStyle w:val="ListingStandard"/>
      </w:pPr>
    </w:p>
    <w:p w14:paraId="705F22B1" w14:textId="77777777" w:rsidR="000857A6" w:rsidRDefault="000857A6" w:rsidP="000857A6">
      <w:pPr>
        <w:pStyle w:val="ListingStandard"/>
      </w:pPr>
      <w:r>
        <w:t>Die Arduino IDE (Integrated Development Environment) ist die offizielle Entwicklungsumgebung für Arduino-Mikrocontroller. Hier sind die Schritte zur Installation, je nach Betriebssystem:</w:t>
      </w:r>
    </w:p>
    <w:p w14:paraId="0CC2DA4A" w14:textId="77777777" w:rsidR="000857A6" w:rsidRDefault="000857A6" w:rsidP="000857A6">
      <w:pPr>
        <w:pStyle w:val="ListingStandard"/>
      </w:pPr>
    </w:p>
    <w:p w14:paraId="2A3CF145" w14:textId="77777777" w:rsidR="000857A6" w:rsidRDefault="000857A6" w:rsidP="000857A6">
      <w:pPr>
        <w:pStyle w:val="ListingStandard"/>
      </w:pPr>
      <w:r>
        <w:rPr>
          <w:rFonts w:ascii="Roboto" w:hAnsi="Roboto" w:cs="Roboto"/>
        </w:rPr>
        <w:t>⸻</w:t>
      </w:r>
    </w:p>
    <w:p w14:paraId="7F00BA3B" w14:textId="77777777" w:rsidR="000857A6" w:rsidRDefault="000857A6" w:rsidP="000857A6">
      <w:pPr>
        <w:pStyle w:val="ListingStandard"/>
      </w:pPr>
    </w:p>
    <w:p w14:paraId="59F5654A" w14:textId="77777777" w:rsidR="000857A6" w:rsidRDefault="000857A6" w:rsidP="000857A6">
      <w:pPr>
        <w:pStyle w:val="ListingStandard"/>
      </w:pPr>
      <w:r>
        <w:rPr>
          <w:rFonts w:ascii="Apple Color Emoji" w:hAnsi="Apple Color Emoji" w:cs="Apple Color Emoji"/>
        </w:rPr>
        <w:lastRenderedPageBreak/>
        <w:t>🔵</w:t>
      </w:r>
      <w:r>
        <w:t xml:space="preserve"> Windows</w:t>
      </w:r>
    </w:p>
    <w:p w14:paraId="363BAB77" w14:textId="77777777" w:rsidR="000857A6" w:rsidRDefault="000857A6" w:rsidP="000857A6">
      <w:pPr>
        <w:pStyle w:val="ListingStandard"/>
      </w:pPr>
      <w:r>
        <w:tab/>
        <w:t>1.</w:t>
      </w:r>
      <w:r>
        <w:tab/>
        <w:t>Website aufrufen:</w:t>
      </w:r>
    </w:p>
    <w:p w14:paraId="2A2DB711" w14:textId="77777777" w:rsidR="000857A6" w:rsidRDefault="000857A6" w:rsidP="000857A6">
      <w:pPr>
        <w:pStyle w:val="ListingStandard"/>
      </w:pPr>
      <w:r>
        <w:t>Gehe auf die offizielle Arduino-Webseite:</w:t>
      </w:r>
    </w:p>
    <w:p w14:paraId="36D4E1EA" w14:textId="77777777" w:rsidR="000857A6" w:rsidRDefault="000857A6" w:rsidP="000857A6">
      <w:pPr>
        <w:pStyle w:val="ListingStandard"/>
      </w:pPr>
      <w:r>
        <w:rPr>
          <w:rFonts w:ascii="Apple Color Emoji" w:hAnsi="Apple Color Emoji" w:cs="Apple Color Emoji"/>
        </w:rPr>
        <w:t>👉</w:t>
      </w:r>
      <w:r>
        <w:t xml:space="preserve"> https://www.arduino.cc/en/software</w:t>
      </w:r>
    </w:p>
    <w:p w14:paraId="1FEBA693" w14:textId="77777777" w:rsidR="000857A6" w:rsidRDefault="000857A6" w:rsidP="000857A6">
      <w:pPr>
        <w:pStyle w:val="ListingStandard"/>
      </w:pPr>
      <w:r>
        <w:tab/>
        <w:t>2.</w:t>
      </w:r>
      <w:r>
        <w:tab/>
        <w:t>Download starten:</w:t>
      </w:r>
    </w:p>
    <w:p w14:paraId="2E6223B4" w14:textId="77777777" w:rsidR="000857A6" w:rsidRDefault="000857A6" w:rsidP="000857A6">
      <w:pPr>
        <w:pStyle w:val="ListingStandard"/>
      </w:pPr>
      <w:r>
        <w:t>Wähle unter „Windows“ entweder:</w:t>
      </w:r>
    </w:p>
    <w:p w14:paraId="0600831E" w14:textId="77777777" w:rsidR="000857A6" w:rsidRDefault="000857A6" w:rsidP="000857A6">
      <w:pPr>
        <w:pStyle w:val="ListingStandard"/>
      </w:pPr>
      <w:r>
        <w:tab/>
        <w:t>•</w:t>
      </w:r>
      <w:r>
        <w:tab/>
        <w:t>Windows Installer (empfohlen)</w:t>
      </w:r>
    </w:p>
    <w:p w14:paraId="5CB2B764" w14:textId="77777777" w:rsidR="000857A6" w:rsidRDefault="000857A6" w:rsidP="000857A6">
      <w:pPr>
        <w:pStyle w:val="ListingStandard"/>
      </w:pPr>
      <w:r>
        <w:tab/>
        <w:t>•</w:t>
      </w:r>
      <w:r>
        <w:tab/>
        <w:t>oder Windows ZIP file (wenn du keine Installation möchtest)</w:t>
      </w:r>
    </w:p>
    <w:p w14:paraId="4F325896" w14:textId="77777777" w:rsidR="000857A6" w:rsidRDefault="000857A6" w:rsidP="000857A6">
      <w:pPr>
        <w:pStyle w:val="ListingStandard"/>
      </w:pPr>
      <w:r>
        <w:tab/>
        <w:t>3.</w:t>
      </w:r>
      <w:r>
        <w:tab/>
        <w:t>Installer ausführen:</w:t>
      </w:r>
    </w:p>
    <w:p w14:paraId="597D437D" w14:textId="77777777" w:rsidR="000857A6" w:rsidRDefault="000857A6" w:rsidP="000857A6">
      <w:pPr>
        <w:pStyle w:val="ListingStandard"/>
      </w:pPr>
      <w:r>
        <w:tab/>
        <w:t>•</w:t>
      </w:r>
      <w:r>
        <w:tab/>
        <w:t>Doppelklicke auf die heruntergeladene .exe-Datei.</w:t>
      </w:r>
    </w:p>
    <w:p w14:paraId="3592F9D0" w14:textId="77777777" w:rsidR="000857A6" w:rsidRDefault="000857A6" w:rsidP="000857A6">
      <w:pPr>
        <w:pStyle w:val="ListingStandard"/>
      </w:pPr>
      <w:r>
        <w:tab/>
        <w:t>•</w:t>
      </w:r>
      <w:r>
        <w:tab/>
        <w:t>Bestätige Lizenzbedingungen.</w:t>
      </w:r>
    </w:p>
    <w:p w14:paraId="62866D83" w14:textId="77777777" w:rsidR="000857A6" w:rsidRDefault="000857A6" w:rsidP="000857A6">
      <w:pPr>
        <w:pStyle w:val="ListingStandard"/>
      </w:pPr>
      <w:r>
        <w:tab/>
        <w:t>•</w:t>
      </w:r>
      <w:r>
        <w:tab/>
        <w:t>Wähle die Komponenten aus (Standard ist okay).</w:t>
      </w:r>
    </w:p>
    <w:p w14:paraId="5A242955" w14:textId="77777777" w:rsidR="000857A6" w:rsidRDefault="000857A6" w:rsidP="000857A6">
      <w:pPr>
        <w:pStyle w:val="ListingStandard"/>
      </w:pPr>
      <w:r>
        <w:tab/>
        <w:t>•</w:t>
      </w:r>
      <w:r>
        <w:tab/>
        <w:t>Wähle den Installationsort und klicke auf „Installieren“.</w:t>
      </w:r>
    </w:p>
    <w:p w14:paraId="38528D8D" w14:textId="77777777" w:rsidR="000857A6" w:rsidRDefault="000857A6" w:rsidP="000857A6">
      <w:pPr>
        <w:pStyle w:val="ListingStandard"/>
      </w:pPr>
      <w:r>
        <w:tab/>
        <w:t>4.</w:t>
      </w:r>
      <w:r>
        <w:tab/>
        <w:t>Treiberinstallation:</w:t>
      </w:r>
    </w:p>
    <w:p w14:paraId="520D34BC" w14:textId="77777777" w:rsidR="000857A6" w:rsidRDefault="000857A6" w:rsidP="000857A6">
      <w:pPr>
        <w:pStyle w:val="ListingStandard"/>
      </w:pPr>
      <w:r>
        <w:t>Während der Installation wirst du gefragt, ob du Treiber für Arduino installieren möchtest – akzeptieren und zulassen.</w:t>
      </w:r>
    </w:p>
    <w:p w14:paraId="5FACFA52" w14:textId="77777777" w:rsidR="000857A6" w:rsidRDefault="000857A6" w:rsidP="000857A6">
      <w:pPr>
        <w:pStyle w:val="ListingStandard"/>
      </w:pPr>
    </w:p>
    <w:p w14:paraId="0A0BF675" w14:textId="77777777" w:rsidR="000857A6" w:rsidRDefault="000857A6" w:rsidP="000857A6">
      <w:pPr>
        <w:pStyle w:val="ListingStandard"/>
      </w:pPr>
      <w:r>
        <w:rPr>
          <w:rFonts w:ascii="Roboto" w:hAnsi="Roboto" w:cs="Roboto"/>
        </w:rPr>
        <w:t>⸻</w:t>
      </w:r>
    </w:p>
    <w:p w14:paraId="07FA91BE" w14:textId="77777777" w:rsidR="000857A6" w:rsidRDefault="000857A6" w:rsidP="000857A6">
      <w:pPr>
        <w:pStyle w:val="ListingStandard"/>
      </w:pPr>
    </w:p>
    <w:p w14:paraId="32B5D215" w14:textId="77777777" w:rsidR="000857A6" w:rsidRDefault="000857A6" w:rsidP="000857A6">
      <w:pPr>
        <w:pStyle w:val="ListingStandard"/>
      </w:pPr>
      <w:r>
        <w:rPr>
          <w:rFonts w:ascii="Apple Color Emoji" w:hAnsi="Apple Color Emoji" w:cs="Apple Color Emoji"/>
        </w:rPr>
        <w:t>🟢</w:t>
      </w:r>
      <w:r>
        <w:t xml:space="preserve"> macOS</w:t>
      </w:r>
    </w:p>
    <w:p w14:paraId="044941FB" w14:textId="77777777" w:rsidR="000857A6" w:rsidRDefault="000857A6" w:rsidP="000857A6">
      <w:pPr>
        <w:pStyle w:val="ListingStandard"/>
      </w:pPr>
      <w:r>
        <w:tab/>
        <w:t>1.</w:t>
      </w:r>
      <w:r>
        <w:tab/>
        <w:t>Download:</w:t>
      </w:r>
    </w:p>
    <w:p w14:paraId="0974DF34" w14:textId="77777777" w:rsidR="000857A6" w:rsidRDefault="000857A6" w:rsidP="000857A6">
      <w:pPr>
        <w:pStyle w:val="ListingStandard"/>
      </w:pPr>
      <w:r>
        <w:t>Lade die macOS-Version von der Arduino-Website herunter.</w:t>
      </w:r>
    </w:p>
    <w:p w14:paraId="63A37706" w14:textId="77777777" w:rsidR="000857A6" w:rsidRDefault="000857A6" w:rsidP="000857A6">
      <w:pPr>
        <w:pStyle w:val="ListingStandard"/>
      </w:pPr>
      <w:r>
        <w:tab/>
        <w:t>2.</w:t>
      </w:r>
      <w:r>
        <w:tab/>
        <w:t>Installation:</w:t>
      </w:r>
    </w:p>
    <w:p w14:paraId="111A16AC" w14:textId="77777777" w:rsidR="000857A6" w:rsidRDefault="000857A6" w:rsidP="000857A6">
      <w:pPr>
        <w:pStyle w:val="ListingStandard"/>
      </w:pPr>
      <w:r>
        <w:tab/>
        <w:t>•</w:t>
      </w:r>
      <w:r>
        <w:tab/>
        <w:t>Öffne das .zip-Archiv.</w:t>
      </w:r>
    </w:p>
    <w:p w14:paraId="30E470C5" w14:textId="77777777" w:rsidR="000857A6" w:rsidRDefault="000857A6" w:rsidP="000857A6">
      <w:pPr>
        <w:pStyle w:val="ListingStandard"/>
      </w:pPr>
      <w:r>
        <w:tab/>
        <w:t>•</w:t>
      </w:r>
      <w:r>
        <w:tab/>
        <w:t>Ziehe die Arduino-App in den Ordner Programme.</w:t>
      </w:r>
    </w:p>
    <w:p w14:paraId="46C6F674" w14:textId="77777777" w:rsidR="000857A6" w:rsidRDefault="000857A6" w:rsidP="000857A6">
      <w:pPr>
        <w:pStyle w:val="ListingStandard"/>
      </w:pPr>
      <w:r>
        <w:tab/>
        <w:t>3.</w:t>
      </w:r>
      <w:r>
        <w:tab/>
        <w:t>Sicherheitsabfrage (falls nötig):</w:t>
      </w:r>
    </w:p>
    <w:p w14:paraId="59E9A584" w14:textId="77777777" w:rsidR="000857A6" w:rsidRDefault="000857A6" w:rsidP="000857A6">
      <w:pPr>
        <w:pStyle w:val="ListingStandard"/>
      </w:pPr>
      <w:r>
        <w:t>Beim ersten Start musst du eventuell in den Systemeinstellungen &gt; Sicherheit die Ausführung zulassen.</w:t>
      </w:r>
    </w:p>
    <w:p w14:paraId="737FAFF0" w14:textId="77777777" w:rsidR="000857A6" w:rsidRDefault="000857A6" w:rsidP="000857A6">
      <w:pPr>
        <w:pStyle w:val="ListingStandard"/>
      </w:pPr>
    </w:p>
    <w:p w14:paraId="048D751D" w14:textId="77777777" w:rsidR="000857A6" w:rsidRDefault="000857A6" w:rsidP="000857A6">
      <w:pPr>
        <w:pStyle w:val="ListingStandard"/>
      </w:pPr>
      <w:r>
        <w:rPr>
          <w:rFonts w:ascii="Roboto" w:hAnsi="Roboto" w:cs="Roboto"/>
        </w:rPr>
        <w:t>⸻</w:t>
      </w:r>
    </w:p>
    <w:p w14:paraId="41D294CE" w14:textId="77777777" w:rsidR="000857A6" w:rsidRDefault="000857A6" w:rsidP="000857A6">
      <w:pPr>
        <w:pStyle w:val="ListingStandard"/>
      </w:pPr>
    </w:p>
    <w:p w14:paraId="46A37050" w14:textId="77777777" w:rsidR="000857A6" w:rsidRDefault="000857A6" w:rsidP="000857A6">
      <w:pPr>
        <w:pStyle w:val="ListingStandard"/>
      </w:pPr>
      <w:r>
        <w:rPr>
          <w:rFonts w:ascii="Apple Color Emoji" w:hAnsi="Apple Color Emoji" w:cs="Apple Color Emoji"/>
        </w:rPr>
        <w:t>🟡</w:t>
      </w:r>
      <w:r>
        <w:t xml:space="preserve"> Linux (z.</w:t>
      </w:r>
      <w:r>
        <w:rPr>
          <w:rFonts w:ascii="Cambria Math" w:hAnsi="Cambria Math" w:cs="Cambria Math"/>
        </w:rPr>
        <w:t> </w:t>
      </w:r>
      <w:r>
        <w:t>B. Ubuntu/Debian)</w:t>
      </w:r>
    </w:p>
    <w:p w14:paraId="07187FDD" w14:textId="77777777" w:rsidR="000857A6" w:rsidRDefault="000857A6" w:rsidP="000857A6">
      <w:pPr>
        <w:pStyle w:val="ListingStandard"/>
      </w:pPr>
      <w:r>
        <w:tab/>
        <w:t>1.</w:t>
      </w:r>
      <w:r>
        <w:tab/>
        <w:t>.tar.xz herunterladen:</w:t>
      </w:r>
    </w:p>
    <w:p w14:paraId="51EDE9BF" w14:textId="77777777" w:rsidR="000857A6" w:rsidRDefault="000857A6" w:rsidP="000857A6">
      <w:pPr>
        <w:pStyle w:val="ListingStandard"/>
      </w:pPr>
      <w:r>
        <w:t>Lade das passende Archiv von der Arduino-Seite herunter.</w:t>
      </w:r>
    </w:p>
    <w:p w14:paraId="2F2D2186" w14:textId="77777777" w:rsidR="000857A6" w:rsidRDefault="000857A6" w:rsidP="000857A6">
      <w:pPr>
        <w:pStyle w:val="ListingStandard"/>
      </w:pPr>
      <w:r>
        <w:tab/>
        <w:t>2.</w:t>
      </w:r>
      <w:r>
        <w:tab/>
        <w:t>Entpacken und installieren:</w:t>
      </w:r>
    </w:p>
    <w:p w14:paraId="716BE30D" w14:textId="77777777" w:rsidR="000857A6" w:rsidRDefault="000857A6" w:rsidP="000857A6">
      <w:pPr>
        <w:pStyle w:val="ListingStandard"/>
      </w:pPr>
      <w:r>
        <w:t>Öffne ein Terminal und gib ein:</w:t>
      </w:r>
    </w:p>
    <w:p w14:paraId="52F24D9A" w14:textId="77777777" w:rsidR="000857A6" w:rsidRDefault="000857A6" w:rsidP="000857A6">
      <w:pPr>
        <w:pStyle w:val="ListingStandard"/>
      </w:pPr>
    </w:p>
    <w:p w14:paraId="3497EBBB" w14:textId="77777777" w:rsidR="000857A6" w:rsidRDefault="000857A6" w:rsidP="000857A6">
      <w:pPr>
        <w:pStyle w:val="ListingStandard"/>
      </w:pPr>
      <w:r>
        <w:t>tar -xf arduino-*.tar.xz</w:t>
      </w:r>
    </w:p>
    <w:p w14:paraId="433B3628" w14:textId="77777777" w:rsidR="000857A6" w:rsidRDefault="000857A6" w:rsidP="000857A6">
      <w:pPr>
        <w:pStyle w:val="ListingStandard"/>
      </w:pPr>
      <w:r>
        <w:lastRenderedPageBreak/>
        <w:t>cd arduino-*</w:t>
      </w:r>
    </w:p>
    <w:p w14:paraId="51997279" w14:textId="77777777" w:rsidR="000857A6" w:rsidRDefault="000857A6" w:rsidP="000857A6">
      <w:pPr>
        <w:pStyle w:val="ListingStandard"/>
      </w:pPr>
      <w:r>
        <w:t>sudo ./install.sh</w:t>
      </w:r>
    </w:p>
    <w:p w14:paraId="06C972EA" w14:textId="77777777" w:rsidR="000857A6" w:rsidRDefault="000857A6" w:rsidP="000857A6">
      <w:pPr>
        <w:pStyle w:val="ListingStandard"/>
      </w:pPr>
    </w:p>
    <w:p w14:paraId="794A1E25" w14:textId="77777777" w:rsidR="000857A6" w:rsidRDefault="000857A6" w:rsidP="000857A6">
      <w:pPr>
        <w:pStyle w:val="ListingStandard"/>
      </w:pPr>
    </w:p>
    <w:p w14:paraId="2B7378EA" w14:textId="77777777" w:rsidR="000857A6" w:rsidRDefault="000857A6" w:rsidP="000857A6">
      <w:pPr>
        <w:pStyle w:val="ListingStandard"/>
      </w:pPr>
      <w:r>
        <w:tab/>
        <w:t>3.</w:t>
      </w:r>
      <w:r>
        <w:tab/>
        <w:t>Arduino starten:</w:t>
      </w:r>
    </w:p>
    <w:p w14:paraId="07F26C13" w14:textId="77777777" w:rsidR="000857A6" w:rsidRDefault="000857A6" w:rsidP="000857A6">
      <w:pPr>
        <w:pStyle w:val="ListingStandard"/>
      </w:pPr>
      <w:r>
        <w:t>Danach kannst du die Arduino IDE über das Menü oder mit arduino im Terminal starten.</w:t>
      </w:r>
    </w:p>
    <w:p w14:paraId="7A28B7D1" w14:textId="77777777" w:rsidR="000857A6" w:rsidRDefault="000857A6" w:rsidP="000857A6">
      <w:pPr>
        <w:pStyle w:val="ListingStandard"/>
      </w:pPr>
    </w:p>
    <w:p w14:paraId="0720BF7F" w14:textId="77777777" w:rsidR="000857A6" w:rsidRDefault="000857A6" w:rsidP="000857A6">
      <w:pPr>
        <w:pStyle w:val="ListingStandard"/>
      </w:pPr>
      <w:r>
        <w:rPr>
          <w:rFonts w:ascii="Roboto" w:hAnsi="Roboto" w:cs="Roboto"/>
        </w:rPr>
        <w:t>⸻</w:t>
      </w:r>
    </w:p>
    <w:p w14:paraId="0E5F1447" w14:textId="77777777" w:rsidR="000857A6" w:rsidRDefault="000857A6" w:rsidP="000857A6">
      <w:pPr>
        <w:pStyle w:val="ListingStandard"/>
      </w:pPr>
    </w:p>
    <w:p w14:paraId="7099908D" w14:textId="77777777" w:rsidR="000857A6" w:rsidRDefault="000857A6" w:rsidP="000857A6">
      <w:pPr>
        <w:pStyle w:val="ListingStandard"/>
      </w:pPr>
      <w:r>
        <w:rPr>
          <w:rFonts w:ascii="Apple Color Emoji" w:hAnsi="Apple Color Emoji" w:cs="Apple Color Emoji"/>
        </w:rPr>
        <w:t>✅</w:t>
      </w:r>
      <w:r>
        <w:t xml:space="preserve"> Nach der Installation</w:t>
      </w:r>
    </w:p>
    <w:p w14:paraId="4E4B6A3B" w14:textId="77777777" w:rsidR="000857A6" w:rsidRDefault="000857A6" w:rsidP="000857A6">
      <w:pPr>
        <w:pStyle w:val="ListingStandard"/>
      </w:pPr>
      <w:r>
        <w:tab/>
        <w:t>•</w:t>
      </w:r>
      <w:r>
        <w:tab/>
        <w:t>Board auswählen: Tools → Board → z.</w:t>
      </w:r>
      <w:r>
        <w:rPr>
          <w:rFonts w:ascii="Cambria Math" w:hAnsi="Cambria Math" w:cs="Cambria Math"/>
        </w:rPr>
        <w:t> </w:t>
      </w:r>
      <w:r>
        <w:t>B. „Arduino Uno“</w:t>
      </w:r>
    </w:p>
    <w:p w14:paraId="3E3740C3" w14:textId="77777777" w:rsidR="000857A6" w:rsidRDefault="000857A6" w:rsidP="000857A6">
      <w:pPr>
        <w:pStyle w:val="ListingStandard"/>
      </w:pPr>
      <w:r>
        <w:tab/>
        <w:t>•</w:t>
      </w:r>
      <w:r>
        <w:tab/>
        <w:t>Port auswählen: Tools → Port → COMx (Windows) oder /dev/ttyUSBx (Linux/macOS)</w:t>
      </w:r>
    </w:p>
    <w:p w14:paraId="68BC3ED2" w14:textId="77777777" w:rsidR="000857A6" w:rsidRDefault="000857A6" w:rsidP="000857A6">
      <w:pPr>
        <w:pStyle w:val="ListingStandard"/>
      </w:pPr>
      <w:r>
        <w:tab/>
        <w:t>•</w:t>
      </w:r>
      <w:r>
        <w:tab/>
        <w:t>Ersten Sketch hochladen: Datei → Beispiele → 01.Basics → Blink → Hochladen</w:t>
      </w:r>
    </w:p>
    <w:p w14:paraId="18C2F128" w14:textId="77777777" w:rsidR="000857A6" w:rsidRDefault="000857A6" w:rsidP="000857A6">
      <w:pPr>
        <w:pStyle w:val="ListingStandard"/>
      </w:pPr>
    </w:p>
    <w:p w14:paraId="09AA5078" w14:textId="77777777" w:rsidR="000857A6" w:rsidRDefault="000857A6" w:rsidP="000857A6">
      <w:pPr>
        <w:pStyle w:val="ListingStandard"/>
      </w:pPr>
      <w:r>
        <w:rPr>
          <w:rFonts w:ascii="Roboto" w:hAnsi="Roboto" w:cs="Roboto"/>
        </w:rPr>
        <w:t>⸻</w:t>
      </w:r>
    </w:p>
    <w:p w14:paraId="65DDC343" w14:textId="77777777" w:rsidR="000857A6" w:rsidRDefault="000857A6" w:rsidP="000857A6">
      <w:pPr>
        <w:pStyle w:val="ListingStandard"/>
      </w:pPr>
    </w:p>
    <w:p w14:paraId="182A596B" w14:textId="0798DFF9" w:rsidR="000857A6" w:rsidRDefault="000857A6" w:rsidP="000857A6">
      <w:pPr>
        <w:pStyle w:val="ListingStandard"/>
      </w:pPr>
      <w:r>
        <w:t>Wenn du magst, kann ich dir eine Schritt-für-Schritt-Anleitung mit Screenshots für dein Betriebssystem erstellen – sag mir einfach, welches du verwendest.</w:t>
      </w:r>
    </w:p>
    <w:p w14:paraId="1D4F924F" w14:textId="77777777" w:rsidR="000857A6" w:rsidRDefault="000857A6" w:rsidP="000857A6">
      <w:pPr>
        <w:pStyle w:val="ListingStandard"/>
      </w:pPr>
    </w:p>
    <w:p w14:paraId="43354996" w14:textId="77777777" w:rsidR="000857A6" w:rsidRPr="004936DB" w:rsidRDefault="000857A6" w:rsidP="000857A6">
      <w:pPr>
        <w:rPr>
          <w:rStyle w:val="ListingZeichenFett"/>
        </w:rPr>
      </w:pPr>
      <w:r w:rsidRPr="004936DB">
        <w:rPr>
          <w:rStyle w:val="ListingZeichenFett"/>
        </w:rPr>
        <w:t>Ja, erstelle mir eine Schritt-für-Schritt-Anleitung für Windows</w:t>
      </w:r>
    </w:p>
    <w:p w14:paraId="4A91B36E" w14:textId="77777777" w:rsidR="000857A6" w:rsidRDefault="000857A6" w:rsidP="000857A6">
      <w:pPr>
        <w:pStyle w:val="ListingStandard"/>
      </w:pPr>
    </w:p>
    <w:p w14:paraId="37FA8732" w14:textId="77777777" w:rsidR="000857A6" w:rsidRDefault="000857A6" w:rsidP="000857A6">
      <w:pPr>
        <w:pStyle w:val="ListingStandard"/>
      </w:pPr>
      <w:r>
        <w:t>Hier ist eine Schritt-für-Schritt-Anleitung zur Installation der Arduino IDE unter Windows, einfach erklärt und mit allem, was du brauchst, um direkt loszulegen.</w:t>
      </w:r>
    </w:p>
    <w:p w14:paraId="21214961" w14:textId="77777777" w:rsidR="000857A6" w:rsidRDefault="000857A6" w:rsidP="000857A6">
      <w:pPr>
        <w:pStyle w:val="ListingStandard"/>
      </w:pPr>
    </w:p>
    <w:p w14:paraId="1508DB44" w14:textId="77777777" w:rsidR="000857A6" w:rsidRDefault="000857A6" w:rsidP="000857A6">
      <w:pPr>
        <w:pStyle w:val="ListingStandard"/>
      </w:pPr>
      <w:r>
        <w:rPr>
          <w:rFonts w:ascii="Roboto" w:hAnsi="Roboto" w:cs="Roboto"/>
        </w:rPr>
        <w:t>⸻</w:t>
      </w:r>
    </w:p>
    <w:p w14:paraId="0FD08F0E" w14:textId="77777777" w:rsidR="000857A6" w:rsidRDefault="000857A6" w:rsidP="000857A6">
      <w:pPr>
        <w:pStyle w:val="ListingStandard"/>
      </w:pPr>
    </w:p>
    <w:p w14:paraId="4F0CCD46" w14:textId="77777777" w:rsidR="000857A6" w:rsidRDefault="000857A6" w:rsidP="000857A6">
      <w:pPr>
        <w:pStyle w:val="ListingStandard"/>
      </w:pPr>
      <w:r>
        <w:rPr>
          <w:rFonts w:ascii="Apple Color Emoji" w:hAnsi="Apple Color Emoji" w:cs="Apple Color Emoji"/>
        </w:rPr>
        <w:t>🪟</w:t>
      </w:r>
      <w:r>
        <w:t xml:space="preserve"> Arduino IDE unter Windows installieren – Schritt für Schritt</w:t>
      </w:r>
    </w:p>
    <w:p w14:paraId="392BD152" w14:textId="77777777" w:rsidR="000857A6" w:rsidRDefault="000857A6" w:rsidP="000857A6">
      <w:pPr>
        <w:pStyle w:val="ListingStandard"/>
      </w:pPr>
    </w:p>
    <w:p w14:paraId="6109F6ED" w14:textId="77777777" w:rsidR="000857A6" w:rsidRDefault="000857A6" w:rsidP="000857A6">
      <w:pPr>
        <w:pStyle w:val="ListingStandard"/>
      </w:pPr>
      <w:r>
        <w:rPr>
          <w:rFonts w:ascii="Roboto" w:hAnsi="Roboto" w:cs="Roboto"/>
        </w:rPr>
        <w:t>⸻</w:t>
      </w:r>
    </w:p>
    <w:p w14:paraId="5652CE85" w14:textId="77777777" w:rsidR="000857A6" w:rsidRDefault="000857A6" w:rsidP="000857A6">
      <w:pPr>
        <w:pStyle w:val="ListingStandard"/>
      </w:pPr>
    </w:p>
    <w:p w14:paraId="41C997C9" w14:textId="77777777" w:rsidR="000857A6" w:rsidRDefault="000857A6" w:rsidP="000857A6">
      <w:pPr>
        <w:pStyle w:val="ListingStandard"/>
      </w:pPr>
      <w:r>
        <w:rPr>
          <w:rFonts w:ascii="Apple Color Emoji" w:hAnsi="Apple Color Emoji" w:cs="Apple Color Emoji"/>
        </w:rPr>
        <w:t>🔹</w:t>
      </w:r>
      <w:r>
        <w:t xml:space="preserve"> Schritt 1: Webseite aufrufen</w:t>
      </w:r>
    </w:p>
    <w:p w14:paraId="6DD0E131" w14:textId="77777777" w:rsidR="000857A6" w:rsidRDefault="000857A6" w:rsidP="000857A6">
      <w:pPr>
        <w:pStyle w:val="ListingStandard"/>
      </w:pPr>
      <w:r>
        <w:tab/>
        <w:t>•</w:t>
      </w:r>
      <w:r>
        <w:tab/>
        <w:t>Öffne deinen Browser und gehe zu:</w:t>
      </w:r>
    </w:p>
    <w:p w14:paraId="015C1994" w14:textId="77777777" w:rsidR="000857A6" w:rsidRDefault="000857A6" w:rsidP="000857A6">
      <w:pPr>
        <w:pStyle w:val="ListingStandard"/>
      </w:pPr>
      <w:r>
        <w:rPr>
          <w:rFonts w:ascii="Apple Color Emoji" w:hAnsi="Apple Color Emoji" w:cs="Apple Color Emoji"/>
        </w:rPr>
        <w:t>👉</w:t>
      </w:r>
      <w:r>
        <w:t xml:space="preserve"> https://www.arduino.cc/en/software</w:t>
      </w:r>
    </w:p>
    <w:p w14:paraId="454DF125" w14:textId="77777777" w:rsidR="000857A6" w:rsidRDefault="000857A6" w:rsidP="000857A6">
      <w:pPr>
        <w:pStyle w:val="ListingStandard"/>
      </w:pPr>
    </w:p>
    <w:p w14:paraId="5A2902FD" w14:textId="77777777" w:rsidR="000857A6" w:rsidRDefault="000857A6" w:rsidP="000857A6">
      <w:pPr>
        <w:pStyle w:val="ListingStandard"/>
      </w:pPr>
      <w:r>
        <w:rPr>
          <w:rFonts w:ascii="Roboto" w:hAnsi="Roboto" w:cs="Roboto"/>
        </w:rPr>
        <w:lastRenderedPageBreak/>
        <w:t>⸻</w:t>
      </w:r>
    </w:p>
    <w:p w14:paraId="72649473" w14:textId="77777777" w:rsidR="000857A6" w:rsidRDefault="000857A6" w:rsidP="000857A6">
      <w:pPr>
        <w:pStyle w:val="ListingStandard"/>
      </w:pPr>
    </w:p>
    <w:p w14:paraId="179FF93D" w14:textId="77777777" w:rsidR="000857A6" w:rsidRDefault="000857A6" w:rsidP="000857A6">
      <w:pPr>
        <w:pStyle w:val="ListingStandard"/>
      </w:pPr>
      <w:r>
        <w:rPr>
          <w:rFonts w:ascii="Apple Color Emoji" w:hAnsi="Apple Color Emoji" w:cs="Apple Color Emoji"/>
        </w:rPr>
        <w:t>🔹</w:t>
      </w:r>
      <w:r>
        <w:t xml:space="preserve"> Schritt 2: Version auswählen</w:t>
      </w:r>
    </w:p>
    <w:p w14:paraId="6F295D91" w14:textId="77777777" w:rsidR="000857A6" w:rsidRDefault="000857A6" w:rsidP="000857A6">
      <w:pPr>
        <w:pStyle w:val="ListingStandard"/>
      </w:pPr>
      <w:r>
        <w:tab/>
        <w:t>•</w:t>
      </w:r>
      <w:r>
        <w:tab/>
        <w:t>Unter “Download the Arduino IDE”, klicke auf</w:t>
      </w:r>
    </w:p>
    <w:p w14:paraId="20F77DA9" w14:textId="77777777" w:rsidR="000857A6" w:rsidRDefault="000857A6" w:rsidP="000857A6">
      <w:pPr>
        <w:pStyle w:val="ListingStandard"/>
      </w:pPr>
      <w:r>
        <w:t>“Windows Win 10 and newer, Installer”</w:t>
      </w:r>
    </w:p>
    <w:p w14:paraId="519C8B25" w14:textId="77777777" w:rsidR="000857A6" w:rsidRDefault="000857A6" w:rsidP="000857A6">
      <w:pPr>
        <w:pStyle w:val="ListingStandard"/>
      </w:pPr>
      <w:r>
        <w:t>(nicht die ZIP-Version, außer du möchtest keine Installation vornehmen)</w:t>
      </w:r>
    </w:p>
    <w:p w14:paraId="7D92E09B" w14:textId="77777777" w:rsidR="000857A6" w:rsidRDefault="000857A6" w:rsidP="000857A6">
      <w:pPr>
        <w:pStyle w:val="ListingStandard"/>
      </w:pPr>
    </w:p>
    <w:p w14:paraId="06BF962B" w14:textId="77777777" w:rsidR="000857A6" w:rsidRDefault="000857A6" w:rsidP="000857A6">
      <w:pPr>
        <w:pStyle w:val="ListingStandard"/>
      </w:pPr>
    </w:p>
    <w:p w14:paraId="7EF0ACD6" w14:textId="77777777" w:rsidR="000857A6" w:rsidRDefault="000857A6" w:rsidP="000857A6">
      <w:pPr>
        <w:pStyle w:val="ListingStandard"/>
      </w:pPr>
      <w:r>
        <w:rPr>
          <w:rFonts w:ascii="Roboto" w:hAnsi="Roboto" w:cs="Roboto"/>
        </w:rPr>
        <w:t>⸻</w:t>
      </w:r>
    </w:p>
    <w:p w14:paraId="722376F0" w14:textId="77777777" w:rsidR="000857A6" w:rsidRDefault="000857A6" w:rsidP="000857A6">
      <w:pPr>
        <w:pStyle w:val="ListingStandard"/>
      </w:pPr>
    </w:p>
    <w:p w14:paraId="5596D64A" w14:textId="77777777" w:rsidR="000857A6" w:rsidRDefault="000857A6" w:rsidP="000857A6">
      <w:pPr>
        <w:pStyle w:val="ListingStandard"/>
      </w:pPr>
      <w:r>
        <w:rPr>
          <w:rFonts w:ascii="Apple Color Emoji" w:hAnsi="Apple Color Emoji" w:cs="Apple Color Emoji"/>
        </w:rPr>
        <w:t>🔹</w:t>
      </w:r>
      <w:r>
        <w:t xml:space="preserve"> Schritt 3: Installer starten</w:t>
      </w:r>
    </w:p>
    <w:p w14:paraId="16A7AD87" w14:textId="77777777" w:rsidR="000857A6" w:rsidRDefault="000857A6" w:rsidP="000857A6">
      <w:pPr>
        <w:pStyle w:val="ListingStandard"/>
      </w:pPr>
      <w:r>
        <w:tab/>
        <w:t>•</w:t>
      </w:r>
      <w:r>
        <w:tab/>
        <w:t>Nach dem Herunterladen:</w:t>
      </w:r>
    </w:p>
    <w:p w14:paraId="39B8C2F3" w14:textId="77777777" w:rsidR="000857A6" w:rsidRDefault="000857A6" w:rsidP="000857A6">
      <w:pPr>
        <w:pStyle w:val="ListingStandard"/>
      </w:pPr>
      <w:r>
        <w:rPr>
          <w:rFonts w:ascii="Segoe UI Symbol" w:hAnsi="Segoe UI Symbol" w:cs="Segoe UI Symbol"/>
        </w:rPr>
        <w:t>➤</w:t>
      </w:r>
      <w:r>
        <w:t xml:space="preserve"> Öffne die Datei arduino-ide_x.x.x_Windows_64bit.exe</w:t>
      </w:r>
    </w:p>
    <w:p w14:paraId="001BB2E2" w14:textId="77777777" w:rsidR="000857A6" w:rsidRDefault="000857A6" w:rsidP="000857A6">
      <w:pPr>
        <w:pStyle w:val="ListingStandard"/>
      </w:pPr>
      <w:r>
        <w:rPr>
          <w:rFonts w:ascii="Segoe UI Symbol" w:hAnsi="Segoe UI Symbol" w:cs="Segoe UI Symbol"/>
        </w:rPr>
        <w:t>➤</w:t>
      </w:r>
      <w:r>
        <w:t xml:space="preserve"> Bestätige ggf. die Sicherheitswarnung von Windows</w:t>
      </w:r>
    </w:p>
    <w:p w14:paraId="41AA29F8" w14:textId="77777777" w:rsidR="000857A6" w:rsidRDefault="000857A6" w:rsidP="000857A6">
      <w:pPr>
        <w:pStyle w:val="ListingStandard"/>
      </w:pPr>
    </w:p>
    <w:p w14:paraId="3818ECD5" w14:textId="77777777" w:rsidR="000857A6" w:rsidRDefault="000857A6" w:rsidP="000857A6">
      <w:pPr>
        <w:pStyle w:val="ListingStandard"/>
      </w:pPr>
      <w:r>
        <w:rPr>
          <w:rFonts w:ascii="Roboto" w:hAnsi="Roboto" w:cs="Roboto"/>
        </w:rPr>
        <w:t>⸻</w:t>
      </w:r>
    </w:p>
    <w:p w14:paraId="2F427229" w14:textId="77777777" w:rsidR="000857A6" w:rsidRDefault="000857A6" w:rsidP="000857A6">
      <w:pPr>
        <w:pStyle w:val="ListingStandard"/>
      </w:pPr>
    </w:p>
    <w:p w14:paraId="23224D03" w14:textId="77777777" w:rsidR="000857A6" w:rsidRDefault="000857A6" w:rsidP="000857A6">
      <w:pPr>
        <w:pStyle w:val="ListingStandard"/>
      </w:pPr>
      <w:r>
        <w:rPr>
          <w:rFonts w:ascii="Apple Color Emoji" w:hAnsi="Apple Color Emoji" w:cs="Apple Color Emoji"/>
        </w:rPr>
        <w:t>🔹</w:t>
      </w:r>
      <w:r>
        <w:t xml:space="preserve"> Schritt 4: Lizenzbedingungen akzeptieren</w:t>
      </w:r>
    </w:p>
    <w:p w14:paraId="75F135D1" w14:textId="77777777" w:rsidR="000857A6" w:rsidRDefault="000857A6" w:rsidP="000857A6">
      <w:pPr>
        <w:pStyle w:val="ListingStandard"/>
      </w:pPr>
      <w:r>
        <w:tab/>
        <w:t>•</w:t>
      </w:r>
      <w:r>
        <w:tab/>
        <w:t>Klicke auf „I Agree“</w:t>
      </w:r>
    </w:p>
    <w:p w14:paraId="41AA88F0" w14:textId="77777777" w:rsidR="000857A6" w:rsidRDefault="000857A6" w:rsidP="000857A6">
      <w:pPr>
        <w:pStyle w:val="ListingStandard"/>
      </w:pPr>
    </w:p>
    <w:p w14:paraId="46543C53" w14:textId="77777777" w:rsidR="000857A6" w:rsidRDefault="000857A6" w:rsidP="000857A6">
      <w:pPr>
        <w:pStyle w:val="ListingStandard"/>
      </w:pPr>
      <w:r>
        <w:rPr>
          <w:rFonts w:ascii="Roboto" w:hAnsi="Roboto" w:cs="Roboto"/>
        </w:rPr>
        <w:t>⸻</w:t>
      </w:r>
    </w:p>
    <w:p w14:paraId="289B0D87" w14:textId="77777777" w:rsidR="000857A6" w:rsidRDefault="000857A6" w:rsidP="000857A6">
      <w:pPr>
        <w:pStyle w:val="ListingStandard"/>
      </w:pPr>
    </w:p>
    <w:p w14:paraId="5F62B18F" w14:textId="77777777" w:rsidR="000857A6" w:rsidRDefault="000857A6" w:rsidP="000857A6">
      <w:pPr>
        <w:pStyle w:val="ListingStandard"/>
      </w:pPr>
      <w:r>
        <w:rPr>
          <w:rFonts w:ascii="Apple Color Emoji" w:hAnsi="Apple Color Emoji" w:cs="Apple Color Emoji"/>
        </w:rPr>
        <w:t>🔹</w:t>
      </w:r>
      <w:r>
        <w:t xml:space="preserve"> Schritt 5: Komponenten auswählen</w:t>
      </w:r>
    </w:p>
    <w:p w14:paraId="684299A8" w14:textId="77777777" w:rsidR="000857A6" w:rsidRDefault="000857A6" w:rsidP="000857A6">
      <w:pPr>
        <w:pStyle w:val="ListingStandard"/>
      </w:pPr>
      <w:r>
        <w:tab/>
        <w:t>•</w:t>
      </w:r>
      <w:r>
        <w:tab/>
        <w:t>Lass alles auf Standard und klicke auf „Next“</w:t>
      </w:r>
    </w:p>
    <w:p w14:paraId="5E0DB2A6" w14:textId="77777777" w:rsidR="000857A6" w:rsidRDefault="000857A6" w:rsidP="000857A6">
      <w:pPr>
        <w:pStyle w:val="ListingStandard"/>
      </w:pPr>
    </w:p>
    <w:p w14:paraId="4E8B645E" w14:textId="77777777" w:rsidR="000857A6" w:rsidRDefault="000857A6" w:rsidP="000857A6">
      <w:pPr>
        <w:pStyle w:val="ListingStandard"/>
      </w:pPr>
      <w:r>
        <w:rPr>
          <w:rFonts w:ascii="Roboto" w:hAnsi="Roboto" w:cs="Roboto"/>
        </w:rPr>
        <w:t>⸻</w:t>
      </w:r>
    </w:p>
    <w:p w14:paraId="549650B9" w14:textId="77777777" w:rsidR="000857A6" w:rsidRDefault="000857A6" w:rsidP="000857A6">
      <w:pPr>
        <w:pStyle w:val="ListingStandard"/>
      </w:pPr>
    </w:p>
    <w:p w14:paraId="25A3BC99" w14:textId="77777777" w:rsidR="000857A6" w:rsidRDefault="000857A6" w:rsidP="000857A6">
      <w:pPr>
        <w:pStyle w:val="ListingStandard"/>
      </w:pPr>
      <w:r>
        <w:rPr>
          <w:rFonts w:ascii="Apple Color Emoji" w:hAnsi="Apple Color Emoji" w:cs="Apple Color Emoji"/>
        </w:rPr>
        <w:t>🔹</w:t>
      </w:r>
      <w:r>
        <w:t xml:space="preserve"> Schritt 6: Installationsort wählen</w:t>
      </w:r>
    </w:p>
    <w:p w14:paraId="158708EF" w14:textId="77777777" w:rsidR="000857A6" w:rsidRDefault="000857A6" w:rsidP="000857A6">
      <w:pPr>
        <w:pStyle w:val="ListingStandard"/>
      </w:pPr>
      <w:r>
        <w:tab/>
        <w:t>•</w:t>
      </w:r>
      <w:r>
        <w:tab/>
        <w:t>Du kannst den vorgeschlagenen Pfad lassen oder ändern</w:t>
      </w:r>
    </w:p>
    <w:p w14:paraId="786E7A02" w14:textId="77777777" w:rsidR="000857A6" w:rsidRDefault="000857A6" w:rsidP="000857A6">
      <w:pPr>
        <w:pStyle w:val="ListingStandard"/>
      </w:pPr>
      <w:r>
        <w:t>z.</w:t>
      </w:r>
      <w:r>
        <w:rPr>
          <w:rFonts w:ascii="Cambria Math" w:hAnsi="Cambria Math" w:cs="Cambria Math"/>
        </w:rPr>
        <w:t> </w:t>
      </w:r>
      <w:r>
        <w:t>B. C:\Program Files\Arduino IDE</w:t>
      </w:r>
    </w:p>
    <w:p w14:paraId="414B9FFA" w14:textId="77777777" w:rsidR="000857A6" w:rsidRDefault="000857A6" w:rsidP="000857A6">
      <w:pPr>
        <w:pStyle w:val="ListingStandard"/>
      </w:pPr>
      <w:r>
        <w:rPr>
          <w:rFonts w:ascii="Segoe UI Symbol" w:hAnsi="Segoe UI Symbol" w:cs="Segoe UI Symbol"/>
        </w:rPr>
        <w:t>➤</w:t>
      </w:r>
      <w:r>
        <w:t xml:space="preserve"> Dann auf „Install“ klicken</w:t>
      </w:r>
    </w:p>
    <w:p w14:paraId="0D452067" w14:textId="77777777" w:rsidR="000857A6" w:rsidRDefault="000857A6" w:rsidP="000857A6">
      <w:pPr>
        <w:pStyle w:val="ListingStandard"/>
      </w:pPr>
    </w:p>
    <w:p w14:paraId="2FF8B615" w14:textId="77777777" w:rsidR="000857A6" w:rsidRDefault="000857A6" w:rsidP="000857A6">
      <w:pPr>
        <w:pStyle w:val="ListingStandard"/>
      </w:pPr>
      <w:r>
        <w:rPr>
          <w:rFonts w:ascii="Roboto" w:hAnsi="Roboto" w:cs="Roboto"/>
        </w:rPr>
        <w:t>⸻</w:t>
      </w:r>
    </w:p>
    <w:p w14:paraId="736E12FA" w14:textId="77777777" w:rsidR="000857A6" w:rsidRDefault="000857A6" w:rsidP="000857A6">
      <w:pPr>
        <w:pStyle w:val="ListingStandard"/>
      </w:pPr>
    </w:p>
    <w:p w14:paraId="60DAE85F" w14:textId="77777777" w:rsidR="000857A6" w:rsidRDefault="000857A6" w:rsidP="000857A6">
      <w:pPr>
        <w:pStyle w:val="ListingStandard"/>
      </w:pPr>
      <w:r>
        <w:rPr>
          <w:rFonts w:ascii="Apple Color Emoji" w:hAnsi="Apple Color Emoji" w:cs="Apple Color Emoji"/>
        </w:rPr>
        <w:t>🔹</w:t>
      </w:r>
      <w:r>
        <w:t xml:space="preserve"> Schritt 7: Treiberinstallation zulassen</w:t>
      </w:r>
    </w:p>
    <w:p w14:paraId="49115F66" w14:textId="77777777" w:rsidR="000857A6" w:rsidRDefault="000857A6" w:rsidP="000857A6">
      <w:pPr>
        <w:pStyle w:val="ListingStandard"/>
      </w:pPr>
      <w:r>
        <w:tab/>
        <w:t>•</w:t>
      </w:r>
      <w:r>
        <w:tab/>
        <w:t>Windows fragt möglicherweise, ob du Treiber installieren möchtest.</w:t>
      </w:r>
    </w:p>
    <w:p w14:paraId="3A85B28F" w14:textId="77777777" w:rsidR="000857A6" w:rsidRDefault="000857A6" w:rsidP="000857A6">
      <w:pPr>
        <w:pStyle w:val="ListingStandard"/>
      </w:pPr>
      <w:r>
        <w:rPr>
          <w:rFonts w:ascii="Segoe UI Symbol" w:hAnsi="Segoe UI Symbol" w:cs="Segoe UI Symbol"/>
        </w:rPr>
        <w:t>➤</w:t>
      </w:r>
      <w:r>
        <w:t xml:space="preserve"> Klicke auf „Installieren“ (mehrfach, wenn nötig)</w:t>
      </w:r>
    </w:p>
    <w:p w14:paraId="361FDE02" w14:textId="77777777" w:rsidR="000857A6" w:rsidRDefault="000857A6" w:rsidP="000857A6">
      <w:pPr>
        <w:pStyle w:val="ListingStandard"/>
      </w:pPr>
    </w:p>
    <w:p w14:paraId="7F94C631" w14:textId="77777777" w:rsidR="000857A6" w:rsidRDefault="000857A6" w:rsidP="000857A6">
      <w:pPr>
        <w:pStyle w:val="ListingStandard"/>
      </w:pPr>
      <w:r>
        <w:rPr>
          <w:rFonts w:ascii="Roboto" w:hAnsi="Roboto" w:cs="Roboto"/>
        </w:rPr>
        <w:lastRenderedPageBreak/>
        <w:t>⸻</w:t>
      </w:r>
    </w:p>
    <w:p w14:paraId="09845358" w14:textId="77777777" w:rsidR="000857A6" w:rsidRDefault="000857A6" w:rsidP="000857A6">
      <w:pPr>
        <w:pStyle w:val="ListingStandard"/>
      </w:pPr>
    </w:p>
    <w:p w14:paraId="347E0F17" w14:textId="77777777" w:rsidR="000857A6" w:rsidRDefault="000857A6" w:rsidP="000857A6">
      <w:pPr>
        <w:pStyle w:val="ListingStandard"/>
      </w:pPr>
      <w:r>
        <w:rPr>
          <w:rFonts w:ascii="Apple Color Emoji" w:hAnsi="Apple Color Emoji" w:cs="Apple Color Emoji"/>
        </w:rPr>
        <w:t>🔹</w:t>
      </w:r>
      <w:r>
        <w:t xml:space="preserve"> Schritt 8: Installation abschließen</w:t>
      </w:r>
    </w:p>
    <w:p w14:paraId="6315C111" w14:textId="77777777" w:rsidR="000857A6" w:rsidRDefault="000857A6" w:rsidP="000857A6">
      <w:pPr>
        <w:pStyle w:val="ListingStandard"/>
      </w:pPr>
      <w:r>
        <w:tab/>
        <w:t>•</w:t>
      </w:r>
      <w:r>
        <w:tab/>
        <w:t>Nach Abschluss:</w:t>
      </w:r>
    </w:p>
    <w:p w14:paraId="549C8F9A" w14:textId="77777777" w:rsidR="000857A6" w:rsidRDefault="000857A6" w:rsidP="000857A6">
      <w:pPr>
        <w:pStyle w:val="ListingStandard"/>
      </w:pPr>
      <w:r>
        <w:rPr>
          <w:rFonts w:ascii="Segoe UI Symbol" w:hAnsi="Segoe UI Symbol" w:cs="Segoe UI Symbol"/>
        </w:rPr>
        <w:t>➤</w:t>
      </w:r>
      <w:r>
        <w:t xml:space="preserve"> Klicke auf „Finish“</w:t>
      </w:r>
    </w:p>
    <w:p w14:paraId="153DEC67" w14:textId="77777777" w:rsidR="000857A6" w:rsidRDefault="000857A6" w:rsidP="000857A6">
      <w:pPr>
        <w:pStyle w:val="ListingStandard"/>
      </w:pPr>
      <w:r>
        <w:rPr>
          <w:rFonts w:ascii="Segoe UI Symbol" w:hAnsi="Segoe UI Symbol" w:cs="Segoe UI Symbol"/>
        </w:rPr>
        <w:t>➤</w:t>
      </w:r>
      <w:r>
        <w:t xml:space="preserve"> Die IDE kann automatisch starten (wenn du das Häkchen lässt)</w:t>
      </w:r>
    </w:p>
    <w:p w14:paraId="03A2DCA6" w14:textId="77777777" w:rsidR="000857A6" w:rsidRDefault="000857A6" w:rsidP="000857A6">
      <w:pPr>
        <w:pStyle w:val="ListingStandard"/>
      </w:pPr>
    </w:p>
    <w:p w14:paraId="19F78CBF" w14:textId="77777777" w:rsidR="000857A6" w:rsidRDefault="000857A6" w:rsidP="000857A6">
      <w:pPr>
        <w:pStyle w:val="ListingStandard"/>
      </w:pPr>
      <w:r>
        <w:rPr>
          <w:rFonts w:ascii="Roboto" w:hAnsi="Roboto" w:cs="Roboto"/>
        </w:rPr>
        <w:t>⸻</w:t>
      </w:r>
    </w:p>
    <w:p w14:paraId="48DF36F4" w14:textId="77777777" w:rsidR="000857A6" w:rsidRDefault="000857A6" w:rsidP="000857A6">
      <w:pPr>
        <w:pStyle w:val="ListingStandard"/>
      </w:pPr>
    </w:p>
    <w:p w14:paraId="364C17FE" w14:textId="77777777" w:rsidR="000857A6" w:rsidRDefault="000857A6" w:rsidP="000857A6">
      <w:pPr>
        <w:pStyle w:val="ListingStandard"/>
      </w:pPr>
      <w:r>
        <w:rPr>
          <w:rFonts w:ascii="Apple Color Emoji" w:hAnsi="Apple Color Emoji" w:cs="Apple Color Emoji"/>
        </w:rPr>
        <w:t>🔹</w:t>
      </w:r>
      <w:r>
        <w:t xml:space="preserve"> Schritt 9: Erstes Setup in der IDE</w:t>
      </w:r>
    </w:p>
    <w:p w14:paraId="20412D96" w14:textId="77777777" w:rsidR="000857A6" w:rsidRDefault="000857A6" w:rsidP="000857A6">
      <w:pPr>
        <w:pStyle w:val="ListingStandard"/>
      </w:pPr>
      <w:r>
        <w:tab/>
        <w:t>1.</w:t>
      </w:r>
      <w:r>
        <w:tab/>
        <w:t>Board anschließen (z.</w:t>
      </w:r>
      <w:r>
        <w:rPr>
          <w:rFonts w:ascii="Cambria Math" w:hAnsi="Cambria Math" w:cs="Cambria Math"/>
        </w:rPr>
        <w:t> </w:t>
      </w:r>
      <w:r>
        <w:t>B. Arduino Uno per USB)</w:t>
      </w:r>
    </w:p>
    <w:p w14:paraId="7F7EA3D0" w14:textId="77777777" w:rsidR="000857A6" w:rsidRDefault="000857A6" w:rsidP="000857A6">
      <w:pPr>
        <w:pStyle w:val="ListingStandard"/>
      </w:pPr>
      <w:r>
        <w:tab/>
        <w:t>2.</w:t>
      </w:r>
      <w:r>
        <w:tab/>
        <w:t>In der IDE:</w:t>
      </w:r>
    </w:p>
    <w:p w14:paraId="385F57FA" w14:textId="77777777" w:rsidR="000857A6" w:rsidRDefault="000857A6" w:rsidP="000857A6">
      <w:pPr>
        <w:pStyle w:val="ListingStandard"/>
      </w:pPr>
      <w:r>
        <w:tab/>
        <w:t>•</w:t>
      </w:r>
      <w:r>
        <w:tab/>
        <w:t>Gehe zu „Tools → Board → Arduino AVR Boards → Arduino Uno“</w:t>
      </w:r>
    </w:p>
    <w:p w14:paraId="3CBEDD93" w14:textId="77777777" w:rsidR="000857A6" w:rsidRDefault="000857A6" w:rsidP="000857A6">
      <w:pPr>
        <w:pStyle w:val="ListingStandard"/>
      </w:pPr>
      <w:r>
        <w:tab/>
        <w:t>•</w:t>
      </w:r>
      <w:r>
        <w:tab/>
        <w:t>Gehe zu „Tools → Port“ und wähle z.</w:t>
      </w:r>
      <w:r>
        <w:rPr>
          <w:rFonts w:ascii="Cambria Math" w:hAnsi="Cambria Math" w:cs="Cambria Math"/>
        </w:rPr>
        <w:t> </w:t>
      </w:r>
      <w:r>
        <w:t>B. COM3 (der passende Port)</w:t>
      </w:r>
    </w:p>
    <w:p w14:paraId="01471C62" w14:textId="77777777" w:rsidR="000857A6" w:rsidRDefault="000857A6" w:rsidP="000857A6">
      <w:pPr>
        <w:pStyle w:val="ListingStandard"/>
      </w:pPr>
      <w:r>
        <w:tab/>
        <w:t>3.</w:t>
      </w:r>
      <w:r>
        <w:tab/>
        <w:t>Öffne Beispielsketch:</w:t>
      </w:r>
    </w:p>
    <w:p w14:paraId="2018961F" w14:textId="77777777" w:rsidR="000857A6" w:rsidRDefault="000857A6" w:rsidP="000857A6">
      <w:pPr>
        <w:pStyle w:val="ListingStandard"/>
      </w:pPr>
      <w:r>
        <w:t>File → Examples → 01.Basics → Blink</w:t>
      </w:r>
    </w:p>
    <w:p w14:paraId="6A43F7C8" w14:textId="77777777" w:rsidR="000857A6" w:rsidRDefault="000857A6" w:rsidP="000857A6">
      <w:pPr>
        <w:pStyle w:val="ListingStandard"/>
      </w:pPr>
      <w:r>
        <w:tab/>
        <w:t>4.</w:t>
      </w:r>
      <w:r>
        <w:tab/>
        <w:t>Klicke auf „Upload“ (Pfeil oben links)</w:t>
      </w:r>
    </w:p>
    <w:p w14:paraId="4C8594CD" w14:textId="77777777" w:rsidR="000857A6" w:rsidRDefault="000857A6" w:rsidP="000857A6">
      <w:pPr>
        <w:pStyle w:val="ListingStandard"/>
      </w:pPr>
    </w:p>
    <w:p w14:paraId="3BAA563D" w14:textId="77777777" w:rsidR="000857A6" w:rsidRDefault="000857A6" w:rsidP="000857A6">
      <w:pPr>
        <w:pStyle w:val="ListingStandard"/>
      </w:pPr>
      <w:r>
        <w:rPr>
          <w:rFonts w:ascii="Roboto" w:hAnsi="Roboto" w:cs="Roboto"/>
        </w:rPr>
        <w:t>⸻</w:t>
      </w:r>
    </w:p>
    <w:p w14:paraId="10BB2CDE" w14:textId="77777777" w:rsidR="000857A6" w:rsidRDefault="000857A6" w:rsidP="000857A6">
      <w:pPr>
        <w:pStyle w:val="ListingStandard"/>
      </w:pPr>
    </w:p>
    <w:p w14:paraId="77B4F7CB" w14:textId="77777777" w:rsidR="000857A6" w:rsidRDefault="000857A6" w:rsidP="000857A6">
      <w:pPr>
        <w:pStyle w:val="ListingStandard"/>
      </w:pPr>
      <w:r>
        <w:rPr>
          <w:rFonts w:ascii="Apple Color Emoji" w:hAnsi="Apple Color Emoji" w:cs="Apple Color Emoji"/>
        </w:rPr>
        <w:t>✅</w:t>
      </w:r>
      <w:r>
        <w:t xml:space="preserve"> Fertig!</w:t>
      </w:r>
    </w:p>
    <w:p w14:paraId="74931AF5" w14:textId="77777777" w:rsidR="000857A6" w:rsidRDefault="000857A6" w:rsidP="000857A6">
      <w:pPr>
        <w:pStyle w:val="ListingStandard"/>
      </w:pPr>
    </w:p>
    <w:p w14:paraId="4A7E1EB7" w14:textId="77777777" w:rsidR="000857A6" w:rsidRDefault="000857A6" w:rsidP="000857A6">
      <w:pPr>
        <w:pStyle w:val="ListingStandard"/>
      </w:pPr>
      <w:r>
        <w:t xml:space="preserve">Wenn alles funktioniert, sollte die LED auf deinem Arduino anfangen zu blinken </w:t>
      </w:r>
      <w:r>
        <w:rPr>
          <w:rFonts w:ascii="Apple Color Emoji" w:hAnsi="Apple Color Emoji" w:cs="Apple Color Emoji"/>
        </w:rPr>
        <w:t>✨</w:t>
      </w:r>
    </w:p>
    <w:p w14:paraId="636D3A1B" w14:textId="77777777" w:rsidR="000857A6" w:rsidRDefault="000857A6" w:rsidP="000857A6">
      <w:pPr>
        <w:pStyle w:val="ListingStandard"/>
      </w:pPr>
    </w:p>
    <w:p w14:paraId="705AFFAA" w14:textId="77777777" w:rsidR="000857A6" w:rsidRDefault="000857A6" w:rsidP="000857A6">
      <w:pPr>
        <w:pStyle w:val="ListingStandard"/>
      </w:pPr>
      <w:r>
        <w:rPr>
          <w:rFonts w:ascii="Roboto" w:hAnsi="Roboto" w:cs="Roboto"/>
        </w:rPr>
        <w:t>⸻</w:t>
      </w:r>
    </w:p>
    <w:p w14:paraId="6E0EFF23" w14:textId="77777777" w:rsidR="000857A6" w:rsidRDefault="000857A6" w:rsidP="000857A6">
      <w:pPr>
        <w:pStyle w:val="ListingStandard"/>
      </w:pPr>
    </w:p>
    <w:p w14:paraId="72BCBC9D" w14:textId="505ECE96" w:rsidR="000857A6" w:rsidRDefault="000857A6" w:rsidP="000857A6">
      <w:pPr>
        <w:pStyle w:val="ListingStandard"/>
      </w:pPr>
      <w:r>
        <w:t>Möchtest du zusätzlich eine PDF-Version dieser Anleitung mit Bildern, die du offline verwenden kannst?</w:t>
      </w:r>
    </w:p>
    <w:p w14:paraId="7F7F9576" w14:textId="77777777" w:rsidR="000857A6" w:rsidRDefault="000857A6" w:rsidP="000857A6">
      <w:pPr>
        <w:pStyle w:val="ListingStandard"/>
      </w:pPr>
    </w:p>
    <w:p w14:paraId="7AC38FA0" w14:textId="77777777" w:rsidR="000857A6" w:rsidRDefault="000857A6" w:rsidP="000857A6">
      <w:pPr>
        <w:pStyle w:val="ListingStandard"/>
      </w:pPr>
    </w:p>
    <w:p w14:paraId="7F35A639" w14:textId="1A5B9F2D" w:rsidR="002D21B8" w:rsidRPr="002D21B8" w:rsidRDefault="002D21B8" w:rsidP="000857A6">
      <w:pPr>
        <w:pStyle w:val="ListingStandard"/>
        <w:rPr>
          <w:rStyle w:val="ListingZeichenFett"/>
        </w:rPr>
      </w:pPr>
      <w:r w:rsidRPr="002D21B8">
        <w:rPr>
          <w:rStyle w:val="ListingZeichenFett"/>
        </w:rPr>
        <w:t>Ich habe hier ein Funduino Cube Board mit einem Arduino Nano Controller. Auf dem Board befindet sich eine rote LED, die über eine Leiterbahn mit dem Controller verbunden ist. Mein Ziel: Ich möchte, dass die LED nach dem Start des Programms für 2 Sekunden leuchtet, dann für 2 Sekunden aus ist, dann wieder für 2 Sekunden leuchtet usw. Wie muss ich bei der Programmierung vorgehen? Ich habe die Arduino IDE auf meinem PC installiert.</w:t>
      </w:r>
    </w:p>
    <w:p w14:paraId="4C32AA5E" w14:textId="77777777" w:rsidR="002D21B8" w:rsidRDefault="002D21B8" w:rsidP="000857A6">
      <w:pPr>
        <w:pStyle w:val="ListingStandard"/>
      </w:pPr>
    </w:p>
    <w:p w14:paraId="6B0A28B7" w14:textId="77777777" w:rsidR="001B52B7" w:rsidRDefault="001B52B7" w:rsidP="001B52B7">
      <w:pPr>
        <w:pStyle w:val="ListingStandard"/>
      </w:pPr>
      <w:r>
        <w:lastRenderedPageBreak/>
        <w:t>Perfekt! Du hast bereits die wichtigsten Voraussetzungen erfüllt: ein Funduino Cube Board mit einem Arduino Nano und die Arduino IDE auf deinem PC.</w:t>
      </w:r>
    </w:p>
    <w:p w14:paraId="7FC8F6C7" w14:textId="77777777" w:rsidR="001B52B7" w:rsidRDefault="001B52B7" w:rsidP="001B52B7">
      <w:pPr>
        <w:pStyle w:val="ListingStandard"/>
      </w:pPr>
    </w:p>
    <w:p w14:paraId="5BB02BB3" w14:textId="77777777" w:rsidR="001B52B7" w:rsidRDefault="001B52B7" w:rsidP="001B52B7">
      <w:pPr>
        <w:pStyle w:val="ListingStandard"/>
      </w:pPr>
      <w:r>
        <w:t>Dein Ziel – eine LED im 2-Sekunden-Takt an und aus – ist ein klassisches Einsteigerprojekt für die Arduino-Plattform. Hier zeige ich dir Schritt für Schritt, wie du das machen kannst.</w:t>
      </w:r>
    </w:p>
    <w:p w14:paraId="1089522A" w14:textId="77777777" w:rsidR="001B52B7" w:rsidRDefault="001B52B7" w:rsidP="001B52B7">
      <w:pPr>
        <w:pStyle w:val="ListingStandard"/>
      </w:pPr>
    </w:p>
    <w:p w14:paraId="7F21CA74" w14:textId="77777777" w:rsidR="001B52B7" w:rsidRDefault="001B52B7" w:rsidP="001B52B7">
      <w:pPr>
        <w:pStyle w:val="ListingStandard"/>
      </w:pPr>
      <w:r>
        <w:rPr>
          <w:rFonts w:ascii="Roboto" w:hAnsi="Roboto" w:cs="Roboto"/>
        </w:rPr>
        <w:t>⸻</w:t>
      </w:r>
    </w:p>
    <w:p w14:paraId="4E60C2FE" w14:textId="77777777" w:rsidR="001B52B7" w:rsidRDefault="001B52B7" w:rsidP="001B52B7">
      <w:pPr>
        <w:pStyle w:val="ListingStandard"/>
      </w:pPr>
    </w:p>
    <w:p w14:paraId="7125780A" w14:textId="77777777" w:rsidR="001B52B7" w:rsidRDefault="001B52B7" w:rsidP="001B52B7">
      <w:pPr>
        <w:pStyle w:val="ListingStandard"/>
      </w:pPr>
      <w:r>
        <w:rPr>
          <w:rFonts w:ascii="Apple Color Emoji" w:hAnsi="Apple Color Emoji" w:cs="Apple Color Emoji"/>
        </w:rPr>
        <w:t>🔧</w:t>
      </w:r>
      <w:r>
        <w:t xml:space="preserve"> Schritt-für-Schritt-Anleitung</w:t>
      </w:r>
    </w:p>
    <w:p w14:paraId="457B1BCE" w14:textId="77777777" w:rsidR="001B52B7" w:rsidRDefault="001B52B7" w:rsidP="001B52B7">
      <w:pPr>
        <w:pStyle w:val="ListingStandard"/>
      </w:pPr>
    </w:p>
    <w:p w14:paraId="1EE69790" w14:textId="77777777" w:rsidR="001B52B7" w:rsidRDefault="001B52B7" w:rsidP="001B52B7">
      <w:pPr>
        <w:pStyle w:val="ListingStandard"/>
      </w:pPr>
      <w:r>
        <w:t>1. Ermitteln des LED-Pins</w:t>
      </w:r>
    </w:p>
    <w:p w14:paraId="0F512E1B" w14:textId="77777777" w:rsidR="001B52B7" w:rsidRDefault="001B52B7" w:rsidP="001B52B7">
      <w:pPr>
        <w:pStyle w:val="ListingStandard"/>
      </w:pPr>
    </w:p>
    <w:p w14:paraId="38627D87" w14:textId="77777777" w:rsidR="001B52B7" w:rsidRDefault="001B52B7" w:rsidP="001B52B7">
      <w:pPr>
        <w:pStyle w:val="ListingStandard"/>
      </w:pPr>
      <w:r>
        <w:t>Auf dem Funduino Cube Board ist die rote LED meist mit einem digitalen Pin des Arduino Nano verbunden – häufig Pin 13, aber das kann variieren. Du kannst das testen oder im Schaltplan des Boards nachsehen.</w:t>
      </w:r>
    </w:p>
    <w:p w14:paraId="357674F7" w14:textId="77777777" w:rsidR="001B52B7" w:rsidRDefault="001B52B7" w:rsidP="001B52B7">
      <w:pPr>
        <w:pStyle w:val="ListingStandard"/>
      </w:pPr>
    </w:p>
    <w:p w14:paraId="1C72082A" w14:textId="77777777" w:rsidR="001B52B7" w:rsidRDefault="001B52B7" w:rsidP="001B52B7">
      <w:pPr>
        <w:pStyle w:val="ListingStandard"/>
      </w:pPr>
      <w:r>
        <w:rPr>
          <w:rFonts w:ascii="Apple Color Emoji" w:hAnsi="Apple Color Emoji" w:cs="Apple Color Emoji"/>
        </w:rPr>
        <w:t>➡️</w:t>
      </w:r>
      <w:r>
        <w:t xml:space="preserve"> Wenn du dir nicht sicher bist, starte erstmal mit Pin 13, da dieser auch direkt auf dem Arduino Nano eine eingebaute LED hat. Wenn die LED auf dem Cube Board dort nicht reagiert, musst du ggf. den richtigen Pin suchen (ich helfe dir gern dabei, wenn du ein Foto oder eine genaue Pinbelegung hast).</w:t>
      </w:r>
    </w:p>
    <w:p w14:paraId="5DB00454" w14:textId="77777777" w:rsidR="001B52B7" w:rsidRDefault="001B52B7" w:rsidP="001B52B7">
      <w:pPr>
        <w:pStyle w:val="ListingStandard"/>
      </w:pPr>
    </w:p>
    <w:p w14:paraId="44A2F8E3" w14:textId="77777777" w:rsidR="001B52B7" w:rsidRDefault="001B52B7" w:rsidP="001B52B7">
      <w:pPr>
        <w:pStyle w:val="ListingStandard"/>
      </w:pPr>
      <w:r>
        <w:rPr>
          <w:rFonts w:ascii="Roboto" w:hAnsi="Roboto" w:cs="Roboto"/>
        </w:rPr>
        <w:t>⸻</w:t>
      </w:r>
    </w:p>
    <w:p w14:paraId="3B32E54C" w14:textId="77777777" w:rsidR="001B52B7" w:rsidRDefault="001B52B7" w:rsidP="001B52B7">
      <w:pPr>
        <w:pStyle w:val="ListingStandard"/>
      </w:pPr>
    </w:p>
    <w:p w14:paraId="2A935D5E" w14:textId="77777777" w:rsidR="001B52B7" w:rsidRDefault="001B52B7" w:rsidP="001B52B7">
      <w:pPr>
        <w:pStyle w:val="ListingStandard"/>
      </w:pPr>
      <w:r>
        <w:t>2. Ein einfaches Blink-Programm</w:t>
      </w:r>
    </w:p>
    <w:p w14:paraId="7271A0EF" w14:textId="77777777" w:rsidR="001B52B7" w:rsidRDefault="001B52B7" w:rsidP="001B52B7">
      <w:pPr>
        <w:pStyle w:val="ListingStandard"/>
      </w:pPr>
    </w:p>
    <w:p w14:paraId="0C37DD19" w14:textId="77777777" w:rsidR="001B52B7" w:rsidRDefault="001B52B7" w:rsidP="001B52B7">
      <w:pPr>
        <w:pStyle w:val="ListingStandard"/>
      </w:pPr>
      <w:r>
        <w:t>Starte die Arduino IDE und schreibe folgenden Code:</w:t>
      </w:r>
    </w:p>
    <w:p w14:paraId="5629CDB0" w14:textId="77777777" w:rsidR="001B52B7" w:rsidRDefault="001B52B7" w:rsidP="001B52B7">
      <w:pPr>
        <w:pStyle w:val="ListingStandard"/>
      </w:pPr>
    </w:p>
    <w:p w14:paraId="1CC4CF54" w14:textId="77777777" w:rsidR="001B52B7" w:rsidRDefault="001B52B7" w:rsidP="001B52B7">
      <w:pPr>
        <w:pStyle w:val="ListingStandard"/>
      </w:pPr>
      <w:r>
        <w:t>// Pin, an dem die LED angeschlossen ist</w:t>
      </w:r>
    </w:p>
    <w:p w14:paraId="45527CB1" w14:textId="77777777" w:rsidR="001B52B7" w:rsidRDefault="001B52B7" w:rsidP="001B52B7">
      <w:pPr>
        <w:pStyle w:val="ListingStandard"/>
      </w:pPr>
      <w:r>
        <w:t>const int ledPin = 13;</w:t>
      </w:r>
    </w:p>
    <w:p w14:paraId="08866E77" w14:textId="77777777" w:rsidR="001B52B7" w:rsidRDefault="001B52B7" w:rsidP="001B52B7">
      <w:pPr>
        <w:pStyle w:val="ListingStandard"/>
      </w:pPr>
    </w:p>
    <w:p w14:paraId="28488EBE" w14:textId="77777777" w:rsidR="001B52B7" w:rsidRDefault="001B52B7" w:rsidP="001B52B7">
      <w:pPr>
        <w:pStyle w:val="ListingStandard"/>
      </w:pPr>
      <w:r>
        <w:t>void setup() {</w:t>
      </w:r>
    </w:p>
    <w:p w14:paraId="0298DBC1" w14:textId="77777777" w:rsidR="001B52B7" w:rsidRDefault="001B52B7" w:rsidP="001B52B7">
      <w:pPr>
        <w:pStyle w:val="ListingStandard"/>
      </w:pPr>
      <w:r>
        <w:t xml:space="preserve">  pinMode(ledPin, OUTPUT); // Setzt den LED-Pin als Ausgang</w:t>
      </w:r>
    </w:p>
    <w:p w14:paraId="3D332E97" w14:textId="77777777" w:rsidR="001B52B7" w:rsidRDefault="001B52B7" w:rsidP="001B52B7">
      <w:pPr>
        <w:pStyle w:val="ListingStandard"/>
      </w:pPr>
      <w:r>
        <w:t>}</w:t>
      </w:r>
    </w:p>
    <w:p w14:paraId="6F8F2887" w14:textId="77777777" w:rsidR="001B52B7" w:rsidRDefault="001B52B7" w:rsidP="001B52B7">
      <w:pPr>
        <w:pStyle w:val="ListingStandard"/>
      </w:pPr>
    </w:p>
    <w:p w14:paraId="6212B36F" w14:textId="77777777" w:rsidR="001B52B7" w:rsidRDefault="001B52B7" w:rsidP="001B52B7">
      <w:pPr>
        <w:pStyle w:val="ListingStandard"/>
      </w:pPr>
      <w:r>
        <w:t>void loop() {</w:t>
      </w:r>
    </w:p>
    <w:p w14:paraId="027A94DA" w14:textId="77777777" w:rsidR="001B52B7" w:rsidRDefault="001B52B7" w:rsidP="001B52B7">
      <w:pPr>
        <w:pStyle w:val="ListingStandard"/>
      </w:pPr>
      <w:r>
        <w:t xml:space="preserve">  digitalWrite(ledPin, HIGH); // LED an</w:t>
      </w:r>
    </w:p>
    <w:p w14:paraId="33AD1569" w14:textId="77777777" w:rsidR="001B52B7" w:rsidRDefault="001B52B7" w:rsidP="001B52B7">
      <w:pPr>
        <w:pStyle w:val="ListingStandard"/>
      </w:pPr>
      <w:r>
        <w:t xml:space="preserve">  delay(2000);                // 2 Sekunden warten</w:t>
      </w:r>
    </w:p>
    <w:p w14:paraId="121B290D" w14:textId="77777777" w:rsidR="001B52B7" w:rsidRDefault="001B52B7" w:rsidP="001B52B7">
      <w:pPr>
        <w:pStyle w:val="ListingStandard"/>
      </w:pPr>
      <w:r>
        <w:lastRenderedPageBreak/>
        <w:t xml:space="preserve">  digitalWrite(ledPin, LOW);  // LED aus</w:t>
      </w:r>
    </w:p>
    <w:p w14:paraId="3702A247" w14:textId="77777777" w:rsidR="001B52B7" w:rsidRDefault="001B52B7" w:rsidP="001B52B7">
      <w:pPr>
        <w:pStyle w:val="ListingStandard"/>
      </w:pPr>
      <w:r>
        <w:t xml:space="preserve">  delay(2000);                // 2 Sekunden warten</w:t>
      </w:r>
    </w:p>
    <w:p w14:paraId="7B184D5D" w14:textId="77777777" w:rsidR="001B52B7" w:rsidRDefault="001B52B7" w:rsidP="001B52B7">
      <w:pPr>
        <w:pStyle w:val="ListingStandard"/>
      </w:pPr>
      <w:r>
        <w:t>}</w:t>
      </w:r>
    </w:p>
    <w:p w14:paraId="6E5CE53D" w14:textId="77777777" w:rsidR="001B52B7" w:rsidRDefault="001B52B7" w:rsidP="001B52B7">
      <w:pPr>
        <w:pStyle w:val="ListingStandard"/>
      </w:pPr>
    </w:p>
    <w:p w14:paraId="7CD34A1F" w14:textId="77777777" w:rsidR="001B52B7" w:rsidRDefault="001B52B7" w:rsidP="001B52B7">
      <w:pPr>
        <w:pStyle w:val="ListingStandard"/>
      </w:pPr>
    </w:p>
    <w:p w14:paraId="50CF75EE" w14:textId="77777777" w:rsidR="001B52B7" w:rsidRDefault="001B52B7" w:rsidP="001B52B7">
      <w:pPr>
        <w:pStyle w:val="ListingStandard"/>
      </w:pPr>
      <w:r>
        <w:rPr>
          <w:rFonts w:ascii="Roboto" w:hAnsi="Roboto" w:cs="Roboto"/>
        </w:rPr>
        <w:t>⸻</w:t>
      </w:r>
    </w:p>
    <w:p w14:paraId="41EC103D" w14:textId="77777777" w:rsidR="001B52B7" w:rsidRDefault="001B52B7" w:rsidP="001B52B7">
      <w:pPr>
        <w:pStyle w:val="ListingStandard"/>
      </w:pPr>
    </w:p>
    <w:p w14:paraId="1837D9C4" w14:textId="77777777" w:rsidR="001B52B7" w:rsidRDefault="001B52B7" w:rsidP="001B52B7">
      <w:pPr>
        <w:pStyle w:val="ListingStandard"/>
      </w:pPr>
      <w:r>
        <w:t>3. Hochladen auf den Arduino Nano</w:t>
      </w:r>
    </w:p>
    <w:p w14:paraId="31A9F35E" w14:textId="77777777" w:rsidR="001B52B7" w:rsidRDefault="001B52B7" w:rsidP="001B52B7">
      <w:pPr>
        <w:pStyle w:val="ListingStandard"/>
      </w:pPr>
      <w:r>
        <w:tab/>
        <w:t>1.</w:t>
      </w:r>
      <w:r>
        <w:tab/>
        <w:t>Schließe das Funduino Board per USB an deinen PC an.</w:t>
      </w:r>
    </w:p>
    <w:p w14:paraId="5FEA3BB5" w14:textId="77777777" w:rsidR="001B52B7" w:rsidRDefault="001B52B7" w:rsidP="001B52B7">
      <w:pPr>
        <w:pStyle w:val="ListingStandard"/>
      </w:pPr>
      <w:r>
        <w:tab/>
        <w:t>2.</w:t>
      </w:r>
      <w:r>
        <w:tab/>
        <w:t>Wähle in der Arduino IDE unter Werkzeuge &gt; Board: „Arduino Nano“.</w:t>
      </w:r>
    </w:p>
    <w:p w14:paraId="3801716F" w14:textId="77777777" w:rsidR="001B52B7" w:rsidRDefault="001B52B7" w:rsidP="001B52B7">
      <w:pPr>
        <w:pStyle w:val="ListingStandard"/>
      </w:pPr>
      <w:r>
        <w:tab/>
        <w:t>3.</w:t>
      </w:r>
      <w:r>
        <w:tab/>
        <w:t>Wähle den richtigen Prozessor (meist „ATmega328P“ oder „ATmega328P (Old Bootloader)“ – teste beide, falls der Upload scheitert).</w:t>
      </w:r>
    </w:p>
    <w:p w14:paraId="2A6991A2" w14:textId="77777777" w:rsidR="001B52B7" w:rsidRDefault="001B52B7" w:rsidP="001B52B7">
      <w:pPr>
        <w:pStyle w:val="ListingStandard"/>
      </w:pPr>
      <w:r>
        <w:tab/>
        <w:t>4.</w:t>
      </w:r>
      <w:r>
        <w:tab/>
        <w:t>Unter Werkzeuge &gt; Port wählst du den COM-Port deines Nano.</w:t>
      </w:r>
    </w:p>
    <w:p w14:paraId="2F04B351" w14:textId="77777777" w:rsidR="001B52B7" w:rsidRDefault="001B52B7" w:rsidP="001B52B7">
      <w:pPr>
        <w:pStyle w:val="ListingStandard"/>
      </w:pPr>
      <w:r>
        <w:tab/>
        <w:t>5.</w:t>
      </w:r>
      <w:r>
        <w:tab/>
        <w:t>Klicke auf Upload (Pfeil nach rechts).</w:t>
      </w:r>
    </w:p>
    <w:p w14:paraId="625FFE7E" w14:textId="77777777" w:rsidR="001B52B7" w:rsidRDefault="001B52B7" w:rsidP="001B52B7">
      <w:pPr>
        <w:pStyle w:val="ListingStandard"/>
      </w:pPr>
    </w:p>
    <w:p w14:paraId="17B32056" w14:textId="77777777" w:rsidR="001B52B7" w:rsidRDefault="001B52B7" w:rsidP="001B52B7">
      <w:pPr>
        <w:pStyle w:val="ListingStandard"/>
      </w:pPr>
      <w:r>
        <w:t>Wenn alles korrekt ist, sollte die LED jetzt im 2-Sekunden-Takt blinken.</w:t>
      </w:r>
    </w:p>
    <w:p w14:paraId="4DEC40AF" w14:textId="77777777" w:rsidR="001B52B7" w:rsidRDefault="001B52B7" w:rsidP="001B52B7">
      <w:pPr>
        <w:pStyle w:val="ListingStandard"/>
      </w:pPr>
    </w:p>
    <w:p w14:paraId="7B7A5150" w14:textId="77777777" w:rsidR="001B52B7" w:rsidRDefault="001B52B7" w:rsidP="001B52B7">
      <w:pPr>
        <w:pStyle w:val="ListingStandard"/>
      </w:pPr>
      <w:r>
        <w:rPr>
          <w:rFonts w:ascii="Roboto" w:hAnsi="Roboto" w:cs="Roboto"/>
        </w:rPr>
        <w:t>⸻</w:t>
      </w:r>
    </w:p>
    <w:p w14:paraId="1E8E5ECE" w14:textId="77777777" w:rsidR="001B52B7" w:rsidRDefault="001B52B7" w:rsidP="001B52B7">
      <w:pPr>
        <w:pStyle w:val="ListingStandard"/>
      </w:pPr>
    </w:p>
    <w:p w14:paraId="56D7B829" w14:textId="77777777" w:rsidR="001B52B7" w:rsidRDefault="001B52B7" w:rsidP="001B52B7">
      <w:pPr>
        <w:pStyle w:val="ListingStandard"/>
      </w:pPr>
      <w:r>
        <w:rPr>
          <w:rFonts w:ascii="Apple Color Emoji" w:hAnsi="Apple Color Emoji" w:cs="Apple Color Emoji"/>
        </w:rPr>
        <w:t>✅</w:t>
      </w:r>
      <w:r>
        <w:t xml:space="preserve"> Fehlerbehebung</w:t>
      </w:r>
    </w:p>
    <w:p w14:paraId="2CC0E6FF" w14:textId="77777777" w:rsidR="001B52B7" w:rsidRDefault="001B52B7" w:rsidP="001B52B7">
      <w:pPr>
        <w:pStyle w:val="ListingStandard"/>
      </w:pPr>
      <w:r>
        <w:tab/>
        <w:t>•</w:t>
      </w:r>
      <w:r>
        <w:tab/>
        <w:t>LED leuchtet nicht?:</w:t>
      </w:r>
    </w:p>
    <w:p w14:paraId="7F6A7FE7" w14:textId="77777777" w:rsidR="001B52B7" w:rsidRDefault="001B52B7" w:rsidP="001B52B7">
      <w:pPr>
        <w:pStyle w:val="ListingStandard"/>
      </w:pPr>
      <w:r>
        <w:tab/>
        <w:t>•</w:t>
      </w:r>
      <w:r>
        <w:tab/>
        <w:t>Probiere einen anderen Pin (z.</w:t>
      </w:r>
      <w:r>
        <w:rPr>
          <w:rFonts w:ascii="Cambria Math" w:hAnsi="Cambria Math" w:cs="Cambria Math"/>
        </w:rPr>
        <w:t> </w:t>
      </w:r>
      <w:r>
        <w:t>B. 12, 8, …) und passe ledPin im Code an.</w:t>
      </w:r>
    </w:p>
    <w:p w14:paraId="33B9B4C2" w14:textId="77777777" w:rsidR="001B52B7" w:rsidRDefault="001B52B7" w:rsidP="001B52B7">
      <w:pPr>
        <w:pStyle w:val="ListingStandard"/>
      </w:pPr>
      <w:r>
        <w:tab/>
        <w:t>•</w:t>
      </w:r>
      <w:r>
        <w:tab/>
        <w:t>Sicherstellen, dass du den richtigen Bootloader ausgewählt hast.</w:t>
      </w:r>
    </w:p>
    <w:p w14:paraId="76584945" w14:textId="77777777" w:rsidR="001B52B7" w:rsidRDefault="001B52B7" w:rsidP="001B52B7">
      <w:pPr>
        <w:pStyle w:val="ListingStandard"/>
      </w:pPr>
      <w:r>
        <w:tab/>
        <w:t>•</w:t>
      </w:r>
      <w:r>
        <w:tab/>
        <w:t>Code lädt nicht hoch?:</w:t>
      </w:r>
    </w:p>
    <w:p w14:paraId="33FFD141" w14:textId="77777777" w:rsidR="001B52B7" w:rsidRDefault="001B52B7" w:rsidP="001B52B7">
      <w:pPr>
        <w:pStyle w:val="ListingStandard"/>
      </w:pPr>
      <w:r>
        <w:tab/>
        <w:t>•</w:t>
      </w:r>
      <w:r>
        <w:tab/>
        <w:t>„Old Bootloader“ ausprobieren.</w:t>
      </w:r>
    </w:p>
    <w:p w14:paraId="780B87BF" w14:textId="77777777" w:rsidR="001B52B7" w:rsidRDefault="001B52B7" w:rsidP="001B52B7">
      <w:pPr>
        <w:pStyle w:val="ListingStandard"/>
      </w:pPr>
      <w:r>
        <w:tab/>
        <w:t>•</w:t>
      </w:r>
      <w:r>
        <w:tab/>
        <w:t>USB-Treiber überprüfen (CH340G bei günstigen Nanos).</w:t>
      </w:r>
    </w:p>
    <w:p w14:paraId="6D63A21F" w14:textId="77777777" w:rsidR="001B52B7" w:rsidRDefault="001B52B7" w:rsidP="001B52B7">
      <w:pPr>
        <w:pStyle w:val="ListingStandard"/>
      </w:pPr>
    </w:p>
    <w:p w14:paraId="224F6325" w14:textId="77777777" w:rsidR="001B52B7" w:rsidRDefault="001B52B7" w:rsidP="001B52B7">
      <w:pPr>
        <w:pStyle w:val="ListingStandard"/>
      </w:pPr>
      <w:r>
        <w:rPr>
          <w:rFonts w:ascii="Roboto" w:hAnsi="Roboto" w:cs="Roboto"/>
        </w:rPr>
        <w:t>⸻</w:t>
      </w:r>
    </w:p>
    <w:p w14:paraId="5A9B3ADC" w14:textId="77777777" w:rsidR="001B52B7" w:rsidRDefault="001B52B7" w:rsidP="001B52B7">
      <w:pPr>
        <w:pStyle w:val="ListingStandard"/>
      </w:pPr>
    </w:p>
    <w:p w14:paraId="102E0183" w14:textId="77777777" w:rsidR="001B52B7" w:rsidRDefault="001B52B7" w:rsidP="001B52B7">
      <w:pPr>
        <w:pStyle w:val="ListingStandard"/>
      </w:pPr>
      <w:r>
        <w:rPr>
          <w:rFonts w:ascii="Apple Color Emoji" w:hAnsi="Apple Color Emoji" w:cs="Apple Color Emoji"/>
        </w:rPr>
        <w:t>❓</w:t>
      </w:r>
      <w:r>
        <w:t>Optional: Mehr Infos?</w:t>
      </w:r>
    </w:p>
    <w:p w14:paraId="4FFCAE2B" w14:textId="77777777" w:rsidR="001B52B7" w:rsidRDefault="001B52B7" w:rsidP="001B52B7">
      <w:pPr>
        <w:pStyle w:val="ListingStandard"/>
      </w:pPr>
    </w:p>
    <w:p w14:paraId="2BB28E93" w14:textId="77777777" w:rsidR="001B52B7" w:rsidRDefault="001B52B7" w:rsidP="001B52B7">
      <w:pPr>
        <w:pStyle w:val="ListingStandard"/>
      </w:pPr>
      <w:r>
        <w:t>Wenn du mir sagst, welcher Pin die LED auf dem Cube Board nutzt, kann ich den Code für dich anpassen. Oder schick mir ein Bild von deinem Board.</w:t>
      </w:r>
    </w:p>
    <w:p w14:paraId="7C1466E7" w14:textId="77777777" w:rsidR="001B52B7" w:rsidRDefault="001B52B7" w:rsidP="001B52B7">
      <w:pPr>
        <w:pStyle w:val="ListingStandard"/>
      </w:pPr>
    </w:p>
    <w:p w14:paraId="35BCB364" w14:textId="77777777" w:rsidR="001B52B7" w:rsidRDefault="001B52B7" w:rsidP="001B52B7">
      <w:pPr>
        <w:pStyle w:val="ListingStandard"/>
      </w:pPr>
      <w:r>
        <w:rPr>
          <w:rFonts w:ascii="Roboto" w:hAnsi="Roboto" w:cs="Roboto"/>
        </w:rPr>
        <w:t>⸻</w:t>
      </w:r>
    </w:p>
    <w:p w14:paraId="233AC664" w14:textId="77777777" w:rsidR="001B52B7" w:rsidRDefault="001B52B7" w:rsidP="001B52B7">
      <w:pPr>
        <w:pStyle w:val="ListingStandard"/>
      </w:pPr>
    </w:p>
    <w:p w14:paraId="031E3B57" w14:textId="20D9B39C" w:rsidR="002D21B8" w:rsidRDefault="001B52B7" w:rsidP="001B52B7">
      <w:pPr>
        <w:pStyle w:val="ListingStandard"/>
      </w:pPr>
      <w:r>
        <w:lastRenderedPageBreak/>
        <w:t>Willst du den Code noch erweitern – z.</w:t>
      </w:r>
      <w:r>
        <w:rPr>
          <w:rFonts w:ascii="Cambria Math" w:hAnsi="Cambria Math" w:cs="Cambria Math"/>
        </w:rPr>
        <w:t> </w:t>
      </w:r>
      <w:r>
        <w:t>B. mit einem Taster oder mehreren LEDs? Sag Bescheid!</w:t>
      </w:r>
    </w:p>
    <w:p w14:paraId="66EEE7CC" w14:textId="77777777" w:rsidR="001B52B7" w:rsidRDefault="001B52B7" w:rsidP="001B52B7">
      <w:pPr>
        <w:pStyle w:val="ListingStandard"/>
      </w:pPr>
    </w:p>
    <w:p w14:paraId="7A10D641" w14:textId="77777777" w:rsidR="001B52B7" w:rsidRDefault="001B52B7" w:rsidP="001B52B7">
      <w:pPr>
        <w:pStyle w:val="ListingStandard"/>
      </w:pPr>
    </w:p>
    <w:p w14:paraId="465D4D9E" w14:textId="6D99D583" w:rsidR="00D87449" w:rsidRPr="00D87449" w:rsidRDefault="005419A2" w:rsidP="001B52B7">
      <w:pPr>
        <w:pStyle w:val="ListingStandard"/>
        <w:rPr>
          <w:rStyle w:val="ListingZeichenFett"/>
        </w:rPr>
      </w:pPr>
      <w:r w:rsidRPr="005419A2">
        <w:rPr>
          <w:rStyle w:val="ListingZeichenFett"/>
        </w:rPr>
        <w:t>Ich möchte den Schriftzug "Hallo Welt" auf dem OLED-Display des Funduino Cube ausgeben. Es handelt sich um ein 128x64 Display. Hier findest du eine Anleitung dazu: https://funduino-cube.de/oled-ssd1306/ Erstelle mir mit diesem Wissen einen entsprechenden Sketch.</w:t>
      </w:r>
    </w:p>
    <w:p w14:paraId="4E0DEE8E" w14:textId="77777777" w:rsidR="00D87449" w:rsidRDefault="00D87449" w:rsidP="001B52B7">
      <w:pPr>
        <w:pStyle w:val="ListingStandard"/>
      </w:pPr>
    </w:p>
    <w:p w14:paraId="1E2E6878" w14:textId="77777777" w:rsidR="00A7187F" w:rsidRDefault="00A7187F" w:rsidP="00A7187F">
      <w:pPr>
        <w:pStyle w:val="ListingStandard"/>
      </w:pPr>
      <w:r>
        <w:t>Um den Schriftzug „Hallo Welt“ auf dem 128x64 OLED-Display des Funduino Cube auszugeben, kannst du folgenden Arduino-Sketch verwenden. Dieser nutzt die Adafruit-Bibliotheken, die mit dem SSD1306-Display kompatibel sind und auch in der offiziellen Anleitung von Funduino empfohlen werden.</w:t>
      </w:r>
    </w:p>
    <w:p w14:paraId="756A92B7" w14:textId="77777777" w:rsidR="00A7187F" w:rsidRDefault="00A7187F" w:rsidP="00A7187F">
      <w:pPr>
        <w:pStyle w:val="ListingStandard"/>
      </w:pPr>
    </w:p>
    <w:p w14:paraId="148B6F7E" w14:textId="77777777" w:rsidR="00A7187F" w:rsidRDefault="00A7187F" w:rsidP="00A7187F">
      <w:pPr>
        <w:pStyle w:val="ListingStandard"/>
      </w:pPr>
      <w:r>
        <w:rPr>
          <w:rFonts w:ascii="Roboto" w:hAnsi="Roboto" w:cs="Roboto"/>
        </w:rPr>
        <w:t>⸻</w:t>
      </w:r>
    </w:p>
    <w:p w14:paraId="4440F5BD" w14:textId="77777777" w:rsidR="00A7187F" w:rsidRDefault="00A7187F" w:rsidP="00A7187F">
      <w:pPr>
        <w:pStyle w:val="ListingStandard"/>
      </w:pPr>
    </w:p>
    <w:p w14:paraId="0B2019A6" w14:textId="77777777" w:rsidR="00A7187F" w:rsidRDefault="00A7187F" w:rsidP="00A7187F">
      <w:pPr>
        <w:pStyle w:val="ListingStandard"/>
      </w:pPr>
      <w:r>
        <w:rPr>
          <w:rFonts w:ascii="Apple Color Emoji" w:hAnsi="Apple Color Emoji" w:cs="Apple Color Emoji"/>
        </w:rPr>
        <w:t>✅</w:t>
      </w:r>
      <w:r>
        <w:t xml:space="preserve"> Voraussetzungen</w:t>
      </w:r>
    </w:p>
    <w:p w14:paraId="69849B71" w14:textId="77777777" w:rsidR="00A7187F" w:rsidRDefault="00A7187F" w:rsidP="00A7187F">
      <w:pPr>
        <w:pStyle w:val="ListingStandard"/>
      </w:pPr>
      <w:r>
        <w:tab/>
        <w:t>1.</w:t>
      </w:r>
      <w:r>
        <w:tab/>
        <w:t>Bibliotheken installieren:</w:t>
      </w:r>
    </w:p>
    <w:p w14:paraId="1F4C295A" w14:textId="77777777" w:rsidR="00A7187F" w:rsidRDefault="00A7187F" w:rsidP="00A7187F">
      <w:pPr>
        <w:pStyle w:val="ListingStandard"/>
      </w:pPr>
      <w:r>
        <w:tab/>
        <w:t>•</w:t>
      </w:r>
      <w:r>
        <w:tab/>
        <w:t>Öffne die Arduino IDE.</w:t>
      </w:r>
    </w:p>
    <w:p w14:paraId="47DB195E" w14:textId="77777777" w:rsidR="00A7187F" w:rsidRDefault="00A7187F" w:rsidP="00A7187F">
      <w:pPr>
        <w:pStyle w:val="ListingStandard"/>
      </w:pPr>
      <w:r>
        <w:tab/>
        <w:t>•</w:t>
      </w:r>
      <w:r>
        <w:tab/>
        <w:t>Gehe zu Sketch &gt; Bibliothek einbinden &gt; Bibliotheken verwalten.</w:t>
      </w:r>
    </w:p>
    <w:p w14:paraId="3B69036A" w14:textId="77777777" w:rsidR="00A7187F" w:rsidRDefault="00A7187F" w:rsidP="00A7187F">
      <w:pPr>
        <w:pStyle w:val="ListingStandard"/>
      </w:pPr>
      <w:r>
        <w:tab/>
        <w:t>•</w:t>
      </w:r>
      <w:r>
        <w:tab/>
        <w:t>Suche nach Adafruit SSD1306 und installiere die Bibliothek.</w:t>
      </w:r>
    </w:p>
    <w:p w14:paraId="46B4D24C" w14:textId="77777777" w:rsidR="00A7187F" w:rsidRDefault="00A7187F" w:rsidP="00A7187F">
      <w:pPr>
        <w:pStyle w:val="ListingStandard"/>
      </w:pPr>
      <w:r>
        <w:tab/>
        <w:t>•</w:t>
      </w:r>
      <w:r>
        <w:tab/>
        <w:t>Suche nach Adafruit GFX und installiere ebenfalls diese Bibliothek.</w:t>
      </w:r>
    </w:p>
    <w:p w14:paraId="21F490D1" w14:textId="77777777" w:rsidR="00A7187F" w:rsidRDefault="00A7187F" w:rsidP="00A7187F">
      <w:pPr>
        <w:pStyle w:val="ListingStandard"/>
      </w:pPr>
      <w:r>
        <w:tab/>
        <w:t>2.</w:t>
      </w:r>
      <w:r>
        <w:tab/>
        <w:t>Verkabelung:</w:t>
      </w:r>
    </w:p>
    <w:p w14:paraId="3E646849" w14:textId="77777777" w:rsidR="00A7187F" w:rsidRDefault="00A7187F" w:rsidP="00A7187F">
      <w:pPr>
        <w:pStyle w:val="ListingStandard"/>
      </w:pPr>
      <w:r>
        <w:tab/>
        <w:t>•</w:t>
      </w:r>
      <w:r>
        <w:tab/>
        <w:t>VCC → 5V</w:t>
      </w:r>
    </w:p>
    <w:p w14:paraId="2D018180" w14:textId="77777777" w:rsidR="00A7187F" w:rsidRDefault="00A7187F" w:rsidP="00A7187F">
      <w:pPr>
        <w:pStyle w:val="ListingStandard"/>
      </w:pPr>
      <w:r>
        <w:tab/>
        <w:t>•</w:t>
      </w:r>
      <w:r>
        <w:tab/>
        <w:t>GND → GND</w:t>
      </w:r>
    </w:p>
    <w:p w14:paraId="2DD1E232" w14:textId="77777777" w:rsidR="00A7187F" w:rsidRDefault="00A7187F" w:rsidP="00A7187F">
      <w:pPr>
        <w:pStyle w:val="ListingStandard"/>
      </w:pPr>
      <w:r>
        <w:tab/>
        <w:t>•</w:t>
      </w:r>
      <w:r>
        <w:tab/>
        <w:t>SDA → A4</w:t>
      </w:r>
    </w:p>
    <w:p w14:paraId="67DF51B5" w14:textId="77777777" w:rsidR="00A7187F" w:rsidRDefault="00A7187F" w:rsidP="00A7187F">
      <w:pPr>
        <w:pStyle w:val="ListingStandard"/>
      </w:pPr>
      <w:r>
        <w:tab/>
        <w:t>•</w:t>
      </w:r>
      <w:r>
        <w:tab/>
        <w:t>SCL → A5</w:t>
      </w:r>
    </w:p>
    <w:p w14:paraId="7D4E79C5" w14:textId="77777777" w:rsidR="00A7187F" w:rsidRDefault="00A7187F" w:rsidP="00A7187F">
      <w:pPr>
        <w:pStyle w:val="ListingStandard"/>
      </w:pPr>
      <w:r>
        <w:t>Diese Pins entsprechen den I²C-Anschlüssen des Funduino Cube.</w:t>
      </w:r>
    </w:p>
    <w:p w14:paraId="46A285C8" w14:textId="77777777" w:rsidR="00A7187F" w:rsidRDefault="00A7187F" w:rsidP="00A7187F">
      <w:pPr>
        <w:pStyle w:val="ListingStandard"/>
      </w:pPr>
    </w:p>
    <w:p w14:paraId="63F3363A" w14:textId="77777777" w:rsidR="00A7187F" w:rsidRDefault="00A7187F" w:rsidP="00A7187F">
      <w:pPr>
        <w:pStyle w:val="ListingStandard"/>
      </w:pPr>
      <w:r>
        <w:rPr>
          <w:rFonts w:ascii="Roboto" w:hAnsi="Roboto" w:cs="Roboto"/>
        </w:rPr>
        <w:t>⸻</w:t>
      </w:r>
    </w:p>
    <w:p w14:paraId="0474307B" w14:textId="77777777" w:rsidR="00A7187F" w:rsidRDefault="00A7187F" w:rsidP="00A7187F">
      <w:pPr>
        <w:pStyle w:val="ListingStandard"/>
      </w:pPr>
    </w:p>
    <w:p w14:paraId="78749740" w14:textId="77777777" w:rsidR="00A7187F" w:rsidRDefault="00A7187F" w:rsidP="00A7187F">
      <w:pPr>
        <w:pStyle w:val="ListingStandard"/>
      </w:pPr>
      <w:r>
        <w:rPr>
          <w:rFonts w:ascii="Apple Color Emoji" w:hAnsi="Apple Color Emoji" w:cs="Apple Color Emoji"/>
        </w:rPr>
        <w:t>🖥️</w:t>
      </w:r>
      <w:r>
        <w:t xml:space="preserve"> Beispiel-Sketch: „Hallo Welt“ anzeigen</w:t>
      </w:r>
    </w:p>
    <w:p w14:paraId="2BDB77C6" w14:textId="77777777" w:rsidR="00A7187F" w:rsidRDefault="00A7187F" w:rsidP="00A7187F">
      <w:pPr>
        <w:pStyle w:val="ListingStandard"/>
      </w:pPr>
    </w:p>
    <w:p w14:paraId="1D8EB4A2" w14:textId="77777777" w:rsidR="00A7187F" w:rsidRDefault="00A7187F" w:rsidP="00A7187F">
      <w:pPr>
        <w:pStyle w:val="ListingStandard"/>
      </w:pPr>
      <w:r>
        <w:t>#include &lt;Wire.h&gt;</w:t>
      </w:r>
    </w:p>
    <w:p w14:paraId="06B46C31" w14:textId="77777777" w:rsidR="00A7187F" w:rsidRDefault="00A7187F" w:rsidP="00A7187F">
      <w:pPr>
        <w:pStyle w:val="ListingStandard"/>
      </w:pPr>
      <w:r>
        <w:t>#include &lt;Adafruit_GFX.h&gt;</w:t>
      </w:r>
    </w:p>
    <w:p w14:paraId="52A75643" w14:textId="77777777" w:rsidR="00A7187F" w:rsidRDefault="00A7187F" w:rsidP="00A7187F">
      <w:pPr>
        <w:pStyle w:val="ListingStandard"/>
      </w:pPr>
      <w:r>
        <w:t>#include &lt;Adafruit_SSD1306.h&gt;</w:t>
      </w:r>
    </w:p>
    <w:p w14:paraId="78A52699" w14:textId="77777777" w:rsidR="00A7187F" w:rsidRDefault="00A7187F" w:rsidP="00A7187F">
      <w:pPr>
        <w:pStyle w:val="ListingStandard"/>
      </w:pPr>
    </w:p>
    <w:p w14:paraId="72C6A8C0" w14:textId="77777777" w:rsidR="00A7187F" w:rsidRDefault="00A7187F" w:rsidP="00A7187F">
      <w:pPr>
        <w:pStyle w:val="ListingStandard"/>
      </w:pPr>
      <w:r>
        <w:t>#define SCREEN_WIDTH 128 // OLED-Breite in Pixel</w:t>
      </w:r>
    </w:p>
    <w:p w14:paraId="4A44C09D" w14:textId="77777777" w:rsidR="00A7187F" w:rsidRDefault="00A7187F" w:rsidP="00A7187F">
      <w:pPr>
        <w:pStyle w:val="ListingStandard"/>
      </w:pPr>
      <w:r>
        <w:lastRenderedPageBreak/>
        <w:t>#define SCREEN_HEIGHT 64 // OLED-Höhe in Pixel</w:t>
      </w:r>
    </w:p>
    <w:p w14:paraId="4A9E3268" w14:textId="77777777" w:rsidR="00A7187F" w:rsidRDefault="00A7187F" w:rsidP="00A7187F">
      <w:pPr>
        <w:pStyle w:val="ListingStandard"/>
      </w:pPr>
      <w:r>
        <w:t>#define OLED_RESET    -1 // Kein Reset-Pin vorhanden</w:t>
      </w:r>
    </w:p>
    <w:p w14:paraId="3200A4C9" w14:textId="77777777" w:rsidR="00A7187F" w:rsidRDefault="00A7187F" w:rsidP="00A7187F">
      <w:pPr>
        <w:pStyle w:val="ListingStandard"/>
      </w:pPr>
      <w:r>
        <w:t>#define SCREEN_ADDRESS 0x3C // I²C-Adresse des Displays</w:t>
      </w:r>
    </w:p>
    <w:p w14:paraId="5DBE872A" w14:textId="77777777" w:rsidR="00A7187F" w:rsidRDefault="00A7187F" w:rsidP="00A7187F">
      <w:pPr>
        <w:pStyle w:val="ListingStandard"/>
      </w:pPr>
    </w:p>
    <w:p w14:paraId="71542F6B" w14:textId="77777777" w:rsidR="00A7187F" w:rsidRDefault="00A7187F" w:rsidP="00A7187F">
      <w:pPr>
        <w:pStyle w:val="ListingStandard"/>
      </w:pPr>
      <w:r>
        <w:t>Adafruit_SSD1306 display(SCREEN_WIDTH, SCREEN_HEIGHT, &amp;Wire, OLED_RESET);</w:t>
      </w:r>
    </w:p>
    <w:p w14:paraId="45AC21EB" w14:textId="77777777" w:rsidR="00A7187F" w:rsidRDefault="00A7187F" w:rsidP="00A7187F">
      <w:pPr>
        <w:pStyle w:val="ListingStandard"/>
      </w:pPr>
    </w:p>
    <w:p w14:paraId="779E0C8F" w14:textId="77777777" w:rsidR="00A7187F" w:rsidRDefault="00A7187F" w:rsidP="00A7187F">
      <w:pPr>
        <w:pStyle w:val="ListingStandard"/>
      </w:pPr>
      <w:r>
        <w:t>void setup() {</w:t>
      </w:r>
    </w:p>
    <w:p w14:paraId="0554C223" w14:textId="77777777" w:rsidR="00A7187F" w:rsidRDefault="00A7187F" w:rsidP="00A7187F">
      <w:pPr>
        <w:pStyle w:val="ListingStandard"/>
      </w:pPr>
      <w:r>
        <w:t xml:space="preserve">  // Initialisierung des Displays</w:t>
      </w:r>
    </w:p>
    <w:p w14:paraId="1FA879AE" w14:textId="77777777" w:rsidR="00A7187F" w:rsidRDefault="00A7187F" w:rsidP="00A7187F">
      <w:pPr>
        <w:pStyle w:val="ListingStandard"/>
      </w:pPr>
      <w:r>
        <w:t xml:space="preserve">  if(!display.begin(SSD1306_SWITCHCAPVCC, SCREEN_ADDRESS)) {</w:t>
      </w:r>
    </w:p>
    <w:p w14:paraId="1D50CE32" w14:textId="77777777" w:rsidR="00A7187F" w:rsidRDefault="00A7187F" w:rsidP="00A7187F">
      <w:pPr>
        <w:pStyle w:val="ListingStandard"/>
      </w:pPr>
      <w:r>
        <w:t xml:space="preserve">    Serial.println(F("SSD1306-Initialisierung fehlgeschlagen"));</w:t>
      </w:r>
    </w:p>
    <w:p w14:paraId="400320AB" w14:textId="77777777" w:rsidR="00A7187F" w:rsidRDefault="00A7187F" w:rsidP="00A7187F">
      <w:pPr>
        <w:pStyle w:val="ListingStandard"/>
      </w:pPr>
      <w:r>
        <w:t xml:space="preserve">    for(;;); // Stoppe das Programm bei Fehler</w:t>
      </w:r>
    </w:p>
    <w:p w14:paraId="5309050E" w14:textId="77777777" w:rsidR="00A7187F" w:rsidRDefault="00A7187F" w:rsidP="00A7187F">
      <w:pPr>
        <w:pStyle w:val="ListingStandard"/>
      </w:pPr>
      <w:r>
        <w:t xml:space="preserve">  }</w:t>
      </w:r>
    </w:p>
    <w:p w14:paraId="1C13C820" w14:textId="77777777" w:rsidR="00A7187F" w:rsidRDefault="00A7187F" w:rsidP="00A7187F">
      <w:pPr>
        <w:pStyle w:val="ListingStandard"/>
      </w:pPr>
    </w:p>
    <w:p w14:paraId="3DF12587" w14:textId="77777777" w:rsidR="00A7187F" w:rsidRDefault="00A7187F" w:rsidP="00A7187F">
      <w:pPr>
        <w:pStyle w:val="ListingStandard"/>
      </w:pPr>
      <w:r>
        <w:t xml:space="preserve">  display.clearDisplay(); // Bildschirm löschen</w:t>
      </w:r>
    </w:p>
    <w:p w14:paraId="673984D5" w14:textId="77777777" w:rsidR="00A7187F" w:rsidRDefault="00A7187F" w:rsidP="00A7187F">
      <w:pPr>
        <w:pStyle w:val="ListingStandard"/>
      </w:pPr>
      <w:r>
        <w:t xml:space="preserve">  display.setTextSize(2); // Textgröße auf 2 setzen</w:t>
      </w:r>
    </w:p>
    <w:p w14:paraId="24A9C296" w14:textId="77777777" w:rsidR="00A7187F" w:rsidRDefault="00A7187F" w:rsidP="00A7187F">
      <w:pPr>
        <w:pStyle w:val="ListingStandard"/>
      </w:pPr>
      <w:r>
        <w:t xml:space="preserve">  display.setTextColor(SSD1306_WHITE); // Textfarbe auf Weiß setzen</w:t>
      </w:r>
    </w:p>
    <w:p w14:paraId="1F9ABADA" w14:textId="77777777" w:rsidR="00A7187F" w:rsidRDefault="00A7187F" w:rsidP="00A7187F">
      <w:pPr>
        <w:pStyle w:val="ListingStandard"/>
      </w:pPr>
      <w:r>
        <w:t xml:space="preserve">  display.setCursor(0, 0); // Cursor auf Position (0,0) setzen</w:t>
      </w:r>
    </w:p>
    <w:p w14:paraId="0DFF062E" w14:textId="77777777" w:rsidR="00A7187F" w:rsidRDefault="00A7187F" w:rsidP="00A7187F">
      <w:pPr>
        <w:pStyle w:val="ListingStandard"/>
      </w:pPr>
      <w:r>
        <w:t xml:space="preserve">  display.println(F("Hallo Welt")); // Text ausgeben</w:t>
      </w:r>
    </w:p>
    <w:p w14:paraId="0B9CC30B" w14:textId="77777777" w:rsidR="00A7187F" w:rsidRDefault="00A7187F" w:rsidP="00A7187F">
      <w:pPr>
        <w:pStyle w:val="ListingStandard"/>
      </w:pPr>
      <w:r>
        <w:t xml:space="preserve">  display.display(); // Anzeige aktualisieren</w:t>
      </w:r>
    </w:p>
    <w:p w14:paraId="17F3368B" w14:textId="77777777" w:rsidR="00A7187F" w:rsidRDefault="00A7187F" w:rsidP="00A7187F">
      <w:pPr>
        <w:pStyle w:val="ListingStandard"/>
      </w:pPr>
      <w:r>
        <w:t>}</w:t>
      </w:r>
    </w:p>
    <w:p w14:paraId="68803927" w14:textId="77777777" w:rsidR="00A7187F" w:rsidRDefault="00A7187F" w:rsidP="00A7187F">
      <w:pPr>
        <w:pStyle w:val="ListingStandard"/>
      </w:pPr>
    </w:p>
    <w:p w14:paraId="1A1D7206" w14:textId="77777777" w:rsidR="00A7187F" w:rsidRDefault="00A7187F" w:rsidP="00A7187F">
      <w:pPr>
        <w:pStyle w:val="ListingStandard"/>
      </w:pPr>
      <w:r>
        <w:t>void loop() {</w:t>
      </w:r>
    </w:p>
    <w:p w14:paraId="76AC1662" w14:textId="77777777" w:rsidR="00A7187F" w:rsidRDefault="00A7187F" w:rsidP="00A7187F">
      <w:pPr>
        <w:pStyle w:val="ListingStandard"/>
      </w:pPr>
      <w:r>
        <w:t xml:space="preserve">  // Kein weiterer Code notwendig</w:t>
      </w:r>
    </w:p>
    <w:p w14:paraId="42E3B55F" w14:textId="77777777" w:rsidR="00A7187F" w:rsidRDefault="00A7187F" w:rsidP="00A7187F">
      <w:pPr>
        <w:pStyle w:val="ListingStandard"/>
      </w:pPr>
      <w:r>
        <w:t>}</w:t>
      </w:r>
    </w:p>
    <w:p w14:paraId="34B1DC72" w14:textId="77777777" w:rsidR="00A7187F" w:rsidRDefault="00A7187F" w:rsidP="00A7187F">
      <w:pPr>
        <w:pStyle w:val="ListingStandard"/>
      </w:pPr>
    </w:p>
    <w:p w14:paraId="2662E093" w14:textId="77777777" w:rsidR="00A7187F" w:rsidRDefault="00A7187F" w:rsidP="00A7187F">
      <w:pPr>
        <w:pStyle w:val="ListingStandard"/>
      </w:pPr>
    </w:p>
    <w:p w14:paraId="3A4E351B" w14:textId="77777777" w:rsidR="00A7187F" w:rsidRDefault="00A7187F" w:rsidP="00A7187F">
      <w:pPr>
        <w:pStyle w:val="ListingStandard"/>
      </w:pPr>
      <w:r>
        <w:rPr>
          <w:rFonts w:ascii="Roboto" w:hAnsi="Roboto" w:cs="Roboto"/>
        </w:rPr>
        <w:t>⸻</w:t>
      </w:r>
    </w:p>
    <w:p w14:paraId="65580E25" w14:textId="77777777" w:rsidR="00A7187F" w:rsidRDefault="00A7187F" w:rsidP="00A7187F">
      <w:pPr>
        <w:pStyle w:val="ListingStandard"/>
      </w:pPr>
    </w:p>
    <w:p w14:paraId="7E238A43" w14:textId="77777777" w:rsidR="00A7187F" w:rsidRDefault="00A7187F" w:rsidP="00A7187F">
      <w:pPr>
        <w:pStyle w:val="ListingStandard"/>
      </w:pPr>
      <w:r>
        <w:rPr>
          <w:rFonts w:ascii="Apple Color Emoji" w:hAnsi="Apple Color Emoji" w:cs="Apple Color Emoji"/>
        </w:rPr>
        <w:t>ℹ️</w:t>
      </w:r>
      <w:r>
        <w:t xml:space="preserve"> Hinweise</w:t>
      </w:r>
    </w:p>
    <w:p w14:paraId="347C30F7" w14:textId="77777777" w:rsidR="00A7187F" w:rsidRDefault="00A7187F" w:rsidP="00A7187F">
      <w:pPr>
        <w:pStyle w:val="ListingStandard"/>
      </w:pPr>
      <w:r>
        <w:tab/>
        <w:t>•</w:t>
      </w:r>
      <w:r>
        <w:tab/>
        <w:t>Die I²C-Adresse 0x3C ist standardmäßig für viele SSD1306-Displays. Sollte dein Display nicht reagieren, kannst du mit einem I²C-Scanner-Sketch die korrekte Adresse ermitteln.</w:t>
      </w:r>
    </w:p>
    <w:p w14:paraId="1B6F3A8A" w14:textId="77777777" w:rsidR="00A7187F" w:rsidRDefault="00A7187F" w:rsidP="00A7187F">
      <w:pPr>
        <w:pStyle w:val="ListingStandard"/>
      </w:pPr>
      <w:r>
        <w:tab/>
        <w:t>•</w:t>
      </w:r>
      <w:r>
        <w:tab/>
        <w:t>Falls du den Text zentriert anzeigen möchtest, kannst du die getTextBounds()-Funktion verwenden, um die Textbreite zu berechnen und den Cursor entsprechend zu positionieren. ￼</w:t>
      </w:r>
    </w:p>
    <w:p w14:paraId="15258C90" w14:textId="77777777" w:rsidR="00A7187F" w:rsidRDefault="00A7187F" w:rsidP="00A7187F">
      <w:pPr>
        <w:pStyle w:val="ListingStandard"/>
      </w:pPr>
    </w:p>
    <w:p w14:paraId="5C8E2E47" w14:textId="77777777" w:rsidR="00A7187F" w:rsidRDefault="00A7187F" w:rsidP="00A7187F">
      <w:pPr>
        <w:pStyle w:val="ListingStandard"/>
      </w:pPr>
      <w:r>
        <w:rPr>
          <w:rFonts w:ascii="Roboto" w:hAnsi="Roboto" w:cs="Roboto"/>
        </w:rPr>
        <w:t>⸻</w:t>
      </w:r>
    </w:p>
    <w:p w14:paraId="55923BF3" w14:textId="77777777" w:rsidR="00A7187F" w:rsidRDefault="00A7187F" w:rsidP="00A7187F">
      <w:pPr>
        <w:pStyle w:val="ListingStandard"/>
      </w:pPr>
    </w:p>
    <w:p w14:paraId="6612B12B" w14:textId="77777777" w:rsidR="00A7187F" w:rsidRDefault="00A7187F" w:rsidP="00A7187F">
      <w:pPr>
        <w:pStyle w:val="ListingStandard"/>
      </w:pPr>
      <w:r>
        <w:rPr>
          <w:rFonts w:ascii="Apple Color Emoji" w:hAnsi="Apple Color Emoji" w:cs="Apple Color Emoji"/>
        </w:rPr>
        <w:lastRenderedPageBreak/>
        <w:t>📚</w:t>
      </w:r>
      <w:r>
        <w:t xml:space="preserve"> Weitere Ressourcen</w:t>
      </w:r>
    </w:p>
    <w:p w14:paraId="76239AEE" w14:textId="77777777" w:rsidR="00A7187F" w:rsidRDefault="00A7187F" w:rsidP="00A7187F">
      <w:pPr>
        <w:pStyle w:val="ListingStandard"/>
      </w:pPr>
      <w:r>
        <w:tab/>
        <w:t>•</w:t>
      </w:r>
      <w:r>
        <w:tab/>
        <w:t>Offizielle Anleitung von Funduino zum OLED-Display: funduino.de</w:t>
      </w:r>
    </w:p>
    <w:p w14:paraId="4EFB9445" w14:textId="77777777" w:rsidR="00A7187F" w:rsidRDefault="00A7187F" w:rsidP="00A7187F">
      <w:pPr>
        <w:pStyle w:val="ListingStandard"/>
      </w:pPr>
      <w:r>
        <w:tab/>
        <w:t>•</w:t>
      </w:r>
      <w:r>
        <w:tab/>
        <w:t>Allgemeine Anleitung zur Verwendung von SSD1306 mit Arduino: randomnerdtutorials.com ￼ ￼</w:t>
      </w:r>
    </w:p>
    <w:p w14:paraId="247405FE" w14:textId="77777777" w:rsidR="00A7187F" w:rsidRDefault="00A7187F" w:rsidP="00A7187F">
      <w:pPr>
        <w:pStyle w:val="ListingStandard"/>
      </w:pPr>
    </w:p>
    <w:p w14:paraId="12169C78" w14:textId="77777777" w:rsidR="00A7187F" w:rsidRDefault="00A7187F" w:rsidP="00A7187F">
      <w:pPr>
        <w:pStyle w:val="ListingStandard"/>
      </w:pPr>
      <w:r>
        <w:rPr>
          <w:rFonts w:ascii="Roboto" w:hAnsi="Roboto" w:cs="Roboto"/>
        </w:rPr>
        <w:t>⸻</w:t>
      </w:r>
    </w:p>
    <w:p w14:paraId="087D6E1B" w14:textId="77777777" w:rsidR="00A7187F" w:rsidRDefault="00A7187F" w:rsidP="00A7187F">
      <w:pPr>
        <w:pStyle w:val="ListingStandard"/>
      </w:pPr>
    </w:p>
    <w:p w14:paraId="2BC13A41" w14:textId="4EF5B25D" w:rsidR="00D87449" w:rsidRDefault="00A7187F" w:rsidP="00A7187F">
      <w:pPr>
        <w:pStyle w:val="ListingStandard"/>
      </w:pPr>
      <w:r>
        <w:t>Mit diesem Setup solltest du erfolgreich den Schriftzug „Hallo Welt“ auf deinem OLED-Display anzeigen können. Viel Erfolg beim Programmieren!</w:t>
      </w:r>
    </w:p>
    <w:p w14:paraId="655960DF" w14:textId="77777777" w:rsidR="00764C12" w:rsidRDefault="00764C12" w:rsidP="00A7187F">
      <w:pPr>
        <w:pStyle w:val="ListingStandard"/>
      </w:pPr>
    </w:p>
    <w:p w14:paraId="4F717873" w14:textId="77777777" w:rsidR="00764C12" w:rsidRDefault="00764C12" w:rsidP="00A7187F">
      <w:pPr>
        <w:pStyle w:val="ListingStandard"/>
      </w:pPr>
    </w:p>
    <w:p w14:paraId="0BACE801" w14:textId="1B53EB30" w:rsidR="00764C12" w:rsidRDefault="00C239B3" w:rsidP="00A7187F">
      <w:pPr>
        <w:pStyle w:val="ListingStandard"/>
        <w:rPr>
          <w:rStyle w:val="ListingZeichenFett"/>
        </w:rPr>
      </w:pPr>
      <w:bookmarkStart w:id="0" w:name="OLE_LINK7"/>
      <w:r w:rsidRPr="00C72692">
        <w:rPr>
          <w:rStyle w:val="ListingZeichenFett"/>
        </w:rPr>
        <w:t xml:space="preserve">Ich möchte mit einem Calliope mini die aktuelle Temperatur auf der 5x5 LED-Matrix ausgeben. </w:t>
      </w:r>
      <w:r>
        <w:rPr>
          <w:rStyle w:val="ListingZeichenFett"/>
        </w:rPr>
        <w:t>Welche Strategie würdest du hierzu empfehlen, und welche Blöcke muss ich dazu im Blockeditor von MakeCode auswählen?</w:t>
      </w:r>
      <w:bookmarkEnd w:id="0"/>
    </w:p>
    <w:p w14:paraId="12C5FFCE" w14:textId="77777777" w:rsidR="00764C12" w:rsidRDefault="00764C12" w:rsidP="00A7187F">
      <w:pPr>
        <w:pStyle w:val="ListingStandard"/>
        <w:rPr>
          <w:rStyle w:val="ListingZeichenFett"/>
        </w:rPr>
      </w:pPr>
    </w:p>
    <w:p w14:paraId="013014C9" w14:textId="77777777" w:rsidR="00C239B3" w:rsidRDefault="00C239B3" w:rsidP="00C239B3">
      <w:pPr>
        <w:pStyle w:val="ListingStandard"/>
      </w:pPr>
      <w:r>
        <w:t>Um die aktuelle Temperatur mit dem Calliope mini auf der 5x5 LED-Matrix auszugeben, empfiehlt sich folgende Strategie:</w:t>
      </w:r>
    </w:p>
    <w:p w14:paraId="2C9A11A0" w14:textId="77777777" w:rsidR="00C239B3" w:rsidRDefault="00C239B3" w:rsidP="00C239B3">
      <w:pPr>
        <w:pStyle w:val="ListingStandard"/>
      </w:pPr>
    </w:p>
    <w:p w14:paraId="2DA30038" w14:textId="77777777" w:rsidR="00C239B3" w:rsidRDefault="00C239B3" w:rsidP="00C239B3">
      <w:pPr>
        <w:pStyle w:val="ListingStandard"/>
      </w:pPr>
      <w:r>
        <w:t>## Strategie</w:t>
      </w:r>
    </w:p>
    <w:p w14:paraId="614C2232" w14:textId="77777777" w:rsidR="00C239B3" w:rsidRDefault="00C239B3" w:rsidP="00C239B3">
      <w:pPr>
        <w:pStyle w:val="ListingStandard"/>
      </w:pPr>
    </w:p>
    <w:p w14:paraId="40C8C30D" w14:textId="77777777" w:rsidR="00C239B3" w:rsidRDefault="00C239B3" w:rsidP="00C239B3">
      <w:pPr>
        <w:pStyle w:val="ListingStandard"/>
      </w:pPr>
      <w:r>
        <w:t>- Nutze den integrierten Temperatursensor des Calliope mini, um die Temperatur in Grad Celsius zu messen.</w:t>
      </w:r>
    </w:p>
    <w:p w14:paraId="70EF94A6" w14:textId="77777777" w:rsidR="00C239B3" w:rsidRDefault="00C239B3" w:rsidP="00C239B3">
      <w:pPr>
        <w:pStyle w:val="ListingStandard"/>
      </w:pPr>
      <w:r>
        <w:t>- Gib den Wert als Zahl auf der LED-Matrix aus, sodass er gut ablesbar ist.</w:t>
      </w:r>
    </w:p>
    <w:p w14:paraId="322696B9" w14:textId="77777777" w:rsidR="00C239B3" w:rsidRDefault="00C239B3" w:rsidP="00C239B3">
      <w:pPr>
        <w:pStyle w:val="ListingStandard"/>
      </w:pPr>
      <w:r>
        <w:t>- Optional: Ergänze eine farbliche Anzeige mit der RGB-LED, um Temperaturbereiche visuell zu unterscheiden (z.B. blau für kalt, gelb für mittel, rot für warm).</w:t>
      </w:r>
    </w:p>
    <w:p w14:paraId="0D70F8C6" w14:textId="77777777" w:rsidR="00C239B3" w:rsidRDefault="00C239B3" w:rsidP="00C239B3">
      <w:pPr>
        <w:pStyle w:val="ListingStandard"/>
      </w:pPr>
    </w:p>
    <w:p w14:paraId="420474EF" w14:textId="77777777" w:rsidR="00C239B3" w:rsidRDefault="00C239B3" w:rsidP="00C239B3">
      <w:pPr>
        <w:pStyle w:val="ListingStandard"/>
      </w:pPr>
      <w:r>
        <w:t>## Umsetzung im MakeCode Blockeditor</w:t>
      </w:r>
    </w:p>
    <w:p w14:paraId="4006C6B9" w14:textId="77777777" w:rsidR="00C239B3" w:rsidRDefault="00C239B3" w:rsidP="00C239B3">
      <w:pPr>
        <w:pStyle w:val="ListingStandard"/>
      </w:pPr>
    </w:p>
    <w:p w14:paraId="5F026F23" w14:textId="77777777" w:rsidR="00C239B3" w:rsidRDefault="00C239B3" w:rsidP="00C239B3">
      <w:pPr>
        <w:pStyle w:val="ListingStandard"/>
      </w:pPr>
      <w:r>
        <w:t>**1. Temperatur messen und anzeigen**</w:t>
      </w:r>
    </w:p>
    <w:p w14:paraId="7B6E79F0" w14:textId="77777777" w:rsidR="00C239B3" w:rsidRDefault="00C239B3" w:rsidP="00C239B3">
      <w:pPr>
        <w:pStyle w:val="ListingStandard"/>
      </w:pPr>
      <w:r>
        <w:t>- Erstelle ein neues Projekt im MakeCode Editor für Calliope mini.</w:t>
      </w:r>
    </w:p>
    <w:p w14:paraId="5848DF6D" w14:textId="77777777" w:rsidR="00C239B3" w:rsidRDefault="00C239B3" w:rsidP="00C239B3">
      <w:pPr>
        <w:pStyle w:val="ListingStandard"/>
      </w:pPr>
      <w:r>
        <w:t>- Wähle die folgenden Blöcke aus und setze sie wie beschrieben zusammen:</w:t>
      </w:r>
    </w:p>
    <w:p w14:paraId="7EB0405F" w14:textId="77777777" w:rsidR="00C239B3" w:rsidRDefault="00C239B3" w:rsidP="00C239B3">
      <w:pPr>
        <w:pStyle w:val="ListingStandard"/>
      </w:pPr>
    </w:p>
    <w:p w14:paraId="4AA26C4E" w14:textId="77777777" w:rsidR="00C239B3" w:rsidRDefault="00C239B3" w:rsidP="00C239B3">
      <w:pPr>
        <w:pStyle w:val="ListingStandard"/>
      </w:pPr>
      <w:r>
        <w:t>### Grundstruktur</w:t>
      </w:r>
    </w:p>
    <w:p w14:paraId="5421C679" w14:textId="77777777" w:rsidR="00C239B3" w:rsidRDefault="00C239B3" w:rsidP="00C239B3">
      <w:pPr>
        <w:pStyle w:val="ListingStandard"/>
      </w:pPr>
    </w:p>
    <w:p w14:paraId="2EC7FD81" w14:textId="77777777" w:rsidR="00C239B3" w:rsidRDefault="00C239B3" w:rsidP="00C239B3">
      <w:pPr>
        <w:pStyle w:val="ListingStandard"/>
      </w:pPr>
      <w:r>
        <w:t>- Block: **"forever"** (bzw. "wiederhole unendlich oft")</w:t>
      </w:r>
    </w:p>
    <w:p w14:paraId="495506C5" w14:textId="77777777" w:rsidR="00C239B3" w:rsidRDefault="00C239B3" w:rsidP="00C239B3">
      <w:pPr>
        <w:pStyle w:val="ListingStandard"/>
      </w:pPr>
      <w:r>
        <w:t xml:space="preserve">  - Dies sorgt dafür, dass die Temperatur kontinuierlich gemessen und angezeigt wird.</w:t>
      </w:r>
    </w:p>
    <w:p w14:paraId="5DF1834A" w14:textId="77777777" w:rsidR="00C239B3" w:rsidRDefault="00C239B3" w:rsidP="00C239B3">
      <w:pPr>
        <w:pStyle w:val="ListingStandard"/>
      </w:pPr>
    </w:p>
    <w:p w14:paraId="154691EA" w14:textId="77777777" w:rsidR="00C239B3" w:rsidRDefault="00C239B3" w:rsidP="00C239B3">
      <w:pPr>
        <w:pStyle w:val="ListingStandard"/>
      </w:pPr>
      <w:r>
        <w:lastRenderedPageBreak/>
        <w:t>- Block: **"zeige Text"**</w:t>
      </w:r>
    </w:p>
    <w:p w14:paraId="4F58844A" w14:textId="77777777" w:rsidR="00C239B3" w:rsidRDefault="00C239B3" w:rsidP="00C239B3">
      <w:pPr>
        <w:pStyle w:val="ListingStandard"/>
      </w:pPr>
      <w:r>
        <w:t xml:space="preserve">  - Zu finden unter „Grundlagen“.</w:t>
      </w:r>
    </w:p>
    <w:p w14:paraId="11D7F343" w14:textId="77777777" w:rsidR="00C239B3" w:rsidRDefault="00C239B3" w:rsidP="00C239B3">
      <w:pPr>
        <w:pStyle w:val="ListingStandard"/>
      </w:pPr>
      <w:r>
        <w:t xml:space="preserve">  - In das Feld für den anzuzeigenden Text ziehst du den Block **"Temperatur"** aus der Kategorie „Eingabe“.</w:t>
      </w:r>
    </w:p>
    <w:p w14:paraId="249C05CB" w14:textId="77777777" w:rsidR="00C239B3" w:rsidRDefault="00C239B3" w:rsidP="00C239B3">
      <w:pPr>
        <w:pStyle w:val="ListingStandard"/>
      </w:pPr>
      <w:r>
        <w:t xml:space="preserve">  - Damit wird die aktuelle Temperatur als Zahl auf der LED-Matrix angezeigt[5][6].</w:t>
      </w:r>
    </w:p>
    <w:p w14:paraId="1096F5EB" w14:textId="77777777" w:rsidR="00C239B3" w:rsidRDefault="00C239B3" w:rsidP="00C239B3">
      <w:pPr>
        <w:pStyle w:val="ListingStandard"/>
      </w:pPr>
    </w:p>
    <w:p w14:paraId="0A65028E" w14:textId="77777777" w:rsidR="00C239B3" w:rsidRDefault="00C239B3" w:rsidP="00C239B3">
      <w:pPr>
        <w:pStyle w:val="ListingStandard"/>
      </w:pPr>
      <w:r>
        <w:t>- Block: **"Pause (ms)"**</w:t>
      </w:r>
    </w:p>
    <w:p w14:paraId="601FAE51" w14:textId="77777777" w:rsidR="00C239B3" w:rsidRDefault="00C239B3" w:rsidP="00C239B3">
      <w:pPr>
        <w:pStyle w:val="ListingStandard"/>
      </w:pPr>
      <w:r>
        <w:t xml:space="preserve">  - Direkt nach dem "zeige Text"-Block, z.B. auf 1000 ms (1 Sekunde) setzen, damit die Anzeige nicht zu schnell wechselt und ablesbar bleibt[6].</w:t>
      </w:r>
    </w:p>
    <w:p w14:paraId="3A6F4420" w14:textId="77777777" w:rsidR="00C239B3" w:rsidRDefault="00C239B3" w:rsidP="00C239B3">
      <w:pPr>
        <w:pStyle w:val="ListingStandard"/>
      </w:pPr>
    </w:p>
    <w:p w14:paraId="59954C47" w14:textId="77777777" w:rsidR="00C239B3" w:rsidRDefault="00C239B3" w:rsidP="00C239B3">
      <w:pPr>
        <w:pStyle w:val="ListingStandard"/>
      </w:pPr>
      <w:r>
        <w:t>### Beispiel für die Block-Anordnung</w:t>
      </w:r>
    </w:p>
    <w:p w14:paraId="4F9C12AA" w14:textId="77777777" w:rsidR="00C239B3" w:rsidRDefault="00C239B3" w:rsidP="00C239B3">
      <w:pPr>
        <w:pStyle w:val="ListingStandard"/>
      </w:pPr>
    </w:p>
    <w:p w14:paraId="3184D98D" w14:textId="77777777" w:rsidR="00C239B3" w:rsidRDefault="00C239B3" w:rsidP="00C239B3">
      <w:pPr>
        <w:pStyle w:val="ListingStandard"/>
      </w:pPr>
      <w:r>
        <w:t>```</w:t>
      </w:r>
    </w:p>
    <w:p w14:paraId="509ACF3D" w14:textId="77777777" w:rsidR="00C239B3" w:rsidRDefault="00C239B3" w:rsidP="00C239B3">
      <w:pPr>
        <w:pStyle w:val="ListingStandard"/>
      </w:pPr>
      <w:r>
        <w:t>wiederhole fortlaufend</w:t>
      </w:r>
    </w:p>
    <w:p w14:paraId="5E0D28E8" w14:textId="77777777" w:rsidR="00C239B3" w:rsidRDefault="00C239B3" w:rsidP="00C239B3">
      <w:pPr>
        <w:pStyle w:val="ListingStandard"/>
      </w:pPr>
      <w:r>
        <w:t xml:space="preserve">    zeige Text (Temperatur)</w:t>
      </w:r>
    </w:p>
    <w:p w14:paraId="39E72CA4" w14:textId="77777777" w:rsidR="00C239B3" w:rsidRDefault="00C239B3" w:rsidP="00C239B3">
      <w:pPr>
        <w:pStyle w:val="ListingStandard"/>
      </w:pPr>
      <w:r>
        <w:t xml:space="preserve">    Pause (1000 ms)</w:t>
      </w:r>
    </w:p>
    <w:p w14:paraId="74A859AE" w14:textId="77777777" w:rsidR="00C239B3" w:rsidRDefault="00C239B3" w:rsidP="00C239B3">
      <w:pPr>
        <w:pStyle w:val="ListingStandard"/>
      </w:pPr>
      <w:r>
        <w:t>```</w:t>
      </w:r>
    </w:p>
    <w:p w14:paraId="79855AB3" w14:textId="77777777" w:rsidR="00C239B3" w:rsidRDefault="00C239B3" w:rsidP="00C239B3">
      <w:pPr>
        <w:pStyle w:val="ListingStandard"/>
      </w:pPr>
    </w:p>
    <w:p w14:paraId="0BF573DA" w14:textId="77777777" w:rsidR="00C239B3" w:rsidRDefault="00C239B3" w:rsidP="00C239B3">
      <w:pPr>
        <w:pStyle w:val="ListingStandard"/>
      </w:pPr>
      <w:r>
        <w:t>**2. Erweiterung: Temperaturbereiche mit RGB-LED darstellen (optional)**</w:t>
      </w:r>
    </w:p>
    <w:p w14:paraId="626A182F" w14:textId="77777777" w:rsidR="00C239B3" w:rsidRDefault="00C239B3" w:rsidP="00C239B3">
      <w:pPr>
        <w:pStyle w:val="ListingStandard"/>
      </w:pPr>
      <w:r>
        <w:t>- Nutze eine **"wenn ... dann ... ansonsten"-Abfrage** aus der Kategorie „Logik“.</w:t>
      </w:r>
    </w:p>
    <w:p w14:paraId="1B2EA070" w14:textId="77777777" w:rsidR="00C239B3" w:rsidRDefault="00C239B3" w:rsidP="00C239B3">
      <w:pPr>
        <w:pStyle w:val="ListingStandard"/>
      </w:pPr>
      <w:r>
        <w:t>- Prüfe, in welchem Temperaturbereich sich der Wert befindet, und schalte die RGB-LED entsprechend um[3][5][4].</w:t>
      </w:r>
    </w:p>
    <w:p w14:paraId="66CDA899" w14:textId="77777777" w:rsidR="00C239B3" w:rsidRDefault="00C239B3" w:rsidP="00C239B3">
      <w:pPr>
        <w:pStyle w:val="ListingStandard"/>
      </w:pPr>
      <w:r>
        <w:t>- Beispiel:</w:t>
      </w:r>
    </w:p>
    <w:p w14:paraId="7AC9F375" w14:textId="77777777" w:rsidR="00C239B3" w:rsidRDefault="00C239B3" w:rsidP="00C239B3">
      <w:pPr>
        <w:pStyle w:val="ListingStandard"/>
      </w:pPr>
      <w:r>
        <w:t xml:space="preserve">  - Unter 15°C: RGB-LED blau</w:t>
      </w:r>
    </w:p>
    <w:p w14:paraId="308DD5B4" w14:textId="77777777" w:rsidR="00C239B3" w:rsidRDefault="00C239B3" w:rsidP="00C239B3">
      <w:pPr>
        <w:pStyle w:val="ListingStandard"/>
      </w:pPr>
      <w:r>
        <w:t xml:space="preserve">  - 15–20°C: RGB-LED gelb</w:t>
      </w:r>
    </w:p>
    <w:p w14:paraId="4C4C1A27" w14:textId="77777777" w:rsidR="00C239B3" w:rsidRDefault="00C239B3" w:rsidP="00C239B3">
      <w:pPr>
        <w:pStyle w:val="ListingStandard"/>
      </w:pPr>
      <w:r>
        <w:t xml:space="preserve">  - Über 20°C: RGB-LED rot</w:t>
      </w:r>
    </w:p>
    <w:p w14:paraId="1E943A1D" w14:textId="77777777" w:rsidR="00C239B3" w:rsidRDefault="00C239B3" w:rsidP="00C239B3">
      <w:pPr>
        <w:pStyle w:val="ListingStandard"/>
      </w:pPr>
    </w:p>
    <w:p w14:paraId="37862C40" w14:textId="77777777" w:rsidR="00C239B3" w:rsidRDefault="00C239B3" w:rsidP="00C239B3">
      <w:pPr>
        <w:pStyle w:val="ListingStandard"/>
      </w:pPr>
      <w:r>
        <w:t>### Blöcke für die Erweiterung</w:t>
      </w:r>
    </w:p>
    <w:p w14:paraId="315C5231" w14:textId="77777777" w:rsidR="00C239B3" w:rsidRDefault="00C239B3" w:rsidP="00C239B3">
      <w:pPr>
        <w:pStyle w:val="ListingStandard"/>
      </w:pPr>
    </w:p>
    <w:p w14:paraId="3DC9EB75" w14:textId="77777777" w:rsidR="00C239B3" w:rsidRDefault="00C239B3" w:rsidP="00C239B3">
      <w:pPr>
        <w:pStyle w:val="ListingStandard"/>
      </w:pPr>
      <w:r>
        <w:t>- Block: **"wenn ... dann ... ansonsten"**</w:t>
      </w:r>
    </w:p>
    <w:p w14:paraId="065AB030" w14:textId="77777777" w:rsidR="00C239B3" w:rsidRDefault="00C239B3" w:rsidP="00C239B3">
      <w:pPr>
        <w:pStyle w:val="ListingStandard"/>
      </w:pPr>
      <w:r>
        <w:t>- Block: **Vergleich ( &lt; , &gt; , =)**</w:t>
      </w:r>
    </w:p>
    <w:p w14:paraId="6025DC41" w14:textId="77777777" w:rsidR="00C239B3" w:rsidRDefault="00C239B3" w:rsidP="00C239B3">
      <w:pPr>
        <w:pStyle w:val="ListingStandard"/>
      </w:pPr>
      <w:r>
        <w:t>- Block: **"setze RGB-LED auf Farbe ..."**</w:t>
      </w:r>
    </w:p>
    <w:p w14:paraId="277F9A02" w14:textId="77777777" w:rsidR="00C239B3" w:rsidRDefault="00C239B3" w:rsidP="00C239B3">
      <w:pPr>
        <w:pStyle w:val="ListingStandard"/>
      </w:pPr>
    </w:p>
    <w:p w14:paraId="654403E2" w14:textId="77777777" w:rsidR="00C239B3" w:rsidRDefault="00C239B3" w:rsidP="00C239B3">
      <w:pPr>
        <w:pStyle w:val="ListingStandard"/>
      </w:pPr>
      <w:r>
        <w:t>**3. Tipps zur Darstellung auf der Matrix**</w:t>
      </w:r>
    </w:p>
    <w:p w14:paraId="7D55E80A" w14:textId="77777777" w:rsidR="00C239B3" w:rsidRDefault="00C239B3" w:rsidP="00C239B3">
      <w:pPr>
        <w:pStyle w:val="ListingStandard"/>
      </w:pPr>
      <w:r>
        <w:t>- Die Anzeige als Zahl ist am einfachsten umzusetzen.</w:t>
      </w:r>
    </w:p>
    <w:p w14:paraId="63B3B9E6" w14:textId="77777777" w:rsidR="00C239B3" w:rsidRDefault="00C239B3" w:rsidP="00C239B3">
      <w:pPr>
        <w:pStyle w:val="ListingStandard"/>
      </w:pPr>
      <w:r>
        <w:t>- Für eine grafische Balkenanzeige (z.B. jede LED steht für einen Temperaturwert) musst du mit weiteren Blöcken wie **"LED an/aus"** und Variablen arbeiten[3].</w:t>
      </w:r>
    </w:p>
    <w:p w14:paraId="00EF868C" w14:textId="77777777" w:rsidR="00C239B3" w:rsidRDefault="00C239B3" w:rsidP="00C239B3">
      <w:pPr>
        <w:pStyle w:val="ListingStandard"/>
      </w:pPr>
    </w:p>
    <w:p w14:paraId="0009621C" w14:textId="77777777" w:rsidR="00C239B3" w:rsidRDefault="00C239B3" w:rsidP="00C239B3">
      <w:pPr>
        <w:pStyle w:val="ListingStandard"/>
      </w:pPr>
      <w:r>
        <w:t>## Zusammenfassung der wichtigsten Blöcke</w:t>
      </w:r>
    </w:p>
    <w:p w14:paraId="030576F6" w14:textId="77777777" w:rsidR="00C239B3" w:rsidRDefault="00C239B3" w:rsidP="00C239B3">
      <w:pPr>
        <w:pStyle w:val="ListingStandard"/>
      </w:pPr>
    </w:p>
    <w:p w14:paraId="03B16F7B" w14:textId="77777777" w:rsidR="00C239B3" w:rsidRDefault="00C239B3" w:rsidP="00C239B3">
      <w:pPr>
        <w:pStyle w:val="ListingStandard"/>
      </w:pPr>
      <w:r>
        <w:t>- **"zeige Text"** (Grundlagen)</w:t>
      </w:r>
    </w:p>
    <w:p w14:paraId="490E8034" w14:textId="77777777" w:rsidR="00C239B3" w:rsidRDefault="00C239B3" w:rsidP="00C239B3">
      <w:pPr>
        <w:pStyle w:val="ListingStandard"/>
      </w:pPr>
      <w:r>
        <w:t>- **"Temperatur"** (Eingabe)</w:t>
      </w:r>
    </w:p>
    <w:p w14:paraId="4C591882" w14:textId="77777777" w:rsidR="00C239B3" w:rsidRDefault="00C239B3" w:rsidP="00C239B3">
      <w:pPr>
        <w:pStyle w:val="ListingStandard"/>
      </w:pPr>
      <w:r>
        <w:t>- **"Pause (ms)"** (Grundlagen)</w:t>
      </w:r>
    </w:p>
    <w:p w14:paraId="110E04AD" w14:textId="77777777" w:rsidR="00C239B3" w:rsidRDefault="00C239B3" w:rsidP="00C239B3">
      <w:pPr>
        <w:pStyle w:val="ListingStandard"/>
      </w:pPr>
      <w:r>
        <w:t>- **"wenn ... dann ... ansonsten"** (Logik, optional)</w:t>
      </w:r>
    </w:p>
    <w:p w14:paraId="61D62555" w14:textId="77777777" w:rsidR="00C239B3" w:rsidRDefault="00C239B3" w:rsidP="00C239B3">
      <w:pPr>
        <w:pStyle w:val="ListingStandard"/>
      </w:pPr>
      <w:r>
        <w:t>- **Vergleichsblöcke** (Logik, optional)</w:t>
      </w:r>
    </w:p>
    <w:p w14:paraId="6F630877" w14:textId="77777777" w:rsidR="00C239B3" w:rsidRDefault="00C239B3" w:rsidP="00C239B3">
      <w:pPr>
        <w:pStyle w:val="ListingStandard"/>
      </w:pPr>
      <w:r>
        <w:t>- **"setze RGB-LED auf ..."** (Ausgabe, optional)</w:t>
      </w:r>
    </w:p>
    <w:p w14:paraId="4548AE39" w14:textId="77777777" w:rsidR="00C239B3" w:rsidRDefault="00C239B3" w:rsidP="00C239B3">
      <w:pPr>
        <w:pStyle w:val="ListingStandard"/>
      </w:pPr>
    </w:p>
    <w:p w14:paraId="10509741" w14:textId="77777777" w:rsidR="00C239B3" w:rsidRDefault="00C239B3" w:rsidP="00C239B3">
      <w:pPr>
        <w:pStyle w:val="ListingStandard"/>
      </w:pPr>
      <w:r>
        <w:t>Damit kannst du die Temperatur einfach und übersichtlich auf der 5x5 LED-Matrix des Calliope mini ausgeben und bei Bedarf auch farblich unterstützen[3][5][6].</w:t>
      </w:r>
    </w:p>
    <w:p w14:paraId="7EC74438" w14:textId="77777777" w:rsidR="00C239B3" w:rsidRDefault="00C239B3" w:rsidP="00C239B3">
      <w:pPr>
        <w:pStyle w:val="ListingStandard"/>
      </w:pPr>
    </w:p>
    <w:p w14:paraId="3D910D9B" w14:textId="77777777" w:rsidR="00C239B3" w:rsidRDefault="00C239B3" w:rsidP="00C239B3">
      <w:pPr>
        <w:pStyle w:val="ListingStandard"/>
      </w:pPr>
      <w:r>
        <w:t>Quellen</w:t>
      </w:r>
    </w:p>
    <w:p w14:paraId="00C3D77E" w14:textId="77777777" w:rsidR="00C239B3" w:rsidRDefault="00C239B3" w:rsidP="00C239B3">
      <w:pPr>
        <w:pStyle w:val="ListingStandard"/>
      </w:pPr>
      <w:r>
        <w:t>[1] Grundlagen - Calliope mini https://calliope.cc/programmieren/grundlagen</w:t>
      </w:r>
    </w:p>
    <w:p w14:paraId="742EAAA0" w14:textId="77777777" w:rsidR="00C239B3" w:rsidRDefault="00C239B3" w:rsidP="00C239B3">
      <w:pPr>
        <w:pStyle w:val="ListingStandard"/>
      </w:pPr>
      <w:r>
        <w:t>[2] Temperaturmessung - Calliope mini info https://calliopemini.info/ca_77.php</w:t>
      </w:r>
    </w:p>
    <w:p w14:paraId="3D54C29F" w14:textId="77777777" w:rsidR="00C239B3" w:rsidRDefault="00C239B3" w:rsidP="00C239B3">
      <w:pPr>
        <w:pStyle w:val="ListingStandard"/>
      </w:pPr>
      <w:r>
        <w:t>[3] 4-9-Thermometer - Calliope mini https://calliope.cc/schulen/unterrichtsmaterial/4-9-thermometer</w:t>
      </w:r>
    </w:p>
    <w:p w14:paraId="77BB34C9" w14:textId="77777777" w:rsidR="00C239B3" w:rsidRDefault="00C239B3" w:rsidP="00C239B3">
      <w:pPr>
        <w:pStyle w:val="ListingStandard"/>
      </w:pPr>
      <w:r>
        <w:t>[4] [PDF] 2.1 Natur: Temperaturmesser - Denkschule https://www.die-denkschule.ch/data/documents/CalliopeNepo_Natur_2.pdf</w:t>
      </w:r>
    </w:p>
    <w:p w14:paraId="63E4F9DB" w14:textId="77777777" w:rsidR="00C239B3" w:rsidRDefault="00C239B3" w:rsidP="00C239B3">
      <w:pPr>
        <w:pStyle w:val="ListingStandard"/>
      </w:pPr>
      <w:r>
        <w:t>[5] 17 Thermometer - YouTube https://www.youtube.com/watch?v=za-jcR6ypxA</w:t>
      </w:r>
    </w:p>
    <w:p w14:paraId="6252238B" w14:textId="77777777" w:rsidR="00C239B3" w:rsidRDefault="00C239B3" w:rsidP="00C239B3">
      <w:pPr>
        <w:pStyle w:val="ListingStandard"/>
      </w:pPr>
      <w:r>
        <w:t>[6] Calliope Mini 3 - Datenlogger zum speichern der Temperatur https://www.youtube.com/watch?v=ajGLInJVQO0</w:t>
      </w:r>
    </w:p>
    <w:p w14:paraId="042A754C" w14:textId="77777777" w:rsidR="00C239B3" w:rsidRDefault="00C239B3" w:rsidP="00C239B3">
      <w:pPr>
        <w:pStyle w:val="ListingStandard"/>
      </w:pPr>
      <w:r>
        <w:t>[7] Calliope Mini mit DHT11 &amp; LCD-Display - draeger-it.blog https://draeger-it.blog/calliope-mini-mit-dht11-lcd-display/</w:t>
      </w:r>
    </w:p>
    <w:p w14:paraId="6BE2AA5E" w14:textId="77777777" w:rsidR="00C239B3" w:rsidRDefault="00C239B3" w:rsidP="00C239B3">
      <w:pPr>
        <w:pStyle w:val="ListingStandard"/>
      </w:pPr>
      <w:r>
        <w:t>[8] Übersicht - Calliope mini https://calliope.cc/calliope-mini</w:t>
      </w:r>
    </w:p>
    <w:p w14:paraId="71AEB61B" w14:textId="77777777" w:rsidR="00C239B3" w:rsidRDefault="00C239B3" w:rsidP="00C239B3">
      <w:pPr>
        <w:pStyle w:val="ListingStandard"/>
      </w:pPr>
      <w:r>
        <w:t>[9] Calliope Mini Einstieg - InfoTastic Academy https://infotastic.academy/calliope-mini-einstieg/</w:t>
      </w:r>
    </w:p>
    <w:p w14:paraId="568D2178" w14:textId="77777777" w:rsidR="00C239B3" w:rsidRDefault="00C239B3" w:rsidP="00C239B3">
      <w:pPr>
        <w:pStyle w:val="ListingStandard"/>
      </w:pPr>
      <w:r>
        <w:t>[10] Erste Schritte: Das 5x5 LED Raster - Calliope mini https://calliope.cc/projekte/das-5x5-led-raster</w:t>
      </w:r>
    </w:p>
    <w:p w14:paraId="7F49D594" w14:textId="77777777" w:rsidR="00C239B3" w:rsidRDefault="00C239B3" w:rsidP="00C239B3">
      <w:pPr>
        <w:pStyle w:val="ListingStandard"/>
      </w:pPr>
      <w:r>
        <w:t>[11] [PDF] OER-Dokumentation für den „Calliope Developer Jam“ https://oer.uni-leipzig.de/wp-content/uploads/2024/12/Calliope_Jam_Handreichung_OER.pdf</w:t>
      </w:r>
    </w:p>
    <w:p w14:paraId="4E937890" w14:textId="77777777" w:rsidR="00C239B3" w:rsidRDefault="00C239B3" w:rsidP="00C239B3">
      <w:pPr>
        <w:pStyle w:val="ListingStandard"/>
      </w:pPr>
      <w:r>
        <w:t>[12] Calliope mini – igb https://wiki.sachsen.schule/igbb/index.php/Calliope_mini</w:t>
      </w:r>
    </w:p>
    <w:p w14:paraId="0A851870" w14:textId="77777777" w:rsidR="00C239B3" w:rsidRDefault="00C239B3" w:rsidP="00C239B3">
      <w:pPr>
        <w:pStyle w:val="ListingStandard"/>
      </w:pPr>
      <w:r>
        <w:t>[13] 2d Array für calliope mini/NEPO (5x5 LED Anzeige) https://forum.calliope.cc/t/2d-array-fuer-calliope-mini-nepo-5x5-led-anzeige/1174</w:t>
      </w:r>
    </w:p>
    <w:p w14:paraId="2F073849" w14:textId="77777777" w:rsidR="00C239B3" w:rsidRDefault="00C239B3" w:rsidP="00C239B3">
      <w:pPr>
        <w:pStyle w:val="ListingStandard"/>
      </w:pPr>
      <w:r>
        <w:t>[14] Temperatur Puzzle - Microsoft MakeCode for Calliope mini https://makecode.calliope.cc/_gjV5RX646Hmg</w:t>
      </w:r>
    </w:p>
    <w:p w14:paraId="430719D1" w14:textId="77777777" w:rsidR="00C239B3" w:rsidRDefault="00C239B3" w:rsidP="00C239B3">
      <w:pPr>
        <w:pStyle w:val="ListingStandard"/>
      </w:pPr>
      <w:r>
        <w:lastRenderedPageBreak/>
        <w:t>[15] [PDF] Programmierung am Calliope mini - inf-schule https://inf-schule.de/content/14_informatiksysteme/1_calliope/7_projekte/6_waermedaemmung/11_downloads/AB_2_programmierung.pdf</w:t>
      </w:r>
    </w:p>
    <w:p w14:paraId="027643D7" w14:textId="77777777" w:rsidR="00C239B3" w:rsidRDefault="00C239B3" w:rsidP="00C239B3">
      <w:pPr>
        <w:pStyle w:val="ListingStandard"/>
      </w:pPr>
      <w:r>
        <w:t>[16] Luftqualität - Calliope mini https://calliope.cc/schulen/unterrichtsmaterial/luftqualitaet</w:t>
      </w:r>
    </w:p>
    <w:p w14:paraId="0E154B93" w14:textId="77777777" w:rsidR="00C239B3" w:rsidRDefault="00C239B3" w:rsidP="00C239B3">
      <w:pPr>
        <w:pStyle w:val="ListingStandard"/>
      </w:pPr>
      <w:r>
        <w:t>[17] Calliope Mini 3 Tutorial: Datenlogger in Aktion - draeger-it.blog https://draeger-it.blog/calliope-mini-3-tutorial-datenlogger-in-aktion-temperaturaufzeichnung/</w:t>
      </w:r>
    </w:p>
    <w:p w14:paraId="0E9E1844" w14:textId="62011048" w:rsidR="00764C12" w:rsidRDefault="00C239B3" w:rsidP="00C239B3">
      <w:pPr>
        <w:pStyle w:val="ListingStandard"/>
      </w:pPr>
      <w:r>
        <w:t>[18] ERSTE SCHRITTE: DAS 5X5 LED RASTER https://trg-calliopemini.userpxt.io/calliope/firststeps/Sensors</w:t>
      </w:r>
    </w:p>
    <w:p w14:paraId="3932BCD8" w14:textId="77777777" w:rsidR="00843B9C" w:rsidRDefault="00843B9C" w:rsidP="00C239B3">
      <w:pPr>
        <w:pStyle w:val="ListingStandard"/>
      </w:pPr>
    </w:p>
    <w:p w14:paraId="49E0C21F" w14:textId="77777777" w:rsidR="00843B9C" w:rsidRPr="002A1400" w:rsidRDefault="00843B9C" w:rsidP="00843B9C">
      <w:pPr>
        <w:rPr>
          <w:rStyle w:val="ListingZeichenFett"/>
        </w:rPr>
      </w:pPr>
      <w:r w:rsidRPr="002A1400">
        <w:rPr>
          <w:rStyle w:val="ListingZeichenFett"/>
        </w:rPr>
        <w:t xml:space="preserve">Ich möchte mit meinem Calliope mini die Temperatur messen. Dazu habe ich </w:t>
      </w:r>
      <w:r>
        <w:rPr>
          <w:rStyle w:val="ListingZeichenFett"/>
        </w:rPr>
        <w:t>schon</w:t>
      </w:r>
      <w:r w:rsidRPr="002A1400">
        <w:rPr>
          <w:rStyle w:val="ListingZeichenFett"/>
        </w:rPr>
        <w:t xml:space="preserve"> folgendes Programm geschrieben:</w:t>
      </w:r>
    </w:p>
    <w:p w14:paraId="4E83FF9E" w14:textId="77777777" w:rsidR="00843B9C" w:rsidRPr="002A1400" w:rsidRDefault="00843B9C" w:rsidP="00843B9C">
      <w:pPr>
        <w:rPr>
          <w:rStyle w:val="ListingZeichenFett"/>
        </w:rPr>
      </w:pPr>
      <w:r w:rsidRPr="002A1400">
        <w:rPr>
          <w:rStyle w:val="ListingZeichenFett"/>
        </w:rPr>
        <w:t>###</w:t>
      </w:r>
    </w:p>
    <w:p w14:paraId="38F240DE" w14:textId="77777777" w:rsidR="00843B9C" w:rsidRPr="002A1400" w:rsidRDefault="00843B9C" w:rsidP="00843B9C">
      <w:pPr>
        <w:tabs>
          <w:tab w:val="left" w:pos="357"/>
        </w:tabs>
        <w:spacing w:after="60" w:line="270" w:lineRule="atLeast"/>
        <w:jc w:val="both"/>
        <w:rPr>
          <w:rStyle w:val="ListingZeichenFett"/>
        </w:rPr>
      </w:pPr>
      <w:r w:rsidRPr="002A1400">
        <w:rPr>
          <w:rStyle w:val="ListingZeichenFett"/>
        </w:rPr>
        <w:t>def on_forever():</w:t>
      </w:r>
    </w:p>
    <w:p w14:paraId="40AF50C7" w14:textId="77777777" w:rsidR="00843B9C" w:rsidRPr="002A1400" w:rsidRDefault="00843B9C" w:rsidP="00843B9C">
      <w:pPr>
        <w:tabs>
          <w:tab w:val="left" w:pos="357"/>
        </w:tabs>
        <w:spacing w:after="60" w:line="270" w:lineRule="atLeast"/>
        <w:jc w:val="both"/>
        <w:rPr>
          <w:rStyle w:val="ListingZeichenFett"/>
        </w:rPr>
      </w:pPr>
      <w:r w:rsidRPr="002A1400">
        <w:rPr>
          <w:rStyle w:val="ListingZeichenFett"/>
        </w:rPr>
        <w:t xml:space="preserve">    basic.show_string("" + str((input.temperature())))</w:t>
      </w:r>
    </w:p>
    <w:p w14:paraId="20BAAAC0" w14:textId="77777777" w:rsidR="00843B9C" w:rsidRPr="002A1400" w:rsidRDefault="00843B9C" w:rsidP="00843B9C">
      <w:pPr>
        <w:tabs>
          <w:tab w:val="left" w:pos="357"/>
        </w:tabs>
        <w:spacing w:after="60" w:line="270" w:lineRule="atLeast"/>
        <w:jc w:val="both"/>
        <w:rPr>
          <w:rStyle w:val="ListingZeichenFett"/>
        </w:rPr>
      </w:pPr>
      <w:r w:rsidRPr="002A1400">
        <w:rPr>
          <w:rStyle w:val="ListingZeichenFett"/>
        </w:rPr>
        <w:t xml:space="preserve">    basic.pause(1000)</w:t>
      </w:r>
    </w:p>
    <w:p w14:paraId="34355407" w14:textId="77777777" w:rsidR="00843B9C" w:rsidRPr="002A1400" w:rsidRDefault="00843B9C" w:rsidP="00843B9C">
      <w:pPr>
        <w:rPr>
          <w:rStyle w:val="ListingZeichenFett"/>
        </w:rPr>
      </w:pPr>
      <w:r w:rsidRPr="002A1400">
        <w:rPr>
          <w:rStyle w:val="ListingZeichenFett"/>
        </w:rPr>
        <w:t>basic.forever(on_forever)</w:t>
      </w:r>
    </w:p>
    <w:p w14:paraId="7CE566EF" w14:textId="77777777" w:rsidR="00843B9C" w:rsidRPr="002A1400" w:rsidRDefault="00843B9C" w:rsidP="00843B9C">
      <w:pPr>
        <w:rPr>
          <w:rStyle w:val="ListingZeichenFett"/>
        </w:rPr>
      </w:pPr>
      <w:r w:rsidRPr="002A1400">
        <w:rPr>
          <w:rStyle w:val="ListingZeichenFett"/>
        </w:rPr>
        <w:t>###</w:t>
      </w:r>
    </w:p>
    <w:p w14:paraId="50D9AEFE" w14:textId="07AAC93A" w:rsidR="00843B9C" w:rsidRDefault="00843B9C" w:rsidP="00843B9C">
      <w:pPr>
        <w:pStyle w:val="ListingStandard"/>
        <w:rPr>
          <w:rStyle w:val="ListingZeichenFett"/>
        </w:rPr>
      </w:pPr>
      <w:r w:rsidRPr="002A1400">
        <w:rPr>
          <w:rStyle w:val="ListingZeichenFett"/>
        </w:rPr>
        <w:t>Ich messe einen Offset von +5 Grad Celsius zwischen der tatsächlichen Außentemperatur und der vom Calliope angezeigten Temperatur, d.h. der Calliope zeigt eine zu hohe Temperatur an. Korrigiere das Programm so, dass dieser Offset bei der Messung berücksichtigt wird.</w:t>
      </w:r>
    </w:p>
    <w:p w14:paraId="7BE8B186" w14:textId="77777777" w:rsidR="00843B9C" w:rsidRDefault="00843B9C" w:rsidP="00843B9C">
      <w:pPr>
        <w:pStyle w:val="ListingStandard"/>
        <w:rPr>
          <w:rStyle w:val="ListingZeichenFett"/>
        </w:rPr>
      </w:pPr>
    </w:p>
    <w:p w14:paraId="245E08A8" w14:textId="77777777" w:rsidR="00843B9C" w:rsidRDefault="00843B9C" w:rsidP="00843B9C">
      <w:pPr>
        <w:pStyle w:val="ListingStandard"/>
      </w:pPr>
      <w:r>
        <w:t>Natürlich! Du hast das Problem richtig erkannt: Der Calliope mini misst meist etwas zu hohe Temperaturen, weil die Elektronik auf der Platine selbst etwas Wärme abgibt. Wenn du weißt, dass ein Offset von +5°C vorliegt, kannst du diesen Wert einfach von der gemessenen Temperatur abziehen.</w:t>
      </w:r>
    </w:p>
    <w:p w14:paraId="467ECDE7" w14:textId="77777777" w:rsidR="00843B9C" w:rsidRDefault="00843B9C" w:rsidP="00843B9C">
      <w:pPr>
        <w:pStyle w:val="ListingStandard"/>
      </w:pPr>
    </w:p>
    <w:p w14:paraId="09ADEB97" w14:textId="77777777" w:rsidR="00843B9C" w:rsidRDefault="00843B9C" w:rsidP="00843B9C">
      <w:pPr>
        <w:pStyle w:val="ListingStandard"/>
      </w:pPr>
      <w:r>
        <w:t>Hier ist dein angepasstes Programm, das den Offset berücksichtigt:</w:t>
      </w:r>
    </w:p>
    <w:p w14:paraId="7033BD12" w14:textId="77777777" w:rsidR="00843B9C" w:rsidRDefault="00843B9C" w:rsidP="00843B9C">
      <w:pPr>
        <w:pStyle w:val="ListingStandard"/>
      </w:pPr>
    </w:p>
    <w:p w14:paraId="0BE944BE" w14:textId="77777777" w:rsidR="00843B9C" w:rsidRDefault="00843B9C" w:rsidP="00843B9C">
      <w:pPr>
        <w:pStyle w:val="ListingStandard"/>
      </w:pPr>
      <w:r>
        <w:t>def on_forever():</w:t>
      </w:r>
    </w:p>
    <w:p w14:paraId="0EFEE167" w14:textId="77777777" w:rsidR="00843B9C" w:rsidRDefault="00843B9C" w:rsidP="00843B9C">
      <w:pPr>
        <w:pStyle w:val="ListingStandard"/>
      </w:pPr>
      <w:r>
        <w:t xml:space="preserve">    # Temperatur messen und Offset abziehen</w:t>
      </w:r>
    </w:p>
    <w:p w14:paraId="6319DE9E" w14:textId="77777777" w:rsidR="00843B9C" w:rsidRDefault="00843B9C" w:rsidP="00843B9C">
      <w:pPr>
        <w:pStyle w:val="ListingStandard"/>
      </w:pPr>
      <w:r>
        <w:t xml:space="preserve">    temperatur = input.temperature() - 5</w:t>
      </w:r>
    </w:p>
    <w:p w14:paraId="727E480F" w14:textId="77777777" w:rsidR="00843B9C" w:rsidRDefault="00843B9C" w:rsidP="00843B9C">
      <w:pPr>
        <w:pStyle w:val="ListingStandard"/>
      </w:pPr>
      <w:r>
        <w:t xml:space="preserve">    basic.show_string("" + str(temperatur))</w:t>
      </w:r>
    </w:p>
    <w:p w14:paraId="719F6088" w14:textId="77777777" w:rsidR="00843B9C" w:rsidRDefault="00843B9C" w:rsidP="00843B9C">
      <w:pPr>
        <w:pStyle w:val="ListingStandard"/>
      </w:pPr>
      <w:r>
        <w:t xml:space="preserve">    basic.pause(1000)</w:t>
      </w:r>
    </w:p>
    <w:p w14:paraId="0A472FA1" w14:textId="77777777" w:rsidR="00843B9C" w:rsidRDefault="00843B9C" w:rsidP="00843B9C">
      <w:pPr>
        <w:pStyle w:val="ListingStandard"/>
      </w:pPr>
      <w:r>
        <w:t>basic.forever(on_forever)</w:t>
      </w:r>
    </w:p>
    <w:p w14:paraId="67FAEE74" w14:textId="77777777" w:rsidR="00843B9C" w:rsidRDefault="00843B9C" w:rsidP="00843B9C">
      <w:pPr>
        <w:pStyle w:val="ListingStandard"/>
      </w:pPr>
    </w:p>
    <w:p w14:paraId="209AD679" w14:textId="77777777" w:rsidR="00843B9C" w:rsidRDefault="00843B9C" w:rsidP="00843B9C">
      <w:pPr>
        <w:pStyle w:val="ListingStandard"/>
      </w:pPr>
      <w:r>
        <w:t>Hinweis:</w:t>
      </w:r>
    </w:p>
    <w:p w14:paraId="6F229CDF" w14:textId="77777777" w:rsidR="00843B9C" w:rsidRDefault="00843B9C" w:rsidP="00843B9C">
      <w:pPr>
        <w:pStyle w:val="ListingStandard"/>
      </w:pPr>
      <w:r>
        <w:lastRenderedPageBreak/>
        <w:t>Falls du einen negativen Wert erhältst (z.B. bei sehr niedrigen Temperaturen), kannst du die Ausgabe mit einer max-Funktion begrenzen, falls gewünscht.</w:t>
      </w:r>
    </w:p>
    <w:p w14:paraId="044598F0" w14:textId="1DE90AB4" w:rsidR="00843B9C" w:rsidRDefault="00843B9C" w:rsidP="00843B9C">
      <w:pPr>
        <w:pStyle w:val="ListingStandard"/>
      </w:pPr>
      <w:r>
        <w:t>Sag gern Bescheid, falls du noch weitere Anpassungen brauchst!</w:t>
      </w:r>
    </w:p>
    <w:p w14:paraId="5D154E51" w14:textId="77777777" w:rsidR="00843B9C" w:rsidRDefault="00843B9C" w:rsidP="00843B9C">
      <w:pPr>
        <w:pStyle w:val="ListingStandard"/>
      </w:pPr>
    </w:p>
    <w:p w14:paraId="2B6AE4FB" w14:textId="77777777" w:rsidR="00843B9C" w:rsidRDefault="00843B9C" w:rsidP="00843B9C">
      <w:pPr>
        <w:pStyle w:val="ListingStandard"/>
      </w:pPr>
    </w:p>
    <w:p w14:paraId="0BA73AA1" w14:textId="77777777" w:rsidR="007714CA" w:rsidRPr="00742EAE" w:rsidRDefault="007714CA" w:rsidP="007714CA">
      <w:pPr>
        <w:pStyle w:val="ListingStandard"/>
        <w:rPr>
          <w:rStyle w:val="ListingZeichenFett"/>
        </w:rPr>
      </w:pPr>
      <w:r w:rsidRPr="00742EAE">
        <w:rPr>
          <w:rStyle w:val="ListingZeichenFett"/>
        </w:rPr>
        <w:t>Ich habe einen Calliope v3, der mit 3 RGB-LEDs ausgestattet ist. Abhängig von der Temperatur des Sensors auf der Platine soll die linke LED bei einer Temperatur unter 20 Grad Celsius blau leuchten. Die mittlere LED soll grün leuchten, wenn die Temperatur zwischen 20 und 26 Grad Celsius liegt. Die rechte LED soll rot leuchten, wenn die Temperatur über 26 Grad liegt. Welche MakeCode-Blöcke muss ich dafür verwenden?</w:t>
      </w:r>
    </w:p>
    <w:p w14:paraId="7325C944" w14:textId="77777777" w:rsidR="007714CA" w:rsidRDefault="007714CA" w:rsidP="00843B9C">
      <w:pPr>
        <w:pStyle w:val="ListingStandard"/>
      </w:pPr>
    </w:p>
    <w:p w14:paraId="057DEA3F" w14:textId="77777777" w:rsidR="007714CA" w:rsidRDefault="007714CA" w:rsidP="007714CA">
      <w:pPr>
        <w:pStyle w:val="ListingStandard"/>
      </w:pPr>
      <w:r>
        <w:t>Gern! Für dein Vorhaben mit dem Calliope mini v3 und den 3 RGB-LEDs kannst du im MakeCode-Editor folgende Schritte umsetzen. Ich beschreibe dir die wichtigsten Blöcke und die Logik – du kannst das anschließend im Blockeditor direkt so umsetzen.</w:t>
      </w:r>
    </w:p>
    <w:p w14:paraId="4A902F94" w14:textId="77777777" w:rsidR="007714CA" w:rsidRDefault="007714CA" w:rsidP="007714CA">
      <w:pPr>
        <w:pStyle w:val="ListingStandard"/>
      </w:pPr>
    </w:p>
    <w:p w14:paraId="187E1F8D" w14:textId="77777777" w:rsidR="007714CA" w:rsidRDefault="007714CA" w:rsidP="007714CA">
      <w:pPr>
        <w:pStyle w:val="ListingStandard"/>
      </w:pPr>
      <w:r>
        <w:rPr>
          <w:rFonts w:ascii="Roboto" w:hAnsi="Roboto" w:cs="Roboto"/>
        </w:rPr>
        <w:t>⸻</w:t>
      </w:r>
    </w:p>
    <w:p w14:paraId="398D3572" w14:textId="77777777" w:rsidR="007714CA" w:rsidRDefault="007714CA" w:rsidP="007714CA">
      <w:pPr>
        <w:pStyle w:val="ListingStandard"/>
      </w:pPr>
    </w:p>
    <w:p w14:paraId="79482C5B" w14:textId="77777777" w:rsidR="007714CA" w:rsidRDefault="007714CA" w:rsidP="007714CA">
      <w:pPr>
        <w:pStyle w:val="ListingStandard"/>
      </w:pPr>
      <w:r>
        <w:t>Blöcke für die Temperaturabhängige Steuerung der RGB-LEDs</w:t>
      </w:r>
    </w:p>
    <w:p w14:paraId="60DA8602" w14:textId="77777777" w:rsidR="007714CA" w:rsidRDefault="007714CA" w:rsidP="007714CA">
      <w:pPr>
        <w:pStyle w:val="ListingStandard"/>
      </w:pPr>
    </w:p>
    <w:p w14:paraId="3A53EA98" w14:textId="77777777" w:rsidR="007714CA" w:rsidRDefault="007714CA" w:rsidP="007714CA">
      <w:pPr>
        <w:pStyle w:val="ListingStandard"/>
      </w:pPr>
      <w:r>
        <w:t>1. Dauerhaft wiederholen</w:t>
      </w:r>
    </w:p>
    <w:p w14:paraId="405BAA53" w14:textId="77777777" w:rsidR="007714CA" w:rsidRDefault="007714CA" w:rsidP="007714CA">
      <w:pPr>
        <w:pStyle w:val="ListingStandard"/>
      </w:pPr>
      <w:r>
        <w:tab/>
        <w:t>•</w:t>
      </w:r>
      <w:r>
        <w:tab/>
        <w:t>Block: dauerhaft</w:t>
      </w:r>
    </w:p>
    <w:p w14:paraId="17A21B94" w14:textId="77777777" w:rsidR="007714CA" w:rsidRDefault="007714CA" w:rsidP="007714CA">
      <w:pPr>
        <w:pStyle w:val="ListingStandard"/>
      </w:pPr>
      <w:r>
        <w:tab/>
        <w:t>•</w:t>
      </w:r>
      <w:r>
        <w:tab/>
        <w:t>Dies entspricht der Schleife forever in Python.</w:t>
      </w:r>
    </w:p>
    <w:p w14:paraId="4108C60C" w14:textId="77777777" w:rsidR="007714CA" w:rsidRDefault="007714CA" w:rsidP="007714CA">
      <w:pPr>
        <w:pStyle w:val="ListingStandard"/>
      </w:pPr>
    </w:p>
    <w:p w14:paraId="08A28691" w14:textId="77777777" w:rsidR="007714CA" w:rsidRDefault="007714CA" w:rsidP="007714CA">
      <w:pPr>
        <w:pStyle w:val="ListingStandard"/>
      </w:pPr>
      <w:r>
        <w:t>2. Temperatur lesen</w:t>
      </w:r>
    </w:p>
    <w:p w14:paraId="5E1111BC" w14:textId="77777777" w:rsidR="007714CA" w:rsidRDefault="007714CA" w:rsidP="007714CA">
      <w:pPr>
        <w:pStyle w:val="ListingStandard"/>
      </w:pPr>
      <w:r>
        <w:tab/>
        <w:t>•</w:t>
      </w:r>
      <w:r>
        <w:tab/>
        <w:t>Block: Temperatur in °C</w:t>
      </w:r>
    </w:p>
    <w:p w14:paraId="4FE247D1" w14:textId="77777777" w:rsidR="007714CA" w:rsidRDefault="007714CA" w:rsidP="007714CA">
      <w:pPr>
        <w:pStyle w:val="ListingStandard"/>
      </w:pPr>
      <w:r>
        <w:tab/>
        <w:t>•</w:t>
      </w:r>
      <w:r>
        <w:tab/>
        <w:t>Dies gibt die aktuelle Temperatur als Zahl zurück.</w:t>
      </w:r>
    </w:p>
    <w:p w14:paraId="36E9F3B2" w14:textId="77777777" w:rsidR="007714CA" w:rsidRDefault="007714CA" w:rsidP="007714CA">
      <w:pPr>
        <w:pStyle w:val="ListingStandard"/>
      </w:pPr>
    </w:p>
    <w:p w14:paraId="4836B42D" w14:textId="77777777" w:rsidR="007714CA" w:rsidRDefault="007714CA" w:rsidP="007714CA">
      <w:pPr>
        <w:pStyle w:val="ListingStandard"/>
      </w:pPr>
      <w:r>
        <w:t>3. Wenn/Dann/Sonst-Verzweigungen</w:t>
      </w:r>
    </w:p>
    <w:p w14:paraId="75AB0B3F" w14:textId="77777777" w:rsidR="007714CA" w:rsidRDefault="007714CA" w:rsidP="007714CA">
      <w:pPr>
        <w:pStyle w:val="ListingStandard"/>
      </w:pPr>
      <w:r>
        <w:tab/>
        <w:t>•</w:t>
      </w:r>
      <w:r>
        <w:tab/>
        <w:t>Block: wenn ... dann ... sonst wenn ... dann ... sonst ...</w:t>
      </w:r>
    </w:p>
    <w:p w14:paraId="3DDB551E" w14:textId="77777777" w:rsidR="007714CA" w:rsidRDefault="007714CA" w:rsidP="007714CA">
      <w:pPr>
        <w:pStyle w:val="ListingStandard"/>
      </w:pPr>
      <w:r>
        <w:tab/>
        <w:t>•</w:t>
      </w:r>
      <w:r>
        <w:tab/>
        <w:t>Damit kannst du die Temperaturbereiche abfragen.</w:t>
      </w:r>
    </w:p>
    <w:p w14:paraId="225D22A9" w14:textId="77777777" w:rsidR="007714CA" w:rsidRDefault="007714CA" w:rsidP="007714CA">
      <w:pPr>
        <w:pStyle w:val="ListingStandard"/>
      </w:pPr>
    </w:p>
    <w:p w14:paraId="6A07812A" w14:textId="77777777" w:rsidR="007714CA" w:rsidRDefault="007714CA" w:rsidP="007714CA">
      <w:pPr>
        <w:pStyle w:val="ListingStandard"/>
      </w:pPr>
      <w:r>
        <w:t>4. RGB-LED Farbe setzen</w:t>
      </w:r>
    </w:p>
    <w:p w14:paraId="3CF304F2" w14:textId="77777777" w:rsidR="007714CA" w:rsidRDefault="007714CA" w:rsidP="007714CA">
      <w:pPr>
        <w:pStyle w:val="ListingStandard"/>
      </w:pPr>
      <w:r>
        <w:tab/>
        <w:t>•</w:t>
      </w:r>
      <w:r>
        <w:tab/>
        <w:t>Block: Setze RGB LED &lt;Nummer&gt; auf Farbe &lt;Farbe&gt;</w:t>
      </w:r>
    </w:p>
    <w:p w14:paraId="521185D7" w14:textId="77777777" w:rsidR="007714CA" w:rsidRDefault="007714CA" w:rsidP="007714CA">
      <w:pPr>
        <w:pStyle w:val="ListingStandard"/>
      </w:pPr>
      <w:r>
        <w:tab/>
        <w:t>•</w:t>
      </w:r>
      <w:r>
        <w:tab/>
        <w:t>Hier gibst du an, welche LED (0 = links, 1 = Mitte, 2 = rechts) in welcher Farbe leuchten soll.</w:t>
      </w:r>
    </w:p>
    <w:p w14:paraId="05485F5A" w14:textId="77777777" w:rsidR="007714CA" w:rsidRDefault="007714CA" w:rsidP="007714CA">
      <w:pPr>
        <w:pStyle w:val="ListingStandard"/>
      </w:pPr>
    </w:p>
    <w:p w14:paraId="447EB5CB" w14:textId="77777777" w:rsidR="007714CA" w:rsidRDefault="007714CA" w:rsidP="007714CA">
      <w:pPr>
        <w:pStyle w:val="ListingStandard"/>
      </w:pPr>
      <w:r>
        <w:lastRenderedPageBreak/>
        <w:t>5. RGB-LED ausschalten (schwarz)</w:t>
      </w:r>
    </w:p>
    <w:p w14:paraId="4C110C21" w14:textId="77777777" w:rsidR="007714CA" w:rsidRDefault="007714CA" w:rsidP="007714CA">
      <w:pPr>
        <w:pStyle w:val="ListingStandard"/>
      </w:pPr>
      <w:r>
        <w:tab/>
        <w:t>•</w:t>
      </w:r>
      <w:r>
        <w:tab/>
        <w:t>Block: Setze RGB LED &lt;Nummer&gt; auf Farbe Schwarz</w:t>
      </w:r>
    </w:p>
    <w:p w14:paraId="450B3098" w14:textId="77777777" w:rsidR="007714CA" w:rsidRDefault="007714CA" w:rsidP="007714CA">
      <w:pPr>
        <w:pStyle w:val="ListingStandard"/>
      </w:pPr>
      <w:r>
        <w:tab/>
        <w:t>•</w:t>
      </w:r>
      <w:r>
        <w:tab/>
        <w:t>Damit schaltest du nicht benötigte LEDs aus.</w:t>
      </w:r>
    </w:p>
    <w:p w14:paraId="5954128E" w14:textId="77777777" w:rsidR="007714CA" w:rsidRDefault="007714CA" w:rsidP="007714CA">
      <w:pPr>
        <w:pStyle w:val="ListingStandard"/>
      </w:pPr>
    </w:p>
    <w:p w14:paraId="0958BB8A" w14:textId="77777777" w:rsidR="007714CA" w:rsidRDefault="007714CA" w:rsidP="007714CA">
      <w:pPr>
        <w:pStyle w:val="ListingStandard"/>
      </w:pPr>
      <w:r>
        <w:rPr>
          <w:rFonts w:ascii="Roboto" w:hAnsi="Roboto" w:cs="Roboto"/>
        </w:rPr>
        <w:t>⸻</w:t>
      </w:r>
    </w:p>
    <w:p w14:paraId="2C1F4A77" w14:textId="77777777" w:rsidR="007714CA" w:rsidRDefault="007714CA" w:rsidP="007714CA">
      <w:pPr>
        <w:pStyle w:val="ListingStandard"/>
      </w:pPr>
    </w:p>
    <w:p w14:paraId="47788CF3" w14:textId="77777777" w:rsidR="007714CA" w:rsidRDefault="007714CA" w:rsidP="007714CA">
      <w:pPr>
        <w:pStyle w:val="ListingStandard"/>
      </w:pPr>
      <w:r>
        <w:t>So sieht das Block-Programm in MakeCode aus:</w:t>
      </w:r>
    </w:p>
    <w:p w14:paraId="76C41852" w14:textId="77777777" w:rsidR="007714CA" w:rsidRDefault="007714CA" w:rsidP="007714CA">
      <w:pPr>
        <w:pStyle w:val="ListingStandard"/>
      </w:pPr>
      <w:r>
        <w:tab/>
        <w:t>1.</w:t>
      </w:r>
      <w:r>
        <w:tab/>
        <w:t>Dauerhaft-Block (ganz außen herum)</w:t>
      </w:r>
    </w:p>
    <w:p w14:paraId="5BE5FE05" w14:textId="77777777" w:rsidR="007714CA" w:rsidRDefault="007714CA" w:rsidP="007714CA">
      <w:pPr>
        <w:pStyle w:val="ListingStandard"/>
      </w:pPr>
      <w:r>
        <w:tab/>
        <w:t>2.</w:t>
      </w:r>
      <w:r>
        <w:tab/>
        <w:t>Im Inneren:</w:t>
      </w:r>
    </w:p>
    <w:p w14:paraId="214EE5CD" w14:textId="77777777" w:rsidR="007714CA" w:rsidRDefault="007714CA" w:rsidP="007714CA">
      <w:pPr>
        <w:pStyle w:val="ListingStandard"/>
      </w:pPr>
      <w:r>
        <w:tab/>
        <w:t>•</w:t>
      </w:r>
      <w:r>
        <w:tab/>
        <w:t>Temperatur in eine Variable speichern (z.B. temperatur)</w:t>
      </w:r>
    </w:p>
    <w:p w14:paraId="6AD2B719" w14:textId="77777777" w:rsidR="007714CA" w:rsidRDefault="007714CA" w:rsidP="007714CA">
      <w:pPr>
        <w:pStyle w:val="ListingStandard"/>
      </w:pPr>
      <w:r>
        <w:tab/>
        <w:t>•</w:t>
      </w:r>
      <w:r>
        <w:tab/>
        <w:t>Wenn temperatur &lt; 20:</w:t>
      </w:r>
    </w:p>
    <w:p w14:paraId="30C71AD1" w14:textId="77777777" w:rsidR="007714CA" w:rsidRDefault="007714CA" w:rsidP="007714CA">
      <w:pPr>
        <w:pStyle w:val="ListingStandard"/>
      </w:pPr>
      <w:r>
        <w:tab/>
        <w:t>•</w:t>
      </w:r>
      <w:r>
        <w:tab/>
        <w:t>Setze LED 0 (links) auf blau</w:t>
      </w:r>
    </w:p>
    <w:p w14:paraId="615C8A95" w14:textId="77777777" w:rsidR="007714CA" w:rsidRDefault="007714CA" w:rsidP="007714CA">
      <w:pPr>
        <w:pStyle w:val="ListingStandard"/>
      </w:pPr>
      <w:r>
        <w:tab/>
        <w:t>•</w:t>
      </w:r>
      <w:r>
        <w:tab/>
        <w:t>Setze LED 1 (mitte) und 2 (rechts) auf schwarz</w:t>
      </w:r>
    </w:p>
    <w:p w14:paraId="363D5AFC" w14:textId="77777777" w:rsidR="007714CA" w:rsidRDefault="007714CA" w:rsidP="007714CA">
      <w:pPr>
        <w:pStyle w:val="ListingStandard"/>
      </w:pPr>
      <w:r>
        <w:tab/>
        <w:t>•</w:t>
      </w:r>
      <w:r>
        <w:tab/>
        <w:t>Sonst wenn temperatur &gt;= 20 und temperatur &lt;= 26:</w:t>
      </w:r>
    </w:p>
    <w:p w14:paraId="6AD83BC1" w14:textId="77777777" w:rsidR="007714CA" w:rsidRDefault="007714CA" w:rsidP="007714CA">
      <w:pPr>
        <w:pStyle w:val="ListingStandard"/>
      </w:pPr>
      <w:r>
        <w:tab/>
        <w:t>•</w:t>
      </w:r>
      <w:r>
        <w:tab/>
        <w:t>Setze LED 1 (mitte) auf grün</w:t>
      </w:r>
    </w:p>
    <w:p w14:paraId="04793C86" w14:textId="77777777" w:rsidR="007714CA" w:rsidRDefault="007714CA" w:rsidP="007714CA">
      <w:pPr>
        <w:pStyle w:val="ListingStandard"/>
      </w:pPr>
      <w:r>
        <w:tab/>
        <w:t>•</w:t>
      </w:r>
      <w:r>
        <w:tab/>
        <w:t>Setze LED 0 (links) und 2 (rechts) auf schwarz</w:t>
      </w:r>
    </w:p>
    <w:p w14:paraId="3A139940" w14:textId="77777777" w:rsidR="007714CA" w:rsidRDefault="007714CA" w:rsidP="007714CA">
      <w:pPr>
        <w:pStyle w:val="ListingStandard"/>
      </w:pPr>
      <w:r>
        <w:tab/>
        <w:t>•</w:t>
      </w:r>
      <w:r>
        <w:tab/>
        <w:t>Sonst (also temperatur &gt; 26):</w:t>
      </w:r>
    </w:p>
    <w:p w14:paraId="1CEB0B69" w14:textId="77777777" w:rsidR="007714CA" w:rsidRDefault="007714CA" w:rsidP="007714CA">
      <w:pPr>
        <w:pStyle w:val="ListingStandard"/>
      </w:pPr>
      <w:r>
        <w:tab/>
        <w:t>•</w:t>
      </w:r>
      <w:r>
        <w:tab/>
        <w:t>Setze LED 2 (rechts) auf rot</w:t>
      </w:r>
    </w:p>
    <w:p w14:paraId="002188D9" w14:textId="77777777" w:rsidR="007714CA" w:rsidRDefault="007714CA" w:rsidP="007714CA">
      <w:pPr>
        <w:pStyle w:val="ListingStandard"/>
      </w:pPr>
      <w:r>
        <w:tab/>
        <w:t>•</w:t>
      </w:r>
      <w:r>
        <w:tab/>
        <w:t>Setze LED 0 (links) und 1 (mitte) auf schwarz</w:t>
      </w:r>
    </w:p>
    <w:p w14:paraId="218BAE2C" w14:textId="77777777" w:rsidR="007714CA" w:rsidRDefault="007714CA" w:rsidP="007714CA">
      <w:pPr>
        <w:pStyle w:val="ListingStandard"/>
      </w:pPr>
    </w:p>
    <w:p w14:paraId="06A59073" w14:textId="77777777" w:rsidR="007714CA" w:rsidRDefault="007714CA" w:rsidP="007714CA">
      <w:pPr>
        <w:pStyle w:val="ListingStandard"/>
      </w:pPr>
      <w:r>
        <w:rPr>
          <w:rFonts w:ascii="Roboto" w:hAnsi="Roboto" w:cs="Roboto"/>
        </w:rPr>
        <w:t>⸻</w:t>
      </w:r>
    </w:p>
    <w:p w14:paraId="18A35210" w14:textId="77777777" w:rsidR="007714CA" w:rsidRDefault="007714CA" w:rsidP="007714CA">
      <w:pPr>
        <w:pStyle w:val="ListingStandard"/>
      </w:pPr>
    </w:p>
    <w:p w14:paraId="4C8FF1D3" w14:textId="77777777" w:rsidR="007714CA" w:rsidRDefault="007714CA" w:rsidP="007714CA">
      <w:pPr>
        <w:pStyle w:val="ListingStandard"/>
      </w:pPr>
      <w:r>
        <w:t>Kurzanleitung – Welche Blöcke du benötigst:</w:t>
      </w:r>
    </w:p>
    <w:p w14:paraId="493D0677" w14:textId="77777777" w:rsidR="007714CA" w:rsidRDefault="007714CA" w:rsidP="007714CA">
      <w:pPr>
        <w:pStyle w:val="ListingStandard"/>
      </w:pPr>
      <w:r>
        <w:tab/>
        <w:t>•</w:t>
      </w:r>
      <w:r>
        <w:tab/>
        <w:t>dauerhaft</w:t>
      </w:r>
    </w:p>
    <w:p w14:paraId="452DE2C4" w14:textId="77777777" w:rsidR="007714CA" w:rsidRDefault="007714CA" w:rsidP="007714CA">
      <w:pPr>
        <w:pStyle w:val="ListingStandard"/>
      </w:pPr>
      <w:r>
        <w:tab/>
        <w:t>•</w:t>
      </w:r>
      <w:r>
        <w:tab/>
        <w:t>setze &lt;Variable&gt; auf Temperatur in °C</w:t>
      </w:r>
    </w:p>
    <w:p w14:paraId="0C614363" w14:textId="77777777" w:rsidR="007714CA" w:rsidRDefault="007714CA" w:rsidP="007714CA">
      <w:pPr>
        <w:pStyle w:val="ListingStandard"/>
      </w:pPr>
      <w:r>
        <w:tab/>
        <w:t>•</w:t>
      </w:r>
      <w:r>
        <w:tab/>
        <w:t>wenn ... dann ... sonst wenn ... dann ... sonst ...</w:t>
      </w:r>
    </w:p>
    <w:p w14:paraId="0A62D9B3" w14:textId="77777777" w:rsidR="007714CA" w:rsidRDefault="007714CA" w:rsidP="007714CA">
      <w:pPr>
        <w:pStyle w:val="ListingStandard"/>
      </w:pPr>
      <w:r>
        <w:tab/>
        <w:t>•</w:t>
      </w:r>
      <w:r>
        <w:tab/>
        <w:t>setze RGB LED &lt;Nummer&gt; auf Farbe &lt;Farbe&gt;</w:t>
      </w:r>
    </w:p>
    <w:p w14:paraId="0D466C5E" w14:textId="77777777" w:rsidR="007714CA" w:rsidRDefault="007714CA" w:rsidP="007714CA">
      <w:pPr>
        <w:pStyle w:val="ListingStandard"/>
      </w:pPr>
      <w:r>
        <w:tab/>
        <w:t>•</w:t>
      </w:r>
      <w:r>
        <w:tab/>
        <w:t>ggf. setze RGB LED &lt;Nummer&gt; auf Farbe Schwarz</w:t>
      </w:r>
    </w:p>
    <w:p w14:paraId="61B7F86F" w14:textId="77777777" w:rsidR="007714CA" w:rsidRDefault="007714CA" w:rsidP="007714CA">
      <w:pPr>
        <w:pStyle w:val="ListingStandard"/>
      </w:pPr>
    </w:p>
    <w:p w14:paraId="69C2B38E" w14:textId="77777777" w:rsidR="007714CA" w:rsidRDefault="007714CA" w:rsidP="007714CA">
      <w:pPr>
        <w:pStyle w:val="ListingStandard"/>
      </w:pPr>
      <w:r>
        <w:rPr>
          <w:rFonts w:ascii="Roboto" w:hAnsi="Roboto" w:cs="Roboto"/>
        </w:rPr>
        <w:t>⸻</w:t>
      </w:r>
    </w:p>
    <w:p w14:paraId="6D6F4ABD" w14:textId="77777777" w:rsidR="007714CA" w:rsidRDefault="007714CA" w:rsidP="007714CA">
      <w:pPr>
        <w:pStyle w:val="ListingStandard"/>
      </w:pPr>
    </w:p>
    <w:p w14:paraId="61933409" w14:textId="77777777" w:rsidR="007714CA" w:rsidRDefault="007714CA" w:rsidP="007714CA">
      <w:pPr>
        <w:pStyle w:val="ListingStandard"/>
      </w:pPr>
      <w:r>
        <w:t>Tipp:</w:t>
      </w:r>
    </w:p>
    <w:p w14:paraId="67403561" w14:textId="77777777" w:rsidR="007714CA" w:rsidRDefault="007714CA" w:rsidP="007714CA">
      <w:pPr>
        <w:pStyle w:val="ListingStandard"/>
      </w:pPr>
    </w:p>
    <w:p w14:paraId="254CAA99" w14:textId="77777777" w:rsidR="007714CA" w:rsidRDefault="007714CA" w:rsidP="007714CA">
      <w:pPr>
        <w:pStyle w:val="ListingStandard"/>
      </w:pPr>
      <w:r>
        <w:t>Du findest die RGB-LED Blöcke im MakeCode-Editor unter „Erweiterungen“ &gt; „Calliope mini“ &gt; „RGB-LEDs“.</w:t>
      </w:r>
    </w:p>
    <w:p w14:paraId="093979B1" w14:textId="77777777" w:rsidR="007714CA" w:rsidRDefault="007714CA" w:rsidP="007714CA">
      <w:pPr>
        <w:pStyle w:val="ListingStandard"/>
      </w:pPr>
    </w:p>
    <w:p w14:paraId="7CFE2110" w14:textId="77777777" w:rsidR="007714CA" w:rsidRDefault="007714CA" w:rsidP="007714CA">
      <w:pPr>
        <w:pStyle w:val="ListingStandard"/>
      </w:pPr>
      <w:r>
        <w:rPr>
          <w:rFonts w:ascii="Roboto" w:hAnsi="Roboto" w:cs="Roboto"/>
        </w:rPr>
        <w:t>⸻</w:t>
      </w:r>
    </w:p>
    <w:p w14:paraId="3C4751A2" w14:textId="77777777" w:rsidR="007714CA" w:rsidRDefault="007714CA" w:rsidP="007714CA">
      <w:pPr>
        <w:pStyle w:val="ListingStandard"/>
      </w:pPr>
    </w:p>
    <w:p w14:paraId="60ECE7E3" w14:textId="17138035" w:rsidR="007714CA" w:rsidRDefault="007714CA" w:rsidP="007714CA">
      <w:pPr>
        <w:pStyle w:val="ListingStandard"/>
      </w:pPr>
      <w:r>
        <w:lastRenderedPageBreak/>
        <w:t>Wenn du möchtest, kann ich dir auch einen Screenshot oder die vollständige Blockstruktur als Text zusammenstellen! Sag Bescheid, wenn du das brauchst.</w:t>
      </w:r>
    </w:p>
    <w:p w14:paraId="06570588" w14:textId="77777777" w:rsidR="007714CA" w:rsidRDefault="007714CA" w:rsidP="007714CA">
      <w:pPr>
        <w:pStyle w:val="ListingStandard"/>
      </w:pPr>
    </w:p>
    <w:p w14:paraId="52D5C4C8" w14:textId="77777777" w:rsidR="007714CA" w:rsidRDefault="007714CA" w:rsidP="007714CA">
      <w:pPr>
        <w:pStyle w:val="ListingStandard"/>
      </w:pPr>
    </w:p>
    <w:p w14:paraId="0CF32E4C" w14:textId="77777777" w:rsidR="00515C3F" w:rsidRPr="00284FBA" w:rsidRDefault="00515C3F" w:rsidP="00515C3F">
      <w:pPr>
        <w:pStyle w:val="ListingStandard"/>
        <w:rPr>
          <w:rStyle w:val="ListingZeichenFett"/>
        </w:rPr>
      </w:pPr>
      <w:r w:rsidRPr="00284FBA">
        <w:rPr>
          <w:rStyle w:val="ListingZeichenFett"/>
        </w:rPr>
        <w:t>Gib mir Informationen von der Calliope Homepage, wie man den Neigungs- bzw. Lagesensor programmiert!</w:t>
      </w:r>
    </w:p>
    <w:p w14:paraId="35078CBD" w14:textId="77777777" w:rsidR="00515C3F" w:rsidRDefault="00515C3F" w:rsidP="007714CA">
      <w:pPr>
        <w:pStyle w:val="ListingStandard"/>
      </w:pPr>
    </w:p>
    <w:p w14:paraId="2ABF8208" w14:textId="77777777" w:rsidR="00515C3F" w:rsidRDefault="00515C3F" w:rsidP="00515C3F">
      <w:pPr>
        <w:pStyle w:val="ListingStandard"/>
      </w:pPr>
      <w:r>
        <w:t>## Programmierung des Neigungs- bzw. Lagesensors beim Calliope mini</w:t>
      </w:r>
    </w:p>
    <w:p w14:paraId="0FEC34D7" w14:textId="77777777" w:rsidR="00515C3F" w:rsidRDefault="00515C3F" w:rsidP="00515C3F">
      <w:pPr>
        <w:pStyle w:val="ListingStandard"/>
      </w:pPr>
    </w:p>
    <w:p w14:paraId="73B3DDF7" w14:textId="77777777" w:rsidR="00515C3F" w:rsidRDefault="00515C3F" w:rsidP="00515C3F">
      <w:pPr>
        <w:pStyle w:val="ListingStandard"/>
      </w:pPr>
      <w:r>
        <w:t>**Überblick**</w:t>
      </w:r>
    </w:p>
    <w:p w14:paraId="56573FF8" w14:textId="77777777" w:rsidR="00515C3F" w:rsidRDefault="00515C3F" w:rsidP="00515C3F">
      <w:pPr>
        <w:pStyle w:val="ListingStandard"/>
      </w:pPr>
    </w:p>
    <w:p w14:paraId="6C3DF4DE" w14:textId="77777777" w:rsidR="00515C3F" w:rsidRDefault="00515C3F" w:rsidP="00515C3F">
      <w:pPr>
        <w:pStyle w:val="ListingStandard"/>
      </w:pPr>
      <w:r>
        <w:t>Der Calliope mini verfügt über eingebaute Lagesensoren (Beschleunigungssensor und Gyroskop), mit denen die Ausrichtung und Bewegung des Boards im Raum erkannt werden können. Diese Sensoren liefern Werte für die Neigung entlang der X-, Y- und Z-Achse und ermöglichen so zahlreiche Anwendungen, z.B. zur Steuerung von LEDs oder zur Fernsteuerung von Robotern[5].</w:t>
      </w:r>
    </w:p>
    <w:p w14:paraId="1FE7D872" w14:textId="77777777" w:rsidR="00515C3F" w:rsidRDefault="00515C3F" w:rsidP="00515C3F">
      <w:pPr>
        <w:pStyle w:val="ListingStandard"/>
      </w:pPr>
    </w:p>
    <w:p w14:paraId="1C674131" w14:textId="77777777" w:rsidR="00515C3F" w:rsidRDefault="00515C3F" w:rsidP="00515C3F">
      <w:pPr>
        <w:pStyle w:val="ListingStandard"/>
      </w:pPr>
      <w:r>
        <w:t>---</w:t>
      </w:r>
    </w:p>
    <w:p w14:paraId="403CBBFC" w14:textId="77777777" w:rsidR="00515C3F" w:rsidRDefault="00515C3F" w:rsidP="00515C3F">
      <w:pPr>
        <w:pStyle w:val="ListingStandard"/>
      </w:pPr>
    </w:p>
    <w:p w14:paraId="75047B73" w14:textId="77777777" w:rsidR="00515C3F" w:rsidRDefault="00515C3F" w:rsidP="00515C3F">
      <w:pPr>
        <w:pStyle w:val="ListingStandard"/>
      </w:pPr>
      <w:r>
        <w:t>**Schritt-für-Schritt-Anleitung**</w:t>
      </w:r>
    </w:p>
    <w:p w14:paraId="4800E0DD" w14:textId="77777777" w:rsidR="00515C3F" w:rsidRDefault="00515C3F" w:rsidP="00515C3F">
      <w:pPr>
        <w:pStyle w:val="ListingStandard"/>
      </w:pPr>
    </w:p>
    <w:p w14:paraId="64BF6250" w14:textId="77777777" w:rsidR="00515C3F" w:rsidRDefault="00515C3F" w:rsidP="00515C3F">
      <w:pPr>
        <w:pStyle w:val="ListingStandard"/>
      </w:pPr>
      <w:r>
        <w:t>**1. Programmierumgebung öffnen**</w:t>
      </w:r>
    </w:p>
    <w:p w14:paraId="1D2B83B6" w14:textId="77777777" w:rsidR="00515C3F" w:rsidRDefault="00515C3F" w:rsidP="00515C3F">
      <w:pPr>
        <w:pStyle w:val="ListingStandard"/>
      </w:pPr>
      <w:r>
        <w:t>- Gehe auf die Website https://makecode.calliope.cc/ oder ins Open Roberta Lab[2].</w:t>
      </w:r>
    </w:p>
    <w:p w14:paraId="29689F21" w14:textId="77777777" w:rsidR="00515C3F" w:rsidRDefault="00515C3F" w:rsidP="00515C3F">
      <w:pPr>
        <w:pStyle w:val="ListingStandard"/>
      </w:pPr>
    </w:p>
    <w:p w14:paraId="2DAD8FCE" w14:textId="77777777" w:rsidR="00515C3F" w:rsidRDefault="00515C3F" w:rsidP="00515C3F">
      <w:pPr>
        <w:pStyle w:val="ListingStandard"/>
      </w:pPr>
      <w:r>
        <w:t>**2. Passende Bausteine auswählen**</w:t>
      </w:r>
    </w:p>
    <w:p w14:paraId="76728B01" w14:textId="77777777" w:rsidR="00515C3F" w:rsidRDefault="00515C3F" w:rsidP="00515C3F">
      <w:pPr>
        <w:pStyle w:val="ListingStandard"/>
      </w:pPr>
      <w:r>
        <w:t>- Suche nach den Sensor-Blöcken, meist zu finden unter „Eingabe“ oder „Sensoren“.</w:t>
      </w:r>
    </w:p>
    <w:p w14:paraId="234B95E8" w14:textId="77777777" w:rsidR="00515C3F" w:rsidRDefault="00515C3F" w:rsidP="00515C3F">
      <w:pPr>
        <w:pStyle w:val="ListingStandard"/>
      </w:pPr>
      <w:r>
        <w:t>- Für die Neigung gibt es typische Blöcke wie:</w:t>
      </w:r>
    </w:p>
    <w:p w14:paraId="25C2B861" w14:textId="77777777" w:rsidR="00515C3F" w:rsidRDefault="00515C3F" w:rsidP="00515C3F">
      <w:pPr>
        <w:pStyle w:val="ListingStandard"/>
      </w:pPr>
      <w:r>
        <w:t xml:space="preserve">  - „Neigung X“ (gibt den Neigungswinkel auf der X-Achse zurück)</w:t>
      </w:r>
    </w:p>
    <w:p w14:paraId="3A282593" w14:textId="77777777" w:rsidR="00515C3F" w:rsidRDefault="00515C3F" w:rsidP="00515C3F">
      <w:pPr>
        <w:pStyle w:val="ListingStandard"/>
      </w:pPr>
      <w:r>
        <w:t xml:space="preserve">  - „Neigung Y“</w:t>
      </w:r>
    </w:p>
    <w:p w14:paraId="3136450E" w14:textId="77777777" w:rsidR="00515C3F" w:rsidRDefault="00515C3F" w:rsidP="00515C3F">
      <w:pPr>
        <w:pStyle w:val="ListingStandard"/>
      </w:pPr>
      <w:r>
        <w:t xml:space="preserve">  - „Neigung Z“</w:t>
      </w:r>
    </w:p>
    <w:p w14:paraId="0A03FCF6" w14:textId="77777777" w:rsidR="00515C3F" w:rsidRDefault="00515C3F" w:rsidP="00515C3F">
      <w:pPr>
        <w:pStyle w:val="ListingStandard"/>
      </w:pPr>
      <w:r>
        <w:t xml:space="preserve">  - „Rotation (Winkel)“ (liefert den Winkel der Rotation, meist auf der X-Achse)[2].</w:t>
      </w:r>
    </w:p>
    <w:p w14:paraId="560C18CC" w14:textId="77777777" w:rsidR="00515C3F" w:rsidRDefault="00515C3F" w:rsidP="00515C3F">
      <w:pPr>
        <w:pStyle w:val="ListingStandard"/>
      </w:pPr>
    </w:p>
    <w:p w14:paraId="29202320" w14:textId="77777777" w:rsidR="00515C3F" w:rsidRDefault="00515C3F" w:rsidP="00515C3F">
      <w:pPr>
        <w:pStyle w:val="ListingStandard"/>
      </w:pPr>
      <w:r>
        <w:t>**3. Beispiel: LED-Anzeige je nach Lage**</w:t>
      </w:r>
    </w:p>
    <w:p w14:paraId="50F0545F" w14:textId="77777777" w:rsidR="00515C3F" w:rsidRDefault="00515C3F" w:rsidP="00515C3F">
      <w:pPr>
        <w:pStyle w:val="ListingStandard"/>
      </w:pPr>
    </w:p>
    <w:p w14:paraId="2EE1A0DF" w14:textId="77777777" w:rsidR="00515C3F" w:rsidRDefault="00515C3F" w:rsidP="00515C3F">
      <w:pPr>
        <w:pStyle w:val="ListingStandard"/>
      </w:pPr>
      <w:r>
        <w:t>Ein einfaches Beispiel: Die LED soll grün leuchten, wenn das Calliope mini waagrecht liegt, und rot, wenn nicht.</w:t>
      </w:r>
    </w:p>
    <w:p w14:paraId="20E5551E" w14:textId="77777777" w:rsidR="00515C3F" w:rsidRDefault="00515C3F" w:rsidP="00515C3F">
      <w:pPr>
        <w:pStyle w:val="ListingStandard"/>
      </w:pPr>
    </w:p>
    <w:p w14:paraId="18FF2C07" w14:textId="77777777" w:rsidR="00515C3F" w:rsidRDefault="00515C3F" w:rsidP="00515C3F">
      <w:pPr>
        <w:pStyle w:val="ListingStandard"/>
      </w:pPr>
      <w:r>
        <w:t>- Ziehe einen Block „dauerhaft“ (Endlosschleife) in das Programm[3].</w:t>
      </w:r>
    </w:p>
    <w:p w14:paraId="1048D100" w14:textId="77777777" w:rsidR="00515C3F" w:rsidRDefault="00515C3F" w:rsidP="00515C3F">
      <w:pPr>
        <w:pStyle w:val="ListingStandard"/>
      </w:pPr>
      <w:r>
        <w:t>- Füge einen Block „wenn ... dann ... sonst ...“ ein.</w:t>
      </w:r>
    </w:p>
    <w:p w14:paraId="5486B947" w14:textId="77777777" w:rsidR="00515C3F" w:rsidRDefault="00515C3F" w:rsidP="00515C3F">
      <w:pPr>
        <w:pStyle w:val="ListingStandard"/>
      </w:pPr>
      <w:r>
        <w:t>- Prüfe mit dem „Rotation (Winkel)“-Block, ob der Wert im gewünschten Bereich liegt (z.B. zwischen -5° und +5°).</w:t>
      </w:r>
    </w:p>
    <w:p w14:paraId="4F7EAF2F" w14:textId="77777777" w:rsidR="00515C3F" w:rsidRDefault="00515C3F" w:rsidP="00515C3F">
      <w:pPr>
        <w:pStyle w:val="ListingStandard"/>
      </w:pPr>
      <w:r>
        <w:t>- Wenn ja, setze die LED auf grün, sonst auf rot.</w:t>
      </w:r>
    </w:p>
    <w:p w14:paraId="4A138879" w14:textId="77777777" w:rsidR="00515C3F" w:rsidRDefault="00515C3F" w:rsidP="00515C3F">
      <w:pPr>
        <w:pStyle w:val="ListingStandard"/>
      </w:pPr>
    </w:p>
    <w:p w14:paraId="6A676119" w14:textId="77777777" w:rsidR="00515C3F" w:rsidRDefault="00515C3F" w:rsidP="00515C3F">
      <w:pPr>
        <w:pStyle w:val="ListingStandard"/>
      </w:pPr>
      <w:r>
        <w:t>**Tipp:** Da der Wert 0 selten exakt erreicht wird, sollte ein Toleranzbereich verwendet werden (z.B. -5 bis +5)[2].</w:t>
      </w:r>
    </w:p>
    <w:p w14:paraId="1B04DF71" w14:textId="77777777" w:rsidR="00515C3F" w:rsidRDefault="00515C3F" w:rsidP="00515C3F">
      <w:pPr>
        <w:pStyle w:val="ListingStandard"/>
      </w:pPr>
    </w:p>
    <w:p w14:paraId="24FC9FFC" w14:textId="77777777" w:rsidR="00515C3F" w:rsidRDefault="00515C3F" w:rsidP="00515C3F">
      <w:pPr>
        <w:pStyle w:val="ListingStandard"/>
      </w:pPr>
      <w:r>
        <w:t>**4. Nutzung der Werte**</w:t>
      </w:r>
    </w:p>
    <w:p w14:paraId="0A92474A" w14:textId="77777777" w:rsidR="00515C3F" w:rsidRDefault="00515C3F" w:rsidP="00515C3F">
      <w:pPr>
        <w:pStyle w:val="ListingStandard"/>
      </w:pPr>
    </w:p>
    <w:p w14:paraId="28C592F6" w14:textId="77777777" w:rsidR="00515C3F" w:rsidRDefault="00515C3F" w:rsidP="00515C3F">
      <w:pPr>
        <w:pStyle w:val="ListingStandard"/>
      </w:pPr>
      <w:r>
        <w:t>Die Werte der Lagesensoren können auch an Variablen übergeben werden, um sie weiterzuverarbeiten oder z.B. an einen Servo-Motor oder per Bluetooth zu übertragen[4][5].</w:t>
      </w:r>
    </w:p>
    <w:p w14:paraId="3EA3C03C" w14:textId="77777777" w:rsidR="00515C3F" w:rsidRDefault="00515C3F" w:rsidP="00515C3F">
      <w:pPr>
        <w:pStyle w:val="ListingStandard"/>
      </w:pPr>
    </w:p>
    <w:p w14:paraId="2B12819C" w14:textId="77777777" w:rsidR="00515C3F" w:rsidRDefault="00515C3F" w:rsidP="00515C3F">
      <w:pPr>
        <w:pStyle w:val="ListingStandard"/>
      </w:pPr>
      <w:r>
        <w:t>---</w:t>
      </w:r>
    </w:p>
    <w:p w14:paraId="0002FFEA" w14:textId="77777777" w:rsidR="00515C3F" w:rsidRDefault="00515C3F" w:rsidP="00515C3F">
      <w:pPr>
        <w:pStyle w:val="ListingStandard"/>
      </w:pPr>
    </w:p>
    <w:p w14:paraId="0E205701" w14:textId="77777777" w:rsidR="00515C3F" w:rsidRDefault="00515C3F" w:rsidP="00515C3F">
      <w:pPr>
        <w:pStyle w:val="ListingStandard"/>
      </w:pPr>
      <w:r>
        <w:t>## Hinweise zur Achsen und Werte</w:t>
      </w:r>
    </w:p>
    <w:p w14:paraId="09B66E2D" w14:textId="77777777" w:rsidR="00515C3F" w:rsidRDefault="00515C3F" w:rsidP="00515C3F">
      <w:pPr>
        <w:pStyle w:val="ListingStandard"/>
      </w:pPr>
    </w:p>
    <w:p w14:paraId="36AD6722" w14:textId="77777777" w:rsidR="00515C3F" w:rsidRDefault="00515C3F" w:rsidP="00515C3F">
      <w:pPr>
        <w:pStyle w:val="ListingStandard"/>
      </w:pPr>
      <w:r>
        <w:t>- Die X-Achse verläuft quer über das Board, die Y-Achse längs, die Z-Achse senkrecht zur Platine.</w:t>
      </w:r>
    </w:p>
    <w:p w14:paraId="355A4485" w14:textId="77777777" w:rsidR="00515C3F" w:rsidRDefault="00515C3F" w:rsidP="00515C3F">
      <w:pPr>
        <w:pStyle w:val="ListingStandard"/>
      </w:pPr>
      <w:r>
        <w:t>- Positive und negative Werte geben die Richtung der Neigung an.</w:t>
      </w:r>
    </w:p>
    <w:p w14:paraId="63038512" w14:textId="77777777" w:rsidR="00515C3F" w:rsidRDefault="00515C3F" w:rsidP="00515C3F">
      <w:pPr>
        <w:pStyle w:val="ListingStandard"/>
      </w:pPr>
      <w:r>
        <w:t>- Die Sensorwerte können direkt im Programm ausgelesen und z.B. auf der LED-Matrix angezeigt oder über den seriellen Monitor ausgegeben werden[1][5].</w:t>
      </w:r>
    </w:p>
    <w:p w14:paraId="1914ECD1" w14:textId="77777777" w:rsidR="00515C3F" w:rsidRDefault="00515C3F" w:rsidP="00515C3F">
      <w:pPr>
        <w:pStyle w:val="ListingStandard"/>
      </w:pPr>
    </w:p>
    <w:p w14:paraId="52CDC945" w14:textId="77777777" w:rsidR="00515C3F" w:rsidRDefault="00515C3F" w:rsidP="00515C3F">
      <w:pPr>
        <w:pStyle w:val="ListingStandard"/>
      </w:pPr>
      <w:r>
        <w:t>---</w:t>
      </w:r>
    </w:p>
    <w:p w14:paraId="3BAF3083" w14:textId="77777777" w:rsidR="00515C3F" w:rsidRDefault="00515C3F" w:rsidP="00515C3F">
      <w:pPr>
        <w:pStyle w:val="ListingStandard"/>
      </w:pPr>
    </w:p>
    <w:p w14:paraId="4AE4E044" w14:textId="77777777" w:rsidR="00515C3F" w:rsidRDefault="00515C3F" w:rsidP="00515C3F">
      <w:pPr>
        <w:pStyle w:val="ListingStandard"/>
      </w:pPr>
      <w:r>
        <w:t>## Beispiel-Code (MakeCode)</w:t>
      </w:r>
    </w:p>
    <w:p w14:paraId="497C5FE7" w14:textId="77777777" w:rsidR="00515C3F" w:rsidRDefault="00515C3F" w:rsidP="00515C3F">
      <w:pPr>
        <w:pStyle w:val="ListingStandard"/>
      </w:pPr>
    </w:p>
    <w:p w14:paraId="4377FA88" w14:textId="77777777" w:rsidR="00515C3F" w:rsidRDefault="00515C3F" w:rsidP="00515C3F">
      <w:pPr>
        <w:pStyle w:val="ListingStandard"/>
      </w:pPr>
      <w:r>
        <w:t>```blocks</w:t>
      </w:r>
    </w:p>
    <w:p w14:paraId="6CD31689" w14:textId="77777777" w:rsidR="00515C3F" w:rsidRDefault="00515C3F" w:rsidP="00515C3F">
      <w:pPr>
        <w:pStyle w:val="ListingStandard"/>
      </w:pPr>
      <w:r>
        <w:t>forever(function () {</w:t>
      </w:r>
    </w:p>
    <w:p w14:paraId="79146B85" w14:textId="77777777" w:rsidR="00515C3F" w:rsidRDefault="00515C3F" w:rsidP="00515C3F">
      <w:pPr>
        <w:pStyle w:val="ListingStandard"/>
      </w:pPr>
      <w:r>
        <w:t xml:space="preserve">    let winkel = input.rotation(Rotation.Roll)</w:t>
      </w:r>
    </w:p>
    <w:p w14:paraId="1F6DC0C9" w14:textId="77777777" w:rsidR="00515C3F" w:rsidRDefault="00515C3F" w:rsidP="00515C3F">
      <w:pPr>
        <w:pStyle w:val="ListingStandard"/>
      </w:pPr>
      <w:r>
        <w:t xml:space="preserve">    if (winkel &gt; -5 &amp;&amp; winkel &lt; 5) {</w:t>
      </w:r>
    </w:p>
    <w:p w14:paraId="50898F0C" w14:textId="77777777" w:rsidR="00515C3F" w:rsidRDefault="00515C3F" w:rsidP="00515C3F">
      <w:pPr>
        <w:pStyle w:val="ListingStandard"/>
      </w:pPr>
      <w:r>
        <w:t xml:space="preserve">        basic.showLeds(`</w:t>
      </w:r>
    </w:p>
    <w:p w14:paraId="4841A9C2" w14:textId="77777777" w:rsidR="00515C3F" w:rsidRDefault="00515C3F" w:rsidP="00515C3F">
      <w:pPr>
        <w:pStyle w:val="ListingStandard"/>
      </w:pPr>
      <w:r>
        <w:t xml:space="preserve">            . . . . .</w:t>
      </w:r>
    </w:p>
    <w:p w14:paraId="1A1A4E9F" w14:textId="77777777" w:rsidR="00515C3F" w:rsidRDefault="00515C3F" w:rsidP="00515C3F">
      <w:pPr>
        <w:pStyle w:val="ListingStandard"/>
      </w:pPr>
      <w:r>
        <w:t xml:space="preserve">            . . # . .</w:t>
      </w:r>
    </w:p>
    <w:p w14:paraId="7E46E6C0" w14:textId="77777777" w:rsidR="00515C3F" w:rsidRDefault="00515C3F" w:rsidP="00515C3F">
      <w:pPr>
        <w:pStyle w:val="ListingStandard"/>
      </w:pPr>
      <w:r>
        <w:t xml:space="preserve">            . . # . .</w:t>
      </w:r>
    </w:p>
    <w:p w14:paraId="010F4E69" w14:textId="77777777" w:rsidR="00515C3F" w:rsidRDefault="00515C3F" w:rsidP="00515C3F">
      <w:pPr>
        <w:pStyle w:val="ListingStandard"/>
      </w:pPr>
      <w:r>
        <w:lastRenderedPageBreak/>
        <w:t xml:space="preserve">            . . # . .</w:t>
      </w:r>
    </w:p>
    <w:p w14:paraId="433FD2F5" w14:textId="77777777" w:rsidR="00515C3F" w:rsidRDefault="00515C3F" w:rsidP="00515C3F">
      <w:pPr>
        <w:pStyle w:val="ListingStandard"/>
      </w:pPr>
      <w:r>
        <w:t xml:space="preserve">            . . . . .</w:t>
      </w:r>
    </w:p>
    <w:p w14:paraId="028CDF6B" w14:textId="77777777" w:rsidR="00515C3F" w:rsidRDefault="00515C3F" w:rsidP="00515C3F">
      <w:pPr>
        <w:pStyle w:val="ListingStandard"/>
      </w:pPr>
      <w:r>
        <w:t xml:space="preserve">        `) // Grün anzeigen</w:t>
      </w:r>
    </w:p>
    <w:p w14:paraId="7163C5B7" w14:textId="77777777" w:rsidR="00515C3F" w:rsidRDefault="00515C3F" w:rsidP="00515C3F">
      <w:pPr>
        <w:pStyle w:val="ListingStandard"/>
      </w:pPr>
      <w:r>
        <w:t xml:space="preserve">    } else {</w:t>
      </w:r>
    </w:p>
    <w:p w14:paraId="1BA4E004" w14:textId="77777777" w:rsidR="00515C3F" w:rsidRDefault="00515C3F" w:rsidP="00515C3F">
      <w:pPr>
        <w:pStyle w:val="ListingStandard"/>
      </w:pPr>
      <w:r>
        <w:t xml:space="preserve">        basic.showLeds(`</w:t>
      </w:r>
    </w:p>
    <w:p w14:paraId="1F32BE77" w14:textId="77777777" w:rsidR="00515C3F" w:rsidRDefault="00515C3F" w:rsidP="00515C3F">
      <w:pPr>
        <w:pStyle w:val="ListingStandard"/>
      </w:pPr>
      <w:r>
        <w:t xml:space="preserve">            # # # # #</w:t>
      </w:r>
    </w:p>
    <w:p w14:paraId="78C199DE" w14:textId="77777777" w:rsidR="00515C3F" w:rsidRDefault="00515C3F" w:rsidP="00515C3F">
      <w:pPr>
        <w:pStyle w:val="ListingStandard"/>
      </w:pPr>
      <w:r>
        <w:t xml:space="preserve">            # . . . #</w:t>
      </w:r>
    </w:p>
    <w:p w14:paraId="3638D428" w14:textId="77777777" w:rsidR="00515C3F" w:rsidRDefault="00515C3F" w:rsidP="00515C3F">
      <w:pPr>
        <w:pStyle w:val="ListingStandard"/>
      </w:pPr>
      <w:r>
        <w:t xml:space="preserve">            # . . . #</w:t>
      </w:r>
    </w:p>
    <w:p w14:paraId="3D2FDBC5" w14:textId="77777777" w:rsidR="00515C3F" w:rsidRDefault="00515C3F" w:rsidP="00515C3F">
      <w:pPr>
        <w:pStyle w:val="ListingStandard"/>
      </w:pPr>
      <w:r>
        <w:t xml:space="preserve">            # . . . #</w:t>
      </w:r>
    </w:p>
    <w:p w14:paraId="700EFB37" w14:textId="77777777" w:rsidR="00515C3F" w:rsidRDefault="00515C3F" w:rsidP="00515C3F">
      <w:pPr>
        <w:pStyle w:val="ListingStandard"/>
      </w:pPr>
      <w:r>
        <w:t xml:space="preserve">            # # # # #</w:t>
      </w:r>
    </w:p>
    <w:p w14:paraId="09C86758" w14:textId="77777777" w:rsidR="00515C3F" w:rsidRDefault="00515C3F" w:rsidP="00515C3F">
      <w:pPr>
        <w:pStyle w:val="ListingStandard"/>
      </w:pPr>
      <w:r>
        <w:t xml:space="preserve">        `) // Rot anzeigen</w:t>
      </w:r>
    </w:p>
    <w:p w14:paraId="68313FE8" w14:textId="77777777" w:rsidR="00515C3F" w:rsidRDefault="00515C3F" w:rsidP="00515C3F">
      <w:pPr>
        <w:pStyle w:val="ListingStandard"/>
      </w:pPr>
      <w:r>
        <w:t xml:space="preserve">    }</w:t>
      </w:r>
    </w:p>
    <w:p w14:paraId="446D962D" w14:textId="77777777" w:rsidR="00515C3F" w:rsidRDefault="00515C3F" w:rsidP="00515C3F">
      <w:pPr>
        <w:pStyle w:val="ListingStandard"/>
      </w:pPr>
      <w:r>
        <w:t>})</w:t>
      </w:r>
    </w:p>
    <w:p w14:paraId="3B270F98" w14:textId="77777777" w:rsidR="00515C3F" w:rsidRDefault="00515C3F" w:rsidP="00515C3F">
      <w:pPr>
        <w:pStyle w:val="ListingStandard"/>
      </w:pPr>
      <w:r>
        <w:t>```</w:t>
      </w:r>
    </w:p>
    <w:p w14:paraId="648E0C7D" w14:textId="77777777" w:rsidR="00515C3F" w:rsidRDefault="00515C3F" w:rsidP="00515C3F">
      <w:pPr>
        <w:pStyle w:val="ListingStandard"/>
      </w:pPr>
      <w:r>
        <w:t>*Hinweis: Die LED-Farben müssen ggf. durch RGB-LEDs oder Farbanzeige ersetzt werden.*</w:t>
      </w:r>
    </w:p>
    <w:p w14:paraId="3882022F" w14:textId="77777777" w:rsidR="00515C3F" w:rsidRDefault="00515C3F" w:rsidP="00515C3F">
      <w:pPr>
        <w:pStyle w:val="ListingStandard"/>
      </w:pPr>
    </w:p>
    <w:p w14:paraId="6E9A98B1" w14:textId="77777777" w:rsidR="00515C3F" w:rsidRDefault="00515C3F" w:rsidP="00515C3F">
      <w:pPr>
        <w:pStyle w:val="ListingStandard"/>
      </w:pPr>
      <w:r>
        <w:t>---</w:t>
      </w:r>
    </w:p>
    <w:p w14:paraId="3BE0B36A" w14:textId="77777777" w:rsidR="00515C3F" w:rsidRDefault="00515C3F" w:rsidP="00515C3F">
      <w:pPr>
        <w:pStyle w:val="ListingStandard"/>
      </w:pPr>
    </w:p>
    <w:p w14:paraId="364FBFC0" w14:textId="77777777" w:rsidR="00515C3F" w:rsidRDefault="00515C3F" w:rsidP="00515C3F">
      <w:pPr>
        <w:pStyle w:val="ListingStandard"/>
      </w:pPr>
      <w:r>
        <w:t>## Zusammenfassung</w:t>
      </w:r>
    </w:p>
    <w:p w14:paraId="2C7C0537" w14:textId="77777777" w:rsidR="00515C3F" w:rsidRDefault="00515C3F" w:rsidP="00515C3F">
      <w:pPr>
        <w:pStyle w:val="ListingStandard"/>
      </w:pPr>
    </w:p>
    <w:p w14:paraId="2CE0C801" w14:textId="77777777" w:rsidR="00515C3F" w:rsidRDefault="00515C3F" w:rsidP="00515C3F">
      <w:pPr>
        <w:pStyle w:val="ListingStandard"/>
      </w:pPr>
      <w:r>
        <w:t>- Im MakeCode-Editor oder Open Roberta Lab können die Lagesensoren des Calliope mini einfach mit entsprechenden Blöcken ausgelesen werden[2][5].</w:t>
      </w:r>
    </w:p>
    <w:p w14:paraId="46658A9B" w14:textId="77777777" w:rsidR="00515C3F" w:rsidRDefault="00515C3F" w:rsidP="00515C3F">
      <w:pPr>
        <w:pStyle w:val="ListingStandard"/>
      </w:pPr>
      <w:r>
        <w:t>- Die Werte werden meist in einer Endlosschleife abgefragt und können zur Steuerung von LEDs, Motoren oder anderen Aktionen genutzt werden.</w:t>
      </w:r>
    </w:p>
    <w:p w14:paraId="408337A5" w14:textId="77777777" w:rsidR="00515C3F" w:rsidRDefault="00515C3F" w:rsidP="00515C3F">
      <w:pPr>
        <w:pStyle w:val="ListingStandard"/>
      </w:pPr>
      <w:r>
        <w:t>- Ein Toleranzbereich ist sinnvoll, um eine stabile Erkennung der Lage zu ermöglichen[2].</w:t>
      </w:r>
    </w:p>
    <w:p w14:paraId="04FA9EE5" w14:textId="77777777" w:rsidR="00515C3F" w:rsidRDefault="00515C3F" w:rsidP="00515C3F">
      <w:pPr>
        <w:pStyle w:val="ListingStandard"/>
      </w:pPr>
    </w:p>
    <w:p w14:paraId="1DAE6487" w14:textId="77777777" w:rsidR="00515C3F" w:rsidRDefault="00515C3F" w:rsidP="00515C3F">
      <w:pPr>
        <w:pStyle w:val="ListingStandard"/>
      </w:pPr>
      <w:r>
        <w:t>Weitere Details und Schritt-für-Schritt-Anleitungen findest du direkt auf der Calliope-Homepage unter den Rubriken Sensoren und Programmierbeispiele[1][2][5].</w:t>
      </w:r>
    </w:p>
    <w:p w14:paraId="46533E66" w14:textId="77777777" w:rsidR="00515C3F" w:rsidRDefault="00515C3F" w:rsidP="00515C3F">
      <w:pPr>
        <w:pStyle w:val="ListingStandard"/>
      </w:pPr>
    </w:p>
    <w:p w14:paraId="028DA11B" w14:textId="77777777" w:rsidR="00515C3F" w:rsidRDefault="00515C3F" w:rsidP="00515C3F">
      <w:pPr>
        <w:pStyle w:val="ListingStandard"/>
      </w:pPr>
      <w:r>
        <w:t>Quellen</w:t>
      </w:r>
    </w:p>
    <w:p w14:paraId="0E6A3851" w14:textId="77777777" w:rsidR="00515C3F" w:rsidRDefault="00515C3F" w:rsidP="00515C3F">
      <w:pPr>
        <w:pStyle w:val="ListingStandard"/>
      </w:pPr>
      <w:r>
        <w:t>[1] Arbeit mit Grove Sensoren und Aktoren - Calliope mini https://calliope.cc/calliope-mini/erweiterungen/sensoren</w:t>
      </w:r>
    </w:p>
    <w:p w14:paraId="1BFF350D" w14:textId="77777777" w:rsidR="00515C3F" w:rsidRDefault="00515C3F" w:rsidP="00515C3F">
      <w:pPr>
        <w:pStyle w:val="ListingStandard"/>
      </w:pPr>
      <w:r>
        <w:t>[2] Calliope 6 – Die Lagesensoren – Tüfteln und Erfinden - MakerStars https://makerstars.org/2020/07/02/calliope-6-die-lagesensoren/</w:t>
      </w:r>
    </w:p>
    <w:p w14:paraId="28A2F1FD" w14:textId="77777777" w:rsidR="00515C3F" w:rsidRDefault="00515C3F" w:rsidP="00515C3F">
      <w:pPr>
        <w:pStyle w:val="ListingStandard"/>
      </w:pPr>
      <w:r>
        <w:t>[3] grundlagen - CALLIOPE https://calliope.cc/calliopeo/grundlagen</w:t>
      </w:r>
    </w:p>
    <w:p w14:paraId="0E2A4E94" w14:textId="77777777" w:rsidR="00515C3F" w:rsidRDefault="00515C3F" w:rsidP="00515C3F">
      <w:pPr>
        <w:pStyle w:val="ListingStandard"/>
      </w:pPr>
      <w:r>
        <w:lastRenderedPageBreak/>
        <w:t>[4] [PDF] Anleitung - Calliope mini https://calliope.cc/media/pages/calliope-mini/erweiterungen/boson/cd222aaf9a-1604578748/boson_calliope_mini_manual_0511.pdf</w:t>
      </w:r>
    </w:p>
    <w:p w14:paraId="08154B2D" w14:textId="77777777" w:rsidR="00515C3F" w:rsidRDefault="00515C3F" w:rsidP="00515C3F">
      <w:pPr>
        <w:pStyle w:val="ListingStandard"/>
      </w:pPr>
      <w:r>
        <w:t>[5] Calliope mini-Fernsteuerung https://calliopemini.info/ca_47.php</w:t>
      </w:r>
    </w:p>
    <w:p w14:paraId="33F1B4CC" w14:textId="77777777" w:rsidR="00515C3F" w:rsidRDefault="00515C3F" w:rsidP="00515C3F">
      <w:pPr>
        <w:pStyle w:val="ListingStandard"/>
      </w:pPr>
      <w:r>
        <w:t>[6] [PDF] Lagesensor https://cms.sachsen.schule/fileadmin/_special/gruppen/1091/PDFs/Calliope_Lagesensor.pdf</w:t>
      </w:r>
    </w:p>
    <w:p w14:paraId="5AB1B978" w14:textId="77777777" w:rsidR="00515C3F" w:rsidRDefault="00515C3F" w:rsidP="00515C3F">
      <w:pPr>
        <w:pStyle w:val="ListingStandard"/>
      </w:pPr>
      <w:r>
        <w:t>[7] Calliope Mini 3 Tutorial: JacDac Sensoren und Aktoren - YouTube https://www.youtube.com/watch?v=CD8PCHjmaRE</w:t>
      </w:r>
    </w:p>
    <w:p w14:paraId="6F2515BF" w14:textId="77777777" w:rsidR="00515C3F" w:rsidRDefault="00515C3F" w:rsidP="00515C3F">
      <w:pPr>
        <w:pStyle w:val="ListingStandard"/>
      </w:pPr>
      <w:r>
        <w:t>[8] [CMU] Externe Sensoren mit Calliope mini und MakeCode - YouTube https://www.youtube.com/watch?v=fTLJ_OSRWFA</w:t>
      </w:r>
    </w:p>
    <w:p w14:paraId="7CC02277" w14:textId="77777777" w:rsidR="00515C3F" w:rsidRDefault="00515C3F" w:rsidP="00515C3F">
      <w:pPr>
        <w:pStyle w:val="ListingStandard"/>
      </w:pPr>
      <w:r>
        <w:t>[9] [PDF] Coden Calliope https://www.nibis.de/uploads/nlq-jubitz-rahn/zuhause/steuern_regeln/Technik_Steuern-und-Regeln_Jg5-8_Calliope_Lernheft_Version03.pdf</w:t>
      </w:r>
    </w:p>
    <w:p w14:paraId="588F01E9" w14:textId="71F72697" w:rsidR="00515C3F" w:rsidRDefault="00515C3F" w:rsidP="00515C3F">
      <w:pPr>
        <w:pStyle w:val="ListingStandard"/>
      </w:pPr>
      <w:r>
        <w:t>[10] [PDF] Calliope Mini Lehrerworkshop 2021 - Claus Brell https://cbrell.de/blog/wp-content/uploads/2021/04/Calliope_Mini_Workshop_Anleitung-210614.pdf</w:t>
      </w:r>
    </w:p>
    <w:p w14:paraId="094CCEE1" w14:textId="77777777" w:rsidR="00515C3F" w:rsidRDefault="00515C3F" w:rsidP="00515C3F">
      <w:pPr>
        <w:pStyle w:val="ListingStandard"/>
      </w:pPr>
    </w:p>
    <w:p w14:paraId="100725E0" w14:textId="77777777" w:rsidR="00515C3F" w:rsidRDefault="00515C3F" w:rsidP="00515C3F">
      <w:pPr>
        <w:pStyle w:val="ListingStandard"/>
      </w:pPr>
    </w:p>
    <w:p w14:paraId="14784B02" w14:textId="2AA58454" w:rsidR="001A1BA8" w:rsidRPr="001A1BA8" w:rsidRDefault="001A1BA8" w:rsidP="00515C3F">
      <w:pPr>
        <w:pStyle w:val="ListingStandard"/>
        <w:rPr>
          <w:rStyle w:val="ListingZeichenFett"/>
        </w:rPr>
      </w:pPr>
      <w:r w:rsidRPr="001A1BA8">
        <w:rPr>
          <w:rStyle w:val="ListingZeichenFett"/>
        </w:rPr>
        <w:t>Ich möchte folgendes Projekt mit dem Calliope v3 in der MakeCode Umgebung umsetzen: Wenn der Calliope flach auf dem Tisch liegt, soll eine LED grün leuchten. Wenn er hingegen gekippt wird, soll die LED rot leuchten. Die Abbildung zeigt, welche Blöcke dafür beim Calliope in Frage kommen. Erstelle mir für das Projekt die richtige Abfolge von Blöcken im Pseudo-Blockcode.</w:t>
      </w:r>
    </w:p>
    <w:p w14:paraId="6186A994" w14:textId="77777777" w:rsidR="001A1BA8" w:rsidRDefault="001A1BA8" w:rsidP="00515C3F">
      <w:pPr>
        <w:pStyle w:val="ListingStandard"/>
      </w:pPr>
    </w:p>
    <w:p w14:paraId="4133CD7C" w14:textId="77777777" w:rsidR="001A1BA8" w:rsidRDefault="001A1BA8" w:rsidP="001A1BA8">
      <w:pPr>
        <w:pStyle w:val="ListingStandard"/>
      </w:pPr>
      <w:r>
        <w:t>Sehr gerne! Hier ist die passende Blockstruktur als Pseudo-Blockcode für dein Projekt mit dem Calliope v3 in der MakeCode-Umgebung:</w:t>
      </w:r>
    </w:p>
    <w:p w14:paraId="7B5EE0FD" w14:textId="77777777" w:rsidR="001A1BA8" w:rsidRDefault="001A1BA8" w:rsidP="001A1BA8">
      <w:pPr>
        <w:pStyle w:val="ListingStandard"/>
      </w:pPr>
    </w:p>
    <w:p w14:paraId="01EA4D0A" w14:textId="77777777" w:rsidR="001A1BA8" w:rsidRDefault="001A1BA8" w:rsidP="001A1BA8">
      <w:pPr>
        <w:pStyle w:val="ListingStandard"/>
      </w:pPr>
      <w:r>
        <w:rPr>
          <w:rFonts w:ascii="Roboto" w:hAnsi="Roboto" w:cs="Roboto"/>
        </w:rPr>
        <w:t>⸻</w:t>
      </w:r>
    </w:p>
    <w:p w14:paraId="149A272B" w14:textId="77777777" w:rsidR="001A1BA8" w:rsidRDefault="001A1BA8" w:rsidP="001A1BA8">
      <w:pPr>
        <w:pStyle w:val="ListingStandard"/>
      </w:pPr>
    </w:p>
    <w:p w14:paraId="78DD4861" w14:textId="77777777" w:rsidR="001A1BA8" w:rsidRDefault="001A1BA8" w:rsidP="001A1BA8">
      <w:pPr>
        <w:pStyle w:val="ListingStandard"/>
      </w:pPr>
      <w:r>
        <w:t>Pseudo-Blockcode für „Grün wenn waagrecht, Rot wenn geneigt“</w:t>
      </w:r>
    </w:p>
    <w:p w14:paraId="5C2EA513" w14:textId="77777777" w:rsidR="001A1BA8" w:rsidRDefault="001A1BA8" w:rsidP="001A1BA8">
      <w:pPr>
        <w:pStyle w:val="ListingStandard"/>
      </w:pPr>
    </w:p>
    <w:p w14:paraId="047FC311" w14:textId="77777777" w:rsidR="001A1BA8" w:rsidRDefault="001A1BA8" w:rsidP="001A1BA8">
      <w:pPr>
        <w:pStyle w:val="ListingStandard"/>
      </w:pPr>
      <w:r>
        <w:t>[Grundlagen] dauerhaft:</w:t>
      </w:r>
    </w:p>
    <w:p w14:paraId="346B0BA3" w14:textId="77777777" w:rsidR="001A1BA8" w:rsidRDefault="001A1BA8" w:rsidP="001A1BA8">
      <w:pPr>
        <w:pStyle w:val="ListingStandard"/>
      </w:pPr>
      <w:r>
        <w:t xml:space="preserve">    [Logik] wenn [Rotation (°) Winkel X == 0]:</w:t>
      </w:r>
    </w:p>
    <w:p w14:paraId="09AA495B" w14:textId="77777777" w:rsidR="001A1BA8" w:rsidRDefault="001A1BA8" w:rsidP="001A1BA8">
      <w:pPr>
        <w:pStyle w:val="ListingStandard"/>
      </w:pPr>
      <w:r>
        <w:t xml:space="preserve">        [Grundlagen] setze LED auf [Grün]</w:t>
      </w:r>
    </w:p>
    <w:p w14:paraId="64CCD311" w14:textId="77777777" w:rsidR="001A1BA8" w:rsidRDefault="001A1BA8" w:rsidP="001A1BA8">
      <w:pPr>
        <w:pStyle w:val="ListingStandard"/>
      </w:pPr>
      <w:r>
        <w:t xml:space="preserve">    ansonsten:</w:t>
      </w:r>
    </w:p>
    <w:p w14:paraId="20CA170F" w14:textId="77777777" w:rsidR="001A1BA8" w:rsidRDefault="001A1BA8" w:rsidP="001A1BA8">
      <w:pPr>
        <w:pStyle w:val="ListingStandard"/>
      </w:pPr>
      <w:r>
        <w:t xml:space="preserve">        [Grundlagen] setze LED auf [Rot]</w:t>
      </w:r>
    </w:p>
    <w:p w14:paraId="03E352CD" w14:textId="77777777" w:rsidR="001A1BA8" w:rsidRDefault="001A1BA8" w:rsidP="001A1BA8">
      <w:pPr>
        <w:pStyle w:val="ListingStandard"/>
      </w:pPr>
    </w:p>
    <w:p w14:paraId="42EC265D" w14:textId="77777777" w:rsidR="001A1BA8" w:rsidRDefault="001A1BA8" w:rsidP="001A1BA8">
      <w:pPr>
        <w:pStyle w:val="ListingStandard"/>
      </w:pPr>
    </w:p>
    <w:p w14:paraId="788897D9" w14:textId="77777777" w:rsidR="001A1BA8" w:rsidRDefault="001A1BA8" w:rsidP="001A1BA8">
      <w:pPr>
        <w:pStyle w:val="ListingStandard"/>
      </w:pPr>
      <w:r>
        <w:rPr>
          <w:rFonts w:ascii="Roboto" w:hAnsi="Roboto" w:cs="Roboto"/>
        </w:rPr>
        <w:t>⸻</w:t>
      </w:r>
    </w:p>
    <w:p w14:paraId="2B364669" w14:textId="77777777" w:rsidR="001A1BA8" w:rsidRDefault="001A1BA8" w:rsidP="001A1BA8">
      <w:pPr>
        <w:pStyle w:val="ListingStandard"/>
      </w:pPr>
    </w:p>
    <w:p w14:paraId="5C37F73F" w14:textId="77777777" w:rsidR="001A1BA8" w:rsidRDefault="001A1BA8" w:rsidP="001A1BA8">
      <w:pPr>
        <w:pStyle w:val="ListingStandard"/>
      </w:pPr>
      <w:r>
        <w:t>Erläuterung zur Umsetzung:</w:t>
      </w:r>
    </w:p>
    <w:p w14:paraId="6A150234" w14:textId="77777777" w:rsidR="001A1BA8" w:rsidRDefault="001A1BA8" w:rsidP="001A1BA8">
      <w:pPr>
        <w:pStyle w:val="ListingStandard"/>
      </w:pPr>
      <w:r>
        <w:tab/>
        <w:t>•</w:t>
      </w:r>
      <w:r>
        <w:tab/>
        <w:t>Im Block dauerhaft wird immer wieder überprüft, ob der Calliope waagrecht liegt.</w:t>
      </w:r>
    </w:p>
    <w:p w14:paraId="43026852" w14:textId="77777777" w:rsidR="001A1BA8" w:rsidRDefault="001A1BA8" w:rsidP="001A1BA8">
      <w:pPr>
        <w:pStyle w:val="ListingStandard"/>
      </w:pPr>
      <w:r>
        <w:tab/>
        <w:t>•</w:t>
      </w:r>
      <w:r>
        <w:tab/>
        <w:t>Mit dem Block Rotation (°) Winkel X liest du den Neigungswinkel auf der X-Achse aus.</w:t>
      </w:r>
    </w:p>
    <w:p w14:paraId="4E68ED0D" w14:textId="77777777" w:rsidR="001A1BA8" w:rsidRDefault="001A1BA8" w:rsidP="001A1BA8">
      <w:pPr>
        <w:pStyle w:val="ListingStandard"/>
      </w:pPr>
      <w:r>
        <w:tab/>
        <w:t>•</w:t>
      </w:r>
      <w:r>
        <w:tab/>
        <w:t>Wenn der Wert genau 0 ist (also Calliope liegt waagrecht), schaltest du die LED auf grün.</w:t>
      </w:r>
    </w:p>
    <w:p w14:paraId="2A5AEEB4" w14:textId="77777777" w:rsidR="001A1BA8" w:rsidRDefault="001A1BA8" w:rsidP="001A1BA8">
      <w:pPr>
        <w:pStyle w:val="ListingStandard"/>
      </w:pPr>
      <w:r>
        <w:tab/>
        <w:t>•</w:t>
      </w:r>
      <w:r>
        <w:tab/>
        <w:t>Ist der Wert nicht 0 (also Calliope ist gekippt), schaltest du die LED auf rot.</w:t>
      </w:r>
    </w:p>
    <w:p w14:paraId="7D844734" w14:textId="77777777" w:rsidR="001A1BA8" w:rsidRDefault="001A1BA8" w:rsidP="001A1BA8">
      <w:pPr>
        <w:pStyle w:val="ListingStandard"/>
      </w:pPr>
    </w:p>
    <w:p w14:paraId="56AC9199" w14:textId="77777777" w:rsidR="001A1BA8" w:rsidRDefault="001A1BA8" w:rsidP="001A1BA8">
      <w:pPr>
        <w:pStyle w:val="ListingStandard"/>
      </w:pPr>
      <w:r>
        <w:rPr>
          <w:rFonts w:ascii="Roboto" w:hAnsi="Roboto" w:cs="Roboto"/>
        </w:rPr>
        <w:t>⸻</w:t>
      </w:r>
    </w:p>
    <w:p w14:paraId="355A703A" w14:textId="77777777" w:rsidR="001A1BA8" w:rsidRDefault="001A1BA8" w:rsidP="001A1BA8">
      <w:pPr>
        <w:pStyle w:val="ListingStandard"/>
      </w:pPr>
    </w:p>
    <w:p w14:paraId="69902C25" w14:textId="77777777" w:rsidR="001A1BA8" w:rsidRDefault="001A1BA8" w:rsidP="001A1BA8">
      <w:pPr>
        <w:pStyle w:val="ListingStandard"/>
      </w:pPr>
      <w:r>
        <w:t>Umsetzung mit MakeCode-Blöcken:</w:t>
      </w:r>
    </w:p>
    <w:p w14:paraId="5AFA87CB" w14:textId="77777777" w:rsidR="001A1BA8" w:rsidRDefault="001A1BA8" w:rsidP="001A1BA8">
      <w:pPr>
        <w:pStyle w:val="ListingStandard"/>
      </w:pPr>
      <w:r>
        <w:tab/>
        <w:t>1.</w:t>
      </w:r>
      <w:r>
        <w:tab/>
        <w:t>Grundlagen → dauerhaft</w:t>
      </w:r>
    </w:p>
    <w:p w14:paraId="5838565A" w14:textId="77777777" w:rsidR="001A1BA8" w:rsidRDefault="001A1BA8" w:rsidP="001A1BA8">
      <w:pPr>
        <w:pStyle w:val="ListingStandard"/>
      </w:pPr>
      <w:r>
        <w:t>(Dauerschleife, wiederholt ständig die Überprüfung)</w:t>
      </w:r>
    </w:p>
    <w:p w14:paraId="0455B236" w14:textId="77777777" w:rsidR="001A1BA8" w:rsidRDefault="001A1BA8" w:rsidP="001A1BA8">
      <w:pPr>
        <w:pStyle w:val="ListingStandard"/>
      </w:pPr>
      <w:r>
        <w:tab/>
        <w:t>2.</w:t>
      </w:r>
      <w:r>
        <w:tab/>
        <w:t>Logik → wenn … ansonsten</w:t>
      </w:r>
    </w:p>
    <w:p w14:paraId="66A26A3A" w14:textId="77777777" w:rsidR="001A1BA8" w:rsidRDefault="001A1BA8" w:rsidP="001A1BA8">
      <w:pPr>
        <w:pStyle w:val="ListingStandard"/>
      </w:pPr>
      <w:r>
        <w:t>(Vergleicht den aktuellen Rotationswert)</w:t>
      </w:r>
    </w:p>
    <w:p w14:paraId="7FD21E24" w14:textId="77777777" w:rsidR="001A1BA8" w:rsidRDefault="001A1BA8" w:rsidP="001A1BA8">
      <w:pPr>
        <w:pStyle w:val="ListingStandard"/>
      </w:pPr>
      <w:r>
        <w:tab/>
        <w:t>3.</w:t>
      </w:r>
      <w:r>
        <w:tab/>
        <w:t>Eingabe → Rotation (°) Winkel X</w:t>
      </w:r>
    </w:p>
    <w:p w14:paraId="3ADB3A92" w14:textId="77777777" w:rsidR="001A1BA8" w:rsidRDefault="001A1BA8" w:rsidP="001A1BA8">
      <w:pPr>
        <w:pStyle w:val="ListingStandard"/>
      </w:pPr>
      <w:r>
        <w:t>(Liefert den Neigungswinkel auf der X-Achse)</w:t>
      </w:r>
    </w:p>
    <w:p w14:paraId="0762D7AC" w14:textId="77777777" w:rsidR="001A1BA8" w:rsidRDefault="001A1BA8" w:rsidP="001A1BA8">
      <w:pPr>
        <w:pStyle w:val="ListingStandard"/>
      </w:pPr>
      <w:r>
        <w:tab/>
        <w:t>4.</w:t>
      </w:r>
      <w:r>
        <w:tab/>
        <w:t>Grundlagen → setze LED auf …</w:t>
      </w:r>
    </w:p>
    <w:p w14:paraId="75F892C9" w14:textId="77777777" w:rsidR="001A1BA8" w:rsidRDefault="001A1BA8" w:rsidP="001A1BA8">
      <w:pPr>
        <w:pStyle w:val="ListingStandard"/>
      </w:pPr>
      <w:r>
        <w:t>(Stellt die LED-Farbe ein)</w:t>
      </w:r>
    </w:p>
    <w:p w14:paraId="5C2416CA" w14:textId="77777777" w:rsidR="001A1BA8" w:rsidRDefault="001A1BA8" w:rsidP="001A1BA8">
      <w:pPr>
        <w:pStyle w:val="ListingStandard"/>
      </w:pPr>
    </w:p>
    <w:p w14:paraId="6F8B2144" w14:textId="77777777" w:rsidR="001A1BA8" w:rsidRDefault="001A1BA8" w:rsidP="001A1BA8">
      <w:pPr>
        <w:pStyle w:val="ListingStandard"/>
      </w:pPr>
      <w:r>
        <w:rPr>
          <w:rFonts w:ascii="Roboto" w:hAnsi="Roboto" w:cs="Roboto"/>
        </w:rPr>
        <w:t>⸻</w:t>
      </w:r>
    </w:p>
    <w:p w14:paraId="47881E65" w14:textId="77777777" w:rsidR="001A1BA8" w:rsidRDefault="001A1BA8" w:rsidP="001A1BA8">
      <w:pPr>
        <w:pStyle w:val="ListingStandard"/>
      </w:pPr>
    </w:p>
    <w:p w14:paraId="4C02E9B9" w14:textId="77777777" w:rsidR="001A1BA8" w:rsidRDefault="001A1BA8" w:rsidP="001A1BA8">
      <w:pPr>
        <w:pStyle w:val="ListingStandard"/>
      </w:pPr>
      <w:r>
        <w:t>Tipp zur Praxis:</w:t>
      </w:r>
    </w:p>
    <w:p w14:paraId="26CD40AA" w14:textId="77777777" w:rsidR="001A1BA8" w:rsidRDefault="001A1BA8" w:rsidP="001A1BA8">
      <w:pPr>
        <w:pStyle w:val="ListingStandard"/>
      </w:pPr>
    </w:p>
    <w:p w14:paraId="2B368729" w14:textId="77777777" w:rsidR="001A1BA8" w:rsidRDefault="001A1BA8" w:rsidP="001A1BA8">
      <w:pPr>
        <w:pStyle w:val="ListingStandard"/>
      </w:pPr>
      <w:r>
        <w:t>Statt Rotation (°) == 0 empfiehlt es sich, eine kleine Toleranz einzubauen (z. B. -5 &lt; X &lt; 5), da das Board selten ganz exakt auf 0 liegt.</w:t>
      </w:r>
    </w:p>
    <w:p w14:paraId="65EBFBB8" w14:textId="77777777" w:rsidR="001A1BA8" w:rsidRDefault="001A1BA8" w:rsidP="001A1BA8">
      <w:pPr>
        <w:pStyle w:val="ListingStandard"/>
      </w:pPr>
    </w:p>
    <w:p w14:paraId="2924BB28" w14:textId="77777777" w:rsidR="001A1BA8" w:rsidRDefault="001A1BA8" w:rsidP="001A1BA8">
      <w:pPr>
        <w:pStyle w:val="ListingStandard"/>
      </w:pPr>
      <w:r>
        <w:t>[Logik] wenn [Rotation (°) Winkel X &gt; -5 und Rotation (°) Winkel X &lt; 5]:</w:t>
      </w:r>
    </w:p>
    <w:p w14:paraId="012CA3EF" w14:textId="77777777" w:rsidR="001A1BA8" w:rsidRDefault="001A1BA8" w:rsidP="001A1BA8">
      <w:pPr>
        <w:pStyle w:val="ListingStandard"/>
      </w:pPr>
      <w:r>
        <w:t xml:space="preserve">    [Grundlagen] setze LED auf [Grün]</w:t>
      </w:r>
    </w:p>
    <w:p w14:paraId="2899B65B" w14:textId="77777777" w:rsidR="001A1BA8" w:rsidRDefault="001A1BA8" w:rsidP="001A1BA8">
      <w:pPr>
        <w:pStyle w:val="ListingStandard"/>
      </w:pPr>
      <w:r>
        <w:t>ansonsten:</w:t>
      </w:r>
    </w:p>
    <w:p w14:paraId="2BF5932F" w14:textId="77777777" w:rsidR="001A1BA8" w:rsidRDefault="001A1BA8" w:rsidP="001A1BA8">
      <w:pPr>
        <w:pStyle w:val="ListingStandard"/>
      </w:pPr>
      <w:r>
        <w:t xml:space="preserve">    [Grundlagen] setze LED auf [Rot]</w:t>
      </w:r>
    </w:p>
    <w:p w14:paraId="071C340D" w14:textId="77777777" w:rsidR="001A1BA8" w:rsidRDefault="001A1BA8" w:rsidP="001A1BA8">
      <w:pPr>
        <w:pStyle w:val="ListingStandard"/>
      </w:pPr>
    </w:p>
    <w:p w14:paraId="60059ADE" w14:textId="77777777" w:rsidR="001A1BA8" w:rsidRDefault="001A1BA8" w:rsidP="001A1BA8">
      <w:pPr>
        <w:pStyle w:val="ListingStandard"/>
      </w:pPr>
    </w:p>
    <w:p w14:paraId="52132B6C" w14:textId="77777777" w:rsidR="001A1BA8" w:rsidRDefault="001A1BA8" w:rsidP="001A1BA8">
      <w:pPr>
        <w:pStyle w:val="ListingStandard"/>
      </w:pPr>
      <w:r>
        <w:rPr>
          <w:rFonts w:ascii="Roboto" w:hAnsi="Roboto" w:cs="Roboto"/>
        </w:rPr>
        <w:lastRenderedPageBreak/>
        <w:t>⸻</w:t>
      </w:r>
    </w:p>
    <w:p w14:paraId="4475BEA0" w14:textId="77777777" w:rsidR="001A1BA8" w:rsidRDefault="001A1BA8" w:rsidP="001A1BA8">
      <w:pPr>
        <w:pStyle w:val="ListingStandard"/>
      </w:pPr>
    </w:p>
    <w:p w14:paraId="741EEBA5" w14:textId="77777777" w:rsidR="001A1BA8" w:rsidRDefault="001A1BA8" w:rsidP="001A1BA8">
      <w:pPr>
        <w:pStyle w:val="ListingStandard"/>
      </w:pPr>
      <w:r>
        <w:t>So kannst du es 1:1 in MakeCode umsetzen!</w:t>
      </w:r>
    </w:p>
    <w:p w14:paraId="3FF9B5E0" w14:textId="61430BE1" w:rsidR="001A1BA8" w:rsidRDefault="001A1BA8" w:rsidP="001A1BA8">
      <w:pPr>
        <w:pStyle w:val="ListingStandard"/>
      </w:pPr>
      <w:r>
        <w:t>Melde dich gern, falls du einen Screenshot aus MakeCode möchtest, oder wenn du eine genaue Block-für-Block-Anleitung brauchst!</w:t>
      </w:r>
    </w:p>
    <w:p w14:paraId="79FF6546" w14:textId="77777777" w:rsidR="001A1BA8" w:rsidRDefault="001A1BA8" w:rsidP="001A1BA8">
      <w:pPr>
        <w:pStyle w:val="ListingStandard"/>
      </w:pPr>
    </w:p>
    <w:p w14:paraId="10F51B6A" w14:textId="276AEE2C" w:rsidR="001A1BA8" w:rsidRPr="001A1BA8" w:rsidRDefault="001A1BA8" w:rsidP="001A1BA8">
      <w:pPr>
        <w:pStyle w:val="ListingStandard"/>
        <w:rPr>
          <w:rStyle w:val="ListingZeichenFett"/>
        </w:rPr>
      </w:pPr>
      <w:r w:rsidRPr="001A1BA8">
        <w:rPr>
          <w:rStyle w:val="ListingZeichenFett"/>
        </w:rPr>
        <w:t>Gib mir bitte eine Block für Block Anleitung!</w:t>
      </w:r>
    </w:p>
    <w:p w14:paraId="4799BEC2" w14:textId="77777777" w:rsidR="001A1BA8" w:rsidRDefault="001A1BA8" w:rsidP="001A1BA8">
      <w:pPr>
        <w:pStyle w:val="ListingStandard"/>
      </w:pPr>
    </w:p>
    <w:p w14:paraId="29EAC648" w14:textId="77777777" w:rsidR="001A1BA8" w:rsidRDefault="001A1BA8" w:rsidP="001A1BA8">
      <w:pPr>
        <w:pStyle w:val="ListingStandard"/>
      </w:pPr>
      <w:r>
        <w:t>Sehr gerne! Hier kommt eine Schritt-für-Schritt-Anleitung mit den genauen MakeCode-Blöcken für dein Projekt mit dem Calliope v3:</w:t>
      </w:r>
    </w:p>
    <w:p w14:paraId="2EC575F9" w14:textId="77777777" w:rsidR="001A1BA8" w:rsidRDefault="001A1BA8" w:rsidP="001A1BA8">
      <w:pPr>
        <w:pStyle w:val="ListingStandard"/>
      </w:pPr>
    </w:p>
    <w:p w14:paraId="684BA5AD" w14:textId="77777777" w:rsidR="001A1BA8" w:rsidRDefault="001A1BA8" w:rsidP="001A1BA8">
      <w:pPr>
        <w:pStyle w:val="ListingStandard"/>
      </w:pPr>
      <w:r>
        <w:rPr>
          <w:rFonts w:ascii="Roboto" w:hAnsi="Roboto" w:cs="Roboto"/>
        </w:rPr>
        <w:t>⸻</w:t>
      </w:r>
    </w:p>
    <w:p w14:paraId="391FBDFB" w14:textId="77777777" w:rsidR="001A1BA8" w:rsidRDefault="001A1BA8" w:rsidP="001A1BA8">
      <w:pPr>
        <w:pStyle w:val="ListingStandard"/>
      </w:pPr>
    </w:p>
    <w:p w14:paraId="11C821C0" w14:textId="77777777" w:rsidR="001A1BA8" w:rsidRDefault="001A1BA8" w:rsidP="001A1BA8">
      <w:pPr>
        <w:pStyle w:val="ListingStandard"/>
      </w:pPr>
      <w:r>
        <w:t>Schritt 1: Block „dauerhaft“ hinzufügen</w:t>
      </w:r>
    </w:p>
    <w:p w14:paraId="45C374E1" w14:textId="77777777" w:rsidR="001A1BA8" w:rsidRDefault="001A1BA8" w:rsidP="001A1BA8">
      <w:pPr>
        <w:pStyle w:val="ListingStandard"/>
      </w:pPr>
      <w:r>
        <w:tab/>
        <w:t>•</w:t>
      </w:r>
      <w:r>
        <w:tab/>
        <w:t>Gehe im Menü zu „Grundlagen“</w:t>
      </w:r>
    </w:p>
    <w:p w14:paraId="7667A311" w14:textId="77777777" w:rsidR="001A1BA8" w:rsidRDefault="001A1BA8" w:rsidP="001A1BA8">
      <w:pPr>
        <w:pStyle w:val="ListingStandard"/>
      </w:pPr>
      <w:r>
        <w:tab/>
        <w:t>•</w:t>
      </w:r>
      <w:r>
        <w:tab/>
        <w:t>Ziehe den Block „dauerhaft“ (engl. „forever“) auf die Programmierfläche.</w:t>
      </w:r>
    </w:p>
    <w:p w14:paraId="00E7C063" w14:textId="77777777" w:rsidR="001A1BA8" w:rsidRDefault="001A1BA8" w:rsidP="001A1BA8">
      <w:pPr>
        <w:pStyle w:val="ListingStandard"/>
      </w:pPr>
    </w:p>
    <w:p w14:paraId="55CC3728" w14:textId="77777777" w:rsidR="001A1BA8" w:rsidRDefault="001A1BA8" w:rsidP="001A1BA8">
      <w:pPr>
        <w:pStyle w:val="ListingStandard"/>
      </w:pPr>
      <w:r>
        <w:rPr>
          <w:rFonts w:ascii="Roboto" w:hAnsi="Roboto" w:cs="Roboto"/>
        </w:rPr>
        <w:t>⸻</w:t>
      </w:r>
    </w:p>
    <w:p w14:paraId="166CE548" w14:textId="77777777" w:rsidR="001A1BA8" w:rsidRDefault="001A1BA8" w:rsidP="001A1BA8">
      <w:pPr>
        <w:pStyle w:val="ListingStandard"/>
      </w:pPr>
    </w:p>
    <w:p w14:paraId="6AA4C1BD" w14:textId="77777777" w:rsidR="001A1BA8" w:rsidRDefault="001A1BA8" w:rsidP="001A1BA8">
      <w:pPr>
        <w:pStyle w:val="ListingStandard"/>
      </w:pPr>
      <w:r>
        <w:t>Schritt 2: Logik-Block „wenn … ansonsten“ einfügen</w:t>
      </w:r>
    </w:p>
    <w:p w14:paraId="4DA94D8B" w14:textId="77777777" w:rsidR="001A1BA8" w:rsidRDefault="001A1BA8" w:rsidP="001A1BA8">
      <w:pPr>
        <w:pStyle w:val="ListingStandard"/>
      </w:pPr>
      <w:r>
        <w:tab/>
        <w:t>•</w:t>
      </w:r>
      <w:r>
        <w:tab/>
        <w:t>Gehe zu „Logik“</w:t>
      </w:r>
    </w:p>
    <w:p w14:paraId="7310BE2F" w14:textId="77777777" w:rsidR="001A1BA8" w:rsidRDefault="001A1BA8" w:rsidP="001A1BA8">
      <w:pPr>
        <w:pStyle w:val="ListingStandard"/>
      </w:pPr>
      <w:r>
        <w:tab/>
        <w:t>•</w:t>
      </w:r>
      <w:r>
        <w:tab/>
        <w:t>Ziehe den Block „wenn … ansonsten“ (engl. „if … else“) in den „dauerhaft“-Block hinein.</w:t>
      </w:r>
    </w:p>
    <w:p w14:paraId="645D1878" w14:textId="77777777" w:rsidR="001A1BA8" w:rsidRDefault="001A1BA8" w:rsidP="001A1BA8">
      <w:pPr>
        <w:pStyle w:val="ListingStandard"/>
      </w:pPr>
    </w:p>
    <w:p w14:paraId="6280961F" w14:textId="77777777" w:rsidR="001A1BA8" w:rsidRDefault="001A1BA8" w:rsidP="001A1BA8">
      <w:pPr>
        <w:pStyle w:val="ListingStandard"/>
      </w:pPr>
      <w:r>
        <w:rPr>
          <w:rFonts w:ascii="Roboto" w:hAnsi="Roboto" w:cs="Roboto"/>
        </w:rPr>
        <w:t>⸻</w:t>
      </w:r>
    </w:p>
    <w:p w14:paraId="7A0C1DFE" w14:textId="77777777" w:rsidR="001A1BA8" w:rsidRDefault="001A1BA8" w:rsidP="001A1BA8">
      <w:pPr>
        <w:pStyle w:val="ListingStandard"/>
      </w:pPr>
    </w:p>
    <w:p w14:paraId="3DE78758" w14:textId="77777777" w:rsidR="001A1BA8" w:rsidRDefault="001A1BA8" w:rsidP="001A1BA8">
      <w:pPr>
        <w:pStyle w:val="ListingStandard"/>
      </w:pPr>
      <w:r>
        <w:t>Schritt 3: Bedingungen für waagrecht prüfen (Rotation X)</w:t>
      </w:r>
    </w:p>
    <w:p w14:paraId="76400E5C" w14:textId="77777777" w:rsidR="001A1BA8" w:rsidRDefault="001A1BA8" w:rsidP="001A1BA8">
      <w:pPr>
        <w:pStyle w:val="ListingStandard"/>
      </w:pPr>
      <w:r>
        <w:tab/>
        <w:t>•</w:t>
      </w:r>
      <w:r>
        <w:tab/>
        <w:t>Gehe zu „Logik“</w:t>
      </w:r>
    </w:p>
    <w:p w14:paraId="1273E5FF" w14:textId="77777777" w:rsidR="001A1BA8" w:rsidRDefault="001A1BA8" w:rsidP="001A1BA8">
      <w:pPr>
        <w:pStyle w:val="ListingStandard"/>
      </w:pPr>
      <w:r>
        <w:tab/>
        <w:t>•</w:t>
      </w:r>
      <w:r>
        <w:tab/>
        <w:t>Ziehe einen UND-Block (engl. „and“) in das leere Feld neben „wenn“.</w:t>
      </w:r>
    </w:p>
    <w:p w14:paraId="034B23CF" w14:textId="77777777" w:rsidR="001A1BA8" w:rsidRDefault="001A1BA8" w:rsidP="001A1BA8">
      <w:pPr>
        <w:pStyle w:val="ListingStandard"/>
      </w:pPr>
      <w:r>
        <w:tab/>
        <w:t>•</w:t>
      </w:r>
      <w:r>
        <w:tab/>
        <w:t>Gehe zu „Logik“</w:t>
      </w:r>
    </w:p>
    <w:p w14:paraId="74A96A34" w14:textId="77777777" w:rsidR="001A1BA8" w:rsidRDefault="001A1BA8" w:rsidP="001A1BA8">
      <w:pPr>
        <w:pStyle w:val="ListingStandard"/>
      </w:pPr>
      <w:r>
        <w:tab/>
        <w:t>•</w:t>
      </w:r>
      <w:r>
        <w:tab/>
        <w:t>Ziehe zwei Vergleichsblöcke („0 &lt; 0“) und setze sie in die beiden Felder im UND-Block.</w:t>
      </w:r>
    </w:p>
    <w:p w14:paraId="225C3AF7" w14:textId="77777777" w:rsidR="001A1BA8" w:rsidRDefault="001A1BA8" w:rsidP="001A1BA8">
      <w:pPr>
        <w:pStyle w:val="ListingStandard"/>
      </w:pPr>
      <w:r>
        <w:tab/>
        <w:t>•</w:t>
      </w:r>
      <w:r>
        <w:tab/>
        <w:t>Gehe zu „Eingabe“</w:t>
      </w:r>
    </w:p>
    <w:p w14:paraId="474ED9B1" w14:textId="77777777" w:rsidR="001A1BA8" w:rsidRDefault="001A1BA8" w:rsidP="001A1BA8">
      <w:pPr>
        <w:pStyle w:val="ListingStandard"/>
      </w:pPr>
      <w:r>
        <w:tab/>
        <w:t>•</w:t>
      </w:r>
      <w:r>
        <w:tab/>
        <w:t>Ziehe zweimal den Block „Rotation (°) Winkel X“ und setze sie jeweils links in die Vergleichsblöcke.</w:t>
      </w:r>
    </w:p>
    <w:p w14:paraId="37022B7A" w14:textId="77777777" w:rsidR="001A1BA8" w:rsidRDefault="001A1BA8" w:rsidP="001A1BA8">
      <w:pPr>
        <w:pStyle w:val="ListingStandard"/>
      </w:pPr>
    </w:p>
    <w:p w14:paraId="694AA86E" w14:textId="77777777" w:rsidR="001A1BA8" w:rsidRDefault="001A1BA8" w:rsidP="001A1BA8">
      <w:pPr>
        <w:pStyle w:val="ListingStandard"/>
      </w:pPr>
      <w:r>
        <w:rPr>
          <w:rFonts w:ascii="Roboto" w:hAnsi="Roboto" w:cs="Roboto"/>
        </w:rPr>
        <w:t>⸻</w:t>
      </w:r>
    </w:p>
    <w:p w14:paraId="702C7E3E" w14:textId="77777777" w:rsidR="001A1BA8" w:rsidRDefault="001A1BA8" w:rsidP="001A1BA8">
      <w:pPr>
        <w:pStyle w:val="ListingStandard"/>
      </w:pPr>
    </w:p>
    <w:p w14:paraId="75F3FB25" w14:textId="77777777" w:rsidR="001A1BA8" w:rsidRDefault="001A1BA8" w:rsidP="001A1BA8">
      <w:pPr>
        <w:pStyle w:val="ListingStandard"/>
      </w:pPr>
      <w:r>
        <w:t>Schritt 4: Vergleichswerte einstellen (Toleranzbereich)</w:t>
      </w:r>
    </w:p>
    <w:p w14:paraId="2BF6A691" w14:textId="77777777" w:rsidR="001A1BA8" w:rsidRDefault="001A1BA8" w:rsidP="001A1BA8">
      <w:pPr>
        <w:pStyle w:val="ListingStandard"/>
      </w:pPr>
      <w:r>
        <w:tab/>
        <w:t>•</w:t>
      </w:r>
      <w:r>
        <w:tab/>
        <w:t>Im ersten Vergleichsblock stelle ein:</w:t>
      </w:r>
    </w:p>
    <w:p w14:paraId="3060C059" w14:textId="77777777" w:rsidR="001A1BA8" w:rsidRDefault="001A1BA8" w:rsidP="001A1BA8">
      <w:pPr>
        <w:pStyle w:val="ListingStandard"/>
      </w:pPr>
      <w:r>
        <w:t>-5 &lt; Rotation (°) Winkel X</w:t>
      </w:r>
    </w:p>
    <w:p w14:paraId="0ABFEE9A" w14:textId="77777777" w:rsidR="001A1BA8" w:rsidRDefault="001A1BA8" w:rsidP="001A1BA8">
      <w:pPr>
        <w:pStyle w:val="ListingStandard"/>
      </w:pPr>
      <w:r>
        <w:tab/>
        <w:t>•</w:t>
      </w:r>
      <w:r>
        <w:tab/>
        <w:t>Im zweiten Vergleichsblock stelle ein:</w:t>
      </w:r>
    </w:p>
    <w:p w14:paraId="00313C60" w14:textId="77777777" w:rsidR="001A1BA8" w:rsidRDefault="001A1BA8" w:rsidP="001A1BA8">
      <w:pPr>
        <w:pStyle w:val="ListingStandard"/>
      </w:pPr>
      <w:r>
        <w:t>Rotation (°) Winkel X &lt; 5</w:t>
      </w:r>
    </w:p>
    <w:p w14:paraId="7BE5EBB7" w14:textId="77777777" w:rsidR="001A1BA8" w:rsidRDefault="001A1BA8" w:rsidP="001A1BA8">
      <w:pPr>
        <w:pStyle w:val="ListingStandard"/>
      </w:pPr>
    </w:p>
    <w:p w14:paraId="3E90B834" w14:textId="77777777" w:rsidR="001A1BA8" w:rsidRDefault="001A1BA8" w:rsidP="001A1BA8">
      <w:pPr>
        <w:pStyle w:val="ListingStandard"/>
      </w:pPr>
      <w:r>
        <w:rPr>
          <w:rFonts w:ascii="Roboto" w:hAnsi="Roboto" w:cs="Roboto"/>
        </w:rPr>
        <w:t>⸻</w:t>
      </w:r>
    </w:p>
    <w:p w14:paraId="50F77A2E" w14:textId="77777777" w:rsidR="001A1BA8" w:rsidRDefault="001A1BA8" w:rsidP="001A1BA8">
      <w:pPr>
        <w:pStyle w:val="ListingStandard"/>
      </w:pPr>
    </w:p>
    <w:p w14:paraId="41172801" w14:textId="77777777" w:rsidR="001A1BA8" w:rsidRDefault="001A1BA8" w:rsidP="001A1BA8">
      <w:pPr>
        <w:pStyle w:val="ListingStandard"/>
      </w:pPr>
      <w:r>
        <w:t>Schritt 5: LED-Farbe setzen</w:t>
      </w:r>
    </w:p>
    <w:p w14:paraId="30667A6B" w14:textId="77777777" w:rsidR="001A1BA8" w:rsidRDefault="001A1BA8" w:rsidP="001A1BA8">
      <w:pPr>
        <w:pStyle w:val="ListingStandard"/>
      </w:pPr>
      <w:r>
        <w:tab/>
        <w:t>•</w:t>
      </w:r>
      <w:r>
        <w:tab/>
        <w:t>Gehe zu „Grundlagen“</w:t>
      </w:r>
    </w:p>
    <w:p w14:paraId="66731C5B" w14:textId="77777777" w:rsidR="001A1BA8" w:rsidRDefault="001A1BA8" w:rsidP="001A1BA8">
      <w:pPr>
        <w:pStyle w:val="ListingStandard"/>
      </w:pPr>
      <w:r>
        <w:tab/>
        <w:t>•</w:t>
      </w:r>
      <w:r>
        <w:tab/>
        <w:t>Ziehe den Block „setze LED auf …“ in den ersten Bereich („dann“).</w:t>
      </w:r>
    </w:p>
    <w:p w14:paraId="6913C5D1" w14:textId="77777777" w:rsidR="001A1BA8" w:rsidRDefault="001A1BA8" w:rsidP="001A1BA8">
      <w:pPr>
        <w:pStyle w:val="ListingStandard"/>
      </w:pPr>
      <w:r>
        <w:tab/>
        <w:t>•</w:t>
      </w:r>
      <w:r>
        <w:tab/>
        <w:t>Wähle als Farbe Grün.</w:t>
      </w:r>
    </w:p>
    <w:p w14:paraId="3698DF4F" w14:textId="77777777" w:rsidR="001A1BA8" w:rsidRDefault="001A1BA8" w:rsidP="001A1BA8">
      <w:pPr>
        <w:pStyle w:val="ListingStandard"/>
      </w:pPr>
      <w:r>
        <w:tab/>
        <w:t>•</w:t>
      </w:r>
      <w:r>
        <w:tab/>
        <w:t>Ziehe einen weiteren „setze LED auf …“-Block in den „ansonsten“-Bereich und wähle Rot.</w:t>
      </w:r>
    </w:p>
    <w:p w14:paraId="21BBA142" w14:textId="77777777" w:rsidR="001A1BA8" w:rsidRDefault="001A1BA8" w:rsidP="001A1BA8">
      <w:pPr>
        <w:pStyle w:val="ListingStandard"/>
      </w:pPr>
    </w:p>
    <w:p w14:paraId="3626265C" w14:textId="77777777" w:rsidR="001A1BA8" w:rsidRDefault="001A1BA8" w:rsidP="001A1BA8">
      <w:pPr>
        <w:pStyle w:val="ListingStandard"/>
      </w:pPr>
      <w:r>
        <w:rPr>
          <w:rFonts w:ascii="Roboto" w:hAnsi="Roboto" w:cs="Roboto"/>
        </w:rPr>
        <w:t>⸻</w:t>
      </w:r>
    </w:p>
    <w:p w14:paraId="709A78E7" w14:textId="77777777" w:rsidR="001A1BA8" w:rsidRDefault="001A1BA8" w:rsidP="001A1BA8">
      <w:pPr>
        <w:pStyle w:val="ListingStandard"/>
      </w:pPr>
    </w:p>
    <w:p w14:paraId="711D1BD1" w14:textId="77777777" w:rsidR="001A1BA8" w:rsidRDefault="001A1BA8" w:rsidP="001A1BA8">
      <w:pPr>
        <w:pStyle w:val="ListingStandard"/>
      </w:pPr>
      <w:r>
        <w:t>Fertige Blockstruktur im Überblick</w:t>
      </w:r>
    </w:p>
    <w:p w14:paraId="04C12255" w14:textId="77777777" w:rsidR="001A1BA8" w:rsidRDefault="001A1BA8" w:rsidP="001A1BA8">
      <w:pPr>
        <w:pStyle w:val="ListingStandard"/>
      </w:pPr>
    </w:p>
    <w:p w14:paraId="004EBEAC" w14:textId="77777777" w:rsidR="001A1BA8" w:rsidRDefault="001A1BA8" w:rsidP="001A1BA8">
      <w:pPr>
        <w:pStyle w:val="ListingStandard"/>
      </w:pPr>
      <w:r>
        <w:t>Hier nochmal als Pseudocode, damit du die Block-Anordnung siehst:</w:t>
      </w:r>
    </w:p>
    <w:p w14:paraId="67F56AE7" w14:textId="77777777" w:rsidR="001A1BA8" w:rsidRDefault="001A1BA8" w:rsidP="001A1BA8">
      <w:pPr>
        <w:pStyle w:val="ListingStandard"/>
      </w:pPr>
    </w:p>
    <w:p w14:paraId="4D131661" w14:textId="77777777" w:rsidR="001A1BA8" w:rsidRDefault="001A1BA8" w:rsidP="001A1BA8">
      <w:pPr>
        <w:pStyle w:val="ListingStandard"/>
      </w:pPr>
      <w:r>
        <w:t>dauerhaft</w:t>
      </w:r>
    </w:p>
    <w:p w14:paraId="704E7621" w14:textId="77777777" w:rsidR="001A1BA8" w:rsidRDefault="001A1BA8" w:rsidP="001A1BA8">
      <w:pPr>
        <w:pStyle w:val="ListingStandard"/>
      </w:pPr>
      <w:r>
        <w:t xml:space="preserve">    wenn (Rotation (°) Winkel X &gt; -5 und Rotation (°) Winkel X &lt; 5)</w:t>
      </w:r>
    </w:p>
    <w:p w14:paraId="0D16C99A" w14:textId="77777777" w:rsidR="001A1BA8" w:rsidRDefault="001A1BA8" w:rsidP="001A1BA8">
      <w:pPr>
        <w:pStyle w:val="ListingStandard"/>
      </w:pPr>
      <w:r>
        <w:t xml:space="preserve">        setze LED auf Grün</w:t>
      </w:r>
    </w:p>
    <w:p w14:paraId="3E40C4EE" w14:textId="77777777" w:rsidR="001A1BA8" w:rsidRDefault="001A1BA8" w:rsidP="001A1BA8">
      <w:pPr>
        <w:pStyle w:val="ListingStandard"/>
      </w:pPr>
      <w:r>
        <w:t xml:space="preserve">    ansonsten</w:t>
      </w:r>
    </w:p>
    <w:p w14:paraId="55CFA9D6" w14:textId="77777777" w:rsidR="001A1BA8" w:rsidRDefault="001A1BA8" w:rsidP="001A1BA8">
      <w:pPr>
        <w:pStyle w:val="ListingStandard"/>
      </w:pPr>
      <w:r>
        <w:t xml:space="preserve">        setze LED auf Rot</w:t>
      </w:r>
    </w:p>
    <w:p w14:paraId="1AB36C9B" w14:textId="77777777" w:rsidR="001A1BA8" w:rsidRDefault="001A1BA8" w:rsidP="001A1BA8">
      <w:pPr>
        <w:pStyle w:val="ListingStandard"/>
      </w:pPr>
    </w:p>
    <w:p w14:paraId="705A456E" w14:textId="77777777" w:rsidR="001A1BA8" w:rsidRDefault="001A1BA8" w:rsidP="001A1BA8">
      <w:pPr>
        <w:pStyle w:val="ListingStandard"/>
      </w:pPr>
    </w:p>
    <w:p w14:paraId="522685F8" w14:textId="77777777" w:rsidR="001A1BA8" w:rsidRDefault="001A1BA8" w:rsidP="001A1BA8">
      <w:pPr>
        <w:pStyle w:val="ListingStandard"/>
      </w:pPr>
      <w:r>
        <w:rPr>
          <w:rFonts w:ascii="Roboto" w:hAnsi="Roboto" w:cs="Roboto"/>
        </w:rPr>
        <w:t>⸻</w:t>
      </w:r>
    </w:p>
    <w:p w14:paraId="2AEE626C" w14:textId="77777777" w:rsidR="001A1BA8" w:rsidRDefault="001A1BA8" w:rsidP="001A1BA8">
      <w:pPr>
        <w:pStyle w:val="ListingStandard"/>
      </w:pPr>
    </w:p>
    <w:p w14:paraId="16428F38" w14:textId="77777777" w:rsidR="001A1BA8" w:rsidRDefault="001A1BA8" w:rsidP="001A1BA8">
      <w:pPr>
        <w:pStyle w:val="ListingStandard"/>
      </w:pPr>
      <w:r>
        <w:t>So sieht die Blockanordnung im MakeCode-Editor aus:</w:t>
      </w:r>
    </w:p>
    <w:p w14:paraId="127D23D9" w14:textId="77777777" w:rsidR="001A1BA8" w:rsidRDefault="001A1BA8" w:rsidP="001A1BA8">
      <w:pPr>
        <w:pStyle w:val="ListingStandard"/>
      </w:pPr>
    </w:p>
    <w:p w14:paraId="65D500C4" w14:textId="77777777" w:rsidR="001A1BA8" w:rsidRDefault="001A1BA8" w:rsidP="001A1BA8">
      <w:pPr>
        <w:pStyle w:val="ListingStandard"/>
      </w:pPr>
      <w:r>
        <w:t>[Grundlagen]</w:t>
      </w:r>
    </w:p>
    <w:p w14:paraId="378B3D3D" w14:textId="77777777" w:rsidR="001A1BA8" w:rsidRDefault="001A1BA8" w:rsidP="001A1BA8">
      <w:pPr>
        <w:pStyle w:val="ListingStandard"/>
      </w:pPr>
      <w:r>
        <w:t xml:space="preserve">   dauerhaft</w:t>
      </w:r>
    </w:p>
    <w:p w14:paraId="73B9256C" w14:textId="77777777" w:rsidR="001A1BA8" w:rsidRDefault="001A1BA8" w:rsidP="001A1BA8">
      <w:pPr>
        <w:pStyle w:val="ListingStandard"/>
      </w:pPr>
      <w:r>
        <w:t xml:space="preserve">      [Logik]</w:t>
      </w:r>
    </w:p>
    <w:p w14:paraId="20DD9F64" w14:textId="77777777" w:rsidR="001A1BA8" w:rsidRDefault="001A1BA8" w:rsidP="001A1BA8">
      <w:pPr>
        <w:pStyle w:val="ListingStandard"/>
      </w:pPr>
      <w:r>
        <w:t xml:space="preserve">         wenn [und [Rotation X &gt; -5] [Rotation X &lt; 5]]</w:t>
      </w:r>
    </w:p>
    <w:p w14:paraId="71387C3E" w14:textId="77777777" w:rsidR="001A1BA8" w:rsidRDefault="001A1BA8" w:rsidP="001A1BA8">
      <w:pPr>
        <w:pStyle w:val="ListingStandard"/>
      </w:pPr>
      <w:r>
        <w:t xml:space="preserve">            [Grundlagen] setze LED auf Grün</w:t>
      </w:r>
    </w:p>
    <w:p w14:paraId="1F034A37" w14:textId="77777777" w:rsidR="001A1BA8" w:rsidRDefault="001A1BA8" w:rsidP="001A1BA8">
      <w:pPr>
        <w:pStyle w:val="ListingStandard"/>
      </w:pPr>
      <w:r>
        <w:lastRenderedPageBreak/>
        <w:t xml:space="preserve">         ansonsten</w:t>
      </w:r>
    </w:p>
    <w:p w14:paraId="5C42E4D7" w14:textId="77777777" w:rsidR="001A1BA8" w:rsidRDefault="001A1BA8" w:rsidP="001A1BA8">
      <w:pPr>
        <w:pStyle w:val="ListingStandard"/>
      </w:pPr>
      <w:r>
        <w:t xml:space="preserve">            [Grundlagen] setze LED auf Rot</w:t>
      </w:r>
    </w:p>
    <w:p w14:paraId="0D51E32D" w14:textId="77777777" w:rsidR="001A1BA8" w:rsidRDefault="001A1BA8" w:rsidP="001A1BA8">
      <w:pPr>
        <w:pStyle w:val="ListingStandard"/>
      </w:pPr>
    </w:p>
    <w:p w14:paraId="1984EB60" w14:textId="77777777" w:rsidR="001A1BA8" w:rsidRDefault="001A1BA8" w:rsidP="001A1BA8">
      <w:pPr>
        <w:pStyle w:val="ListingStandard"/>
      </w:pPr>
    </w:p>
    <w:p w14:paraId="1B4673EE" w14:textId="77777777" w:rsidR="001A1BA8" w:rsidRDefault="001A1BA8" w:rsidP="001A1BA8">
      <w:pPr>
        <w:pStyle w:val="ListingStandard"/>
      </w:pPr>
      <w:r>
        <w:rPr>
          <w:rFonts w:ascii="Roboto" w:hAnsi="Roboto" w:cs="Roboto"/>
        </w:rPr>
        <w:t>⸻</w:t>
      </w:r>
    </w:p>
    <w:p w14:paraId="78DA31D2" w14:textId="77777777" w:rsidR="001A1BA8" w:rsidRDefault="001A1BA8" w:rsidP="001A1BA8">
      <w:pPr>
        <w:pStyle w:val="ListingStandard"/>
      </w:pPr>
    </w:p>
    <w:p w14:paraId="65B6469D" w14:textId="77777777" w:rsidR="001A1BA8" w:rsidRDefault="001A1BA8" w:rsidP="001A1BA8">
      <w:pPr>
        <w:pStyle w:val="ListingStandard"/>
      </w:pPr>
      <w:r>
        <w:t>Hinweis:</w:t>
      </w:r>
    </w:p>
    <w:p w14:paraId="1CBFE282" w14:textId="77777777" w:rsidR="001A1BA8" w:rsidRDefault="001A1BA8" w:rsidP="001A1BA8">
      <w:pPr>
        <w:pStyle w:val="ListingStandard"/>
      </w:pPr>
      <w:r>
        <w:tab/>
        <w:t>•</w:t>
      </w:r>
      <w:r>
        <w:tab/>
        <w:t>Die LED, die du steuerst, kannst du mit „setze LED auf …“ auswählen (meist ist es die RGB-LED oben).</w:t>
      </w:r>
    </w:p>
    <w:p w14:paraId="0861572B" w14:textId="77777777" w:rsidR="001A1BA8" w:rsidRDefault="001A1BA8" w:rsidP="001A1BA8">
      <w:pPr>
        <w:pStyle w:val="ListingStandard"/>
      </w:pPr>
      <w:r>
        <w:tab/>
        <w:t>•</w:t>
      </w:r>
      <w:r>
        <w:tab/>
        <w:t>Bei älteren Versionen heißt der Block vielleicht „Stelle RGB-LED auf …“.</w:t>
      </w:r>
    </w:p>
    <w:p w14:paraId="1959BA1B" w14:textId="77777777" w:rsidR="001A1BA8" w:rsidRDefault="001A1BA8" w:rsidP="001A1BA8">
      <w:pPr>
        <w:pStyle w:val="ListingStandard"/>
      </w:pPr>
    </w:p>
    <w:p w14:paraId="22455B1A" w14:textId="77777777" w:rsidR="001A1BA8" w:rsidRDefault="001A1BA8" w:rsidP="001A1BA8">
      <w:pPr>
        <w:pStyle w:val="ListingStandard"/>
      </w:pPr>
      <w:r>
        <w:rPr>
          <w:rFonts w:ascii="Roboto" w:hAnsi="Roboto" w:cs="Roboto"/>
        </w:rPr>
        <w:t>⸻</w:t>
      </w:r>
    </w:p>
    <w:p w14:paraId="59C4BE40" w14:textId="77777777" w:rsidR="001A1BA8" w:rsidRDefault="001A1BA8" w:rsidP="001A1BA8">
      <w:pPr>
        <w:pStyle w:val="ListingStandard"/>
      </w:pPr>
    </w:p>
    <w:p w14:paraId="2FC4C32A" w14:textId="6BC373DD" w:rsidR="001A1BA8" w:rsidRDefault="001A1BA8" w:rsidP="001A1BA8">
      <w:pPr>
        <w:pStyle w:val="ListingStandard"/>
      </w:pPr>
      <w:r>
        <w:t>Falls du möchtest, kann ich dir das als Screenshot aus MakeCode nachbauen oder als Schritt-für-Schritt-Bilder zeigen! Sag einfach Bescheid.</w:t>
      </w:r>
    </w:p>
    <w:p w14:paraId="088E3FB6" w14:textId="77777777" w:rsidR="001A1BA8" w:rsidRDefault="001A1BA8" w:rsidP="001A1BA8">
      <w:pPr>
        <w:pStyle w:val="ListingStandard"/>
      </w:pPr>
    </w:p>
    <w:p w14:paraId="22814EE6" w14:textId="77777777" w:rsidR="00CA195E" w:rsidRDefault="00CA195E" w:rsidP="001A1BA8">
      <w:pPr>
        <w:pStyle w:val="ListingStandard"/>
      </w:pPr>
    </w:p>
    <w:p w14:paraId="27750680" w14:textId="2B579592" w:rsidR="001A1BA8" w:rsidRPr="00CA195E" w:rsidRDefault="00CA195E" w:rsidP="001A1BA8">
      <w:pPr>
        <w:pStyle w:val="ListingStandard"/>
        <w:rPr>
          <w:rStyle w:val="ListingZeichenFett"/>
        </w:rPr>
      </w:pPr>
      <w:r w:rsidRPr="00CA195E">
        <w:rPr>
          <w:rStyle w:val="ListingZeichenFett"/>
        </w:rPr>
        <w:t>Erweitere das Programm so, dass auch eine Verkippung um die y-Achse erkannt wird.</w:t>
      </w:r>
    </w:p>
    <w:p w14:paraId="79FC3A9B" w14:textId="77777777" w:rsidR="00CA195E" w:rsidRPr="00CA195E" w:rsidRDefault="00CA195E" w:rsidP="001A1BA8">
      <w:pPr>
        <w:pStyle w:val="ListingStandard"/>
        <w:rPr>
          <w:rStyle w:val="ListingZeichenFett"/>
        </w:rPr>
      </w:pPr>
    </w:p>
    <w:p w14:paraId="7D650E6C" w14:textId="77777777" w:rsidR="00CA195E" w:rsidRDefault="00CA195E" w:rsidP="00CA195E">
      <w:pPr>
        <w:pStyle w:val="ListingStandard"/>
      </w:pPr>
      <w:r>
        <w:t>Sehr gerne!</w:t>
      </w:r>
    </w:p>
    <w:p w14:paraId="28E74B35" w14:textId="77777777" w:rsidR="00CA195E" w:rsidRDefault="00CA195E" w:rsidP="00CA195E">
      <w:pPr>
        <w:pStyle w:val="ListingStandard"/>
      </w:pPr>
      <w:r>
        <w:t>Du möchtest, dass sowohl eine Verkippung um die X-Achse als auch um die Y-Achse erkannt wird. Die LED soll nur grün leuchten, wenn beide Achsen im Toleranzbereich liegen – ansonsten rot.</w:t>
      </w:r>
    </w:p>
    <w:p w14:paraId="4C3D0167" w14:textId="77777777" w:rsidR="00CA195E" w:rsidRDefault="00CA195E" w:rsidP="00CA195E">
      <w:pPr>
        <w:pStyle w:val="ListingStandard"/>
      </w:pPr>
    </w:p>
    <w:p w14:paraId="5B6B9B64" w14:textId="77777777" w:rsidR="00CA195E" w:rsidRDefault="00CA195E" w:rsidP="00CA195E">
      <w:pPr>
        <w:pStyle w:val="ListingStandard"/>
      </w:pPr>
      <w:r>
        <w:rPr>
          <w:rFonts w:ascii="Roboto" w:hAnsi="Roboto" w:cs="Roboto"/>
        </w:rPr>
        <w:t>⸻</w:t>
      </w:r>
    </w:p>
    <w:p w14:paraId="4A353666" w14:textId="77777777" w:rsidR="00CA195E" w:rsidRDefault="00CA195E" w:rsidP="00CA195E">
      <w:pPr>
        <w:pStyle w:val="ListingStandard"/>
      </w:pPr>
    </w:p>
    <w:p w14:paraId="7674D68C" w14:textId="77777777" w:rsidR="00CA195E" w:rsidRDefault="00CA195E" w:rsidP="00CA195E">
      <w:pPr>
        <w:pStyle w:val="ListingStandard"/>
      </w:pPr>
      <w:r>
        <w:t>Erweiterte Blockstruktur (Pseudo-Code)</w:t>
      </w:r>
    </w:p>
    <w:p w14:paraId="7B579D7C" w14:textId="77777777" w:rsidR="00CA195E" w:rsidRDefault="00CA195E" w:rsidP="00CA195E">
      <w:pPr>
        <w:pStyle w:val="ListingStandard"/>
      </w:pPr>
    </w:p>
    <w:p w14:paraId="6B419C26" w14:textId="77777777" w:rsidR="00CA195E" w:rsidRDefault="00CA195E" w:rsidP="00CA195E">
      <w:pPr>
        <w:pStyle w:val="ListingStandard"/>
      </w:pPr>
      <w:r>
        <w:t>dauerhaft</w:t>
      </w:r>
    </w:p>
    <w:p w14:paraId="4F10529E" w14:textId="77777777" w:rsidR="00CA195E" w:rsidRDefault="00CA195E" w:rsidP="00CA195E">
      <w:pPr>
        <w:pStyle w:val="ListingStandard"/>
      </w:pPr>
      <w:r>
        <w:t xml:space="preserve">    wenn (</w:t>
      </w:r>
    </w:p>
    <w:p w14:paraId="403E5822" w14:textId="77777777" w:rsidR="00CA195E" w:rsidRDefault="00CA195E" w:rsidP="00CA195E">
      <w:pPr>
        <w:pStyle w:val="ListingStandard"/>
      </w:pPr>
      <w:r>
        <w:t xml:space="preserve">        (Rotation X &gt; -5 UND Rotation X &lt; 5) </w:t>
      </w:r>
    </w:p>
    <w:p w14:paraId="32C7D6EF" w14:textId="77777777" w:rsidR="00CA195E" w:rsidRDefault="00CA195E" w:rsidP="00CA195E">
      <w:pPr>
        <w:pStyle w:val="ListingStandard"/>
      </w:pPr>
      <w:r>
        <w:t xml:space="preserve">        UND </w:t>
      </w:r>
    </w:p>
    <w:p w14:paraId="378D6CB6" w14:textId="77777777" w:rsidR="00CA195E" w:rsidRDefault="00CA195E" w:rsidP="00CA195E">
      <w:pPr>
        <w:pStyle w:val="ListingStandard"/>
      </w:pPr>
      <w:r>
        <w:t xml:space="preserve">        (Rotation Y &gt; -5 UND Rotation Y &lt; 5)</w:t>
      </w:r>
    </w:p>
    <w:p w14:paraId="47904C72" w14:textId="77777777" w:rsidR="00CA195E" w:rsidRDefault="00CA195E" w:rsidP="00CA195E">
      <w:pPr>
        <w:pStyle w:val="ListingStandard"/>
      </w:pPr>
      <w:r>
        <w:t xml:space="preserve">    )</w:t>
      </w:r>
    </w:p>
    <w:p w14:paraId="05D19273" w14:textId="77777777" w:rsidR="00CA195E" w:rsidRDefault="00CA195E" w:rsidP="00CA195E">
      <w:pPr>
        <w:pStyle w:val="ListingStandard"/>
      </w:pPr>
      <w:r>
        <w:t xml:space="preserve">        setze LED auf GRÜN</w:t>
      </w:r>
    </w:p>
    <w:p w14:paraId="53EC01DE" w14:textId="77777777" w:rsidR="00CA195E" w:rsidRDefault="00CA195E" w:rsidP="00CA195E">
      <w:pPr>
        <w:pStyle w:val="ListingStandard"/>
      </w:pPr>
      <w:r>
        <w:t xml:space="preserve">    ansonsten</w:t>
      </w:r>
    </w:p>
    <w:p w14:paraId="2010956A" w14:textId="77777777" w:rsidR="00CA195E" w:rsidRDefault="00CA195E" w:rsidP="00CA195E">
      <w:pPr>
        <w:pStyle w:val="ListingStandard"/>
      </w:pPr>
      <w:r>
        <w:lastRenderedPageBreak/>
        <w:t xml:space="preserve">        setze LED auf ROT</w:t>
      </w:r>
    </w:p>
    <w:p w14:paraId="3740CF56" w14:textId="77777777" w:rsidR="00CA195E" w:rsidRDefault="00CA195E" w:rsidP="00CA195E">
      <w:pPr>
        <w:pStyle w:val="ListingStandard"/>
      </w:pPr>
    </w:p>
    <w:p w14:paraId="4C5EE930" w14:textId="77777777" w:rsidR="00CA195E" w:rsidRDefault="00CA195E" w:rsidP="00CA195E">
      <w:pPr>
        <w:pStyle w:val="ListingStandard"/>
      </w:pPr>
    </w:p>
    <w:p w14:paraId="7024B332" w14:textId="77777777" w:rsidR="00CA195E" w:rsidRDefault="00CA195E" w:rsidP="00CA195E">
      <w:pPr>
        <w:pStyle w:val="ListingStandard"/>
      </w:pPr>
      <w:r>
        <w:rPr>
          <w:rFonts w:ascii="Roboto" w:hAnsi="Roboto" w:cs="Roboto"/>
        </w:rPr>
        <w:t>⸻</w:t>
      </w:r>
    </w:p>
    <w:p w14:paraId="4AFB806C" w14:textId="77777777" w:rsidR="00CA195E" w:rsidRDefault="00CA195E" w:rsidP="00CA195E">
      <w:pPr>
        <w:pStyle w:val="ListingStandard"/>
      </w:pPr>
    </w:p>
    <w:p w14:paraId="2D7A816F" w14:textId="77777777" w:rsidR="00CA195E" w:rsidRDefault="00CA195E" w:rsidP="00CA195E">
      <w:pPr>
        <w:pStyle w:val="ListingStandard"/>
      </w:pPr>
      <w:r>
        <w:t>Block-für-Block Anleitung</w:t>
      </w:r>
    </w:p>
    <w:p w14:paraId="4FC43CC4" w14:textId="77777777" w:rsidR="00CA195E" w:rsidRDefault="00CA195E" w:rsidP="00CA195E">
      <w:pPr>
        <w:pStyle w:val="ListingStandard"/>
      </w:pPr>
    </w:p>
    <w:p w14:paraId="365C02F2" w14:textId="77777777" w:rsidR="00CA195E" w:rsidRDefault="00CA195E" w:rsidP="00CA195E">
      <w:pPr>
        <w:pStyle w:val="ListingStandard"/>
      </w:pPr>
      <w:r>
        <w:t>1. Baue einen zweiten Vergleich für Rotation Y:</w:t>
      </w:r>
    </w:p>
    <w:p w14:paraId="02E9CC4B" w14:textId="77777777" w:rsidR="00CA195E" w:rsidRDefault="00CA195E" w:rsidP="00CA195E">
      <w:pPr>
        <w:pStyle w:val="ListingStandard"/>
      </w:pPr>
      <w:r>
        <w:tab/>
        <w:t>•</w:t>
      </w:r>
      <w:r>
        <w:tab/>
        <w:t>Gehe zu „Eingabe“ → „Rotation (°) Winkel Y“</w:t>
      </w:r>
    </w:p>
    <w:p w14:paraId="5E4F0C92" w14:textId="77777777" w:rsidR="00CA195E" w:rsidRDefault="00CA195E" w:rsidP="00CA195E">
      <w:pPr>
        <w:pStyle w:val="ListingStandard"/>
      </w:pPr>
      <w:r>
        <w:tab/>
        <w:t>•</w:t>
      </w:r>
      <w:r>
        <w:tab/>
        <w:t>Erzeuge mit zwei Vergleichsblöcken ( &gt; -5, &lt; 5) wie bei X, aber diesmal für Y.</w:t>
      </w:r>
    </w:p>
    <w:p w14:paraId="19A22724" w14:textId="77777777" w:rsidR="00CA195E" w:rsidRDefault="00CA195E" w:rsidP="00CA195E">
      <w:pPr>
        <w:pStyle w:val="ListingStandard"/>
      </w:pPr>
    </w:p>
    <w:p w14:paraId="7CC46259" w14:textId="77777777" w:rsidR="00CA195E" w:rsidRDefault="00CA195E" w:rsidP="00CA195E">
      <w:pPr>
        <w:pStyle w:val="ListingStandard"/>
      </w:pPr>
      <w:r>
        <w:t>2. Verbinde die Bedingungen mit „UND“-Blöcken:</w:t>
      </w:r>
    </w:p>
    <w:p w14:paraId="14FDDB1C" w14:textId="77777777" w:rsidR="00CA195E" w:rsidRDefault="00CA195E" w:rsidP="00CA195E">
      <w:pPr>
        <w:pStyle w:val="ListingStandard"/>
      </w:pPr>
      <w:r>
        <w:tab/>
        <w:t>•</w:t>
      </w:r>
      <w:r>
        <w:tab/>
        <w:t>Verbinde die beiden X-Bedingungen mit einem „UND“-Block.</w:t>
      </w:r>
    </w:p>
    <w:p w14:paraId="69CB6E80" w14:textId="77777777" w:rsidR="00CA195E" w:rsidRDefault="00CA195E" w:rsidP="00CA195E">
      <w:pPr>
        <w:pStyle w:val="ListingStandard"/>
      </w:pPr>
      <w:r>
        <w:tab/>
        <w:t>•</w:t>
      </w:r>
      <w:r>
        <w:tab/>
        <w:t>Verbinde die beiden Y-Bedingungen mit einem „UND“-Block.</w:t>
      </w:r>
    </w:p>
    <w:p w14:paraId="3C5B2095" w14:textId="77777777" w:rsidR="00CA195E" w:rsidRDefault="00CA195E" w:rsidP="00CA195E">
      <w:pPr>
        <w:pStyle w:val="ListingStandard"/>
      </w:pPr>
      <w:r>
        <w:tab/>
        <w:t>•</w:t>
      </w:r>
      <w:r>
        <w:tab/>
        <w:t>Verbinde beide „UND“-Blöcke (X und Y) mit einem weiteren „UND“-Block.</w:t>
      </w:r>
    </w:p>
    <w:p w14:paraId="0EFDC62E" w14:textId="77777777" w:rsidR="00CA195E" w:rsidRDefault="00CA195E" w:rsidP="00CA195E">
      <w:pPr>
        <w:pStyle w:val="ListingStandard"/>
      </w:pPr>
    </w:p>
    <w:p w14:paraId="38A88237" w14:textId="77777777" w:rsidR="00CA195E" w:rsidRDefault="00CA195E" w:rsidP="00CA195E">
      <w:pPr>
        <w:pStyle w:val="ListingStandard"/>
      </w:pPr>
      <w:r>
        <w:t>3. Das sieht im MakeCode-Stil so aus:</w:t>
      </w:r>
    </w:p>
    <w:p w14:paraId="339857F7" w14:textId="77777777" w:rsidR="00CA195E" w:rsidRDefault="00CA195E" w:rsidP="00CA195E">
      <w:pPr>
        <w:pStyle w:val="ListingStandard"/>
      </w:pPr>
    </w:p>
    <w:p w14:paraId="76736C5A" w14:textId="77777777" w:rsidR="00CA195E" w:rsidRDefault="00CA195E" w:rsidP="00CA195E">
      <w:pPr>
        <w:pStyle w:val="ListingStandard"/>
      </w:pPr>
      <w:r>
        <w:rPr>
          <w:rFonts w:ascii="Roboto" w:hAnsi="Roboto" w:cs="Roboto"/>
        </w:rPr>
        <w:t>⸻</w:t>
      </w:r>
    </w:p>
    <w:p w14:paraId="4510BFCB" w14:textId="77777777" w:rsidR="00CA195E" w:rsidRDefault="00CA195E" w:rsidP="00CA195E">
      <w:pPr>
        <w:pStyle w:val="ListingStandard"/>
      </w:pPr>
    </w:p>
    <w:p w14:paraId="2E9A9568" w14:textId="77777777" w:rsidR="00CA195E" w:rsidRDefault="00CA195E" w:rsidP="00CA195E">
      <w:pPr>
        <w:pStyle w:val="ListingStandard"/>
      </w:pPr>
    </w:p>
    <w:p w14:paraId="7B627545" w14:textId="77777777" w:rsidR="00CA195E" w:rsidRDefault="00CA195E" w:rsidP="00CA195E">
      <w:pPr>
        <w:pStyle w:val="ListingStandard"/>
      </w:pPr>
      <w:r>
        <w:t>[dauerhaft]</w:t>
      </w:r>
    </w:p>
    <w:p w14:paraId="0B39C4A4" w14:textId="77777777" w:rsidR="00CA195E" w:rsidRDefault="00CA195E" w:rsidP="00CA195E">
      <w:pPr>
        <w:pStyle w:val="ListingStandard"/>
      </w:pPr>
      <w:r>
        <w:t xml:space="preserve">   wenn (</w:t>
      </w:r>
    </w:p>
    <w:p w14:paraId="423982B2" w14:textId="77777777" w:rsidR="00CA195E" w:rsidRDefault="00CA195E" w:rsidP="00CA195E">
      <w:pPr>
        <w:pStyle w:val="ListingStandard"/>
      </w:pPr>
      <w:r>
        <w:t xml:space="preserve">       (Eingabe Rotation X &gt; -5 UND Eingabe Rotation X &lt; 5)</w:t>
      </w:r>
    </w:p>
    <w:p w14:paraId="3357CC91" w14:textId="77777777" w:rsidR="00CA195E" w:rsidRDefault="00CA195E" w:rsidP="00CA195E">
      <w:pPr>
        <w:pStyle w:val="ListingStandard"/>
      </w:pPr>
      <w:r>
        <w:t xml:space="preserve">       UND</w:t>
      </w:r>
    </w:p>
    <w:p w14:paraId="4A4FB1B7" w14:textId="77777777" w:rsidR="00CA195E" w:rsidRDefault="00CA195E" w:rsidP="00CA195E">
      <w:pPr>
        <w:pStyle w:val="ListingStandard"/>
      </w:pPr>
      <w:r>
        <w:t xml:space="preserve">       (Eingabe Rotation Y &gt; -5 UND Eingabe Rotation Y &lt; 5)</w:t>
      </w:r>
    </w:p>
    <w:p w14:paraId="6E61878E" w14:textId="77777777" w:rsidR="00CA195E" w:rsidRDefault="00CA195E" w:rsidP="00CA195E">
      <w:pPr>
        <w:pStyle w:val="ListingStandard"/>
      </w:pPr>
      <w:r>
        <w:t xml:space="preserve">   )</w:t>
      </w:r>
    </w:p>
    <w:p w14:paraId="2E9A36C4" w14:textId="77777777" w:rsidR="00CA195E" w:rsidRDefault="00CA195E" w:rsidP="00CA195E">
      <w:pPr>
        <w:pStyle w:val="ListingStandard"/>
      </w:pPr>
      <w:r>
        <w:t xml:space="preserve">      setze LED auf GRÜN</w:t>
      </w:r>
    </w:p>
    <w:p w14:paraId="6D33D17F" w14:textId="77777777" w:rsidR="00CA195E" w:rsidRDefault="00CA195E" w:rsidP="00CA195E">
      <w:pPr>
        <w:pStyle w:val="ListingStandard"/>
      </w:pPr>
      <w:r>
        <w:t xml:space="preserve">   ansonsten</w:t>
      </w:r>
    </w:p>
    <w:p w14:paraId="77F8DC3C" w14:textId="77777777" w:rsidR="00CA195E" w:rsidRDefault="00CA195E" w:rsidP="00CA195E">
      <w:pPr>
        <w:pStyle w:val="ListingStandard"/>
      </w:pPr>
      <w:r>
        <w:t xml:space="preserve">      setze LED auf ROT</w:t>
      </w:r>
    </w:p>
    <w:p w14:paraId="2125E79B" w14:textId="77777777" w:rsidR="00CA195E" w:rsidRDefault="00CA195E" w:rsidP="00CA195E">
      <w:pPr>
        <w:pStyle w:val="ListingStandard"/>
      </w:pPr>
    </w:p>
    <w:p w14:paraId="4632D7E3" w14:textId="77777777" w:rsidR="00CA195E" w:rsidRDefault="00CA195E" w:rsidP="00CA195E">
      <w:pPr>
        <w:pStyle w:val="ListingStandard"/>
      </w:pPr>
    </w:p>
    <w:p w14:paraId="2790EA3F" w14:textId="77777777" w:rsidR="00CA195E" w:rsidRDefault="00CA195E" w:rsidP="00CA195E">
      <w:pPr>
        <w:pStyle w:val="ListingStandard"/>
      </w:pPr>
      <w:r>
        <w:rPr>
          <w:rFonts w:ascii="Roboto" w:hAnsi="Roboto" w:cs="Roboto"/>
        </w:rPr>
        <w:t>⸻</w:t>
      </w:r>
    </w:p>
    <w:p w14:paraId="7D773100" w14:textId="77777777" w:rsidR="00CA195E" w:rsidRDefault="00CA195E" w:rsidP="00CA195E">
      <w:pPr>
        <w:pStyle w:val="ListingStandard"/>
      </w:pPr>
    </w:p>
    <w:p w14:paraId="609FBD17" w14:textId="77777777" w:rsidR="00CA195E" w:rsidRDefault="00CA195E" w:rsidP="00CA195E">
      <w:pPr>
        <w:pStyle w:val="ListingStandard"/>
      </w:pPr>
      <w:r>
        <w:t>Visueller Nachbau im MakeCode-Blockstil</w:t>
      </w:r>
    </w:p>
    <w:p w14:paraId="6B26115D" w14:textId="77777777" w:rsidR="00CA195E" w:rsidRDefault="00CA195E" w:rsidP="00CA195E">
      <w:pPr>
        <w:pStyle w:val="ListingStandard"/>
      </w:pPr>
    </w:p>
    <w:p w14:paraId="2E752036" w14:textId="77777777" w:rsidR="00CA195E" w:rsidRDefault="00CA195E" w:rsidP="00CA195E">
      <w:pPr>
        <w:pStyle w:val="ListingStandard"/>
      </w:pPr>
      <w:r>
        <w:lastRenderedPageBreak/>
        <w:t>┌────────────────────────────────────────────────────┐</w:t>
      </w:r>
    </w:p>
    <w:p w14:paraId="5E618205" w14:textId="77777777" w:rsidR="00CA195E" w:rsidRDefault="00CA195E" w:rsidP="00CA195E">
      <w:pPr>
        <w:pStyle w:val="ListingStandard"/>
      </w:pPr>
      <w:r>
        <w:t>│ dauerhaft                                          │</w:t>
      </w:r>
    </w:p>
    <w:p w14:paraId="5DC5E1D1" w14:textId="77777777" w:rsidR="00CA195E" w:rsidRDefault="00CA195E" w:rsidP="00CA195E">
      <w:pPr>
        <w:pStyle w:val="ListingStandard"/>
      </w:pPr>
      <w:r>
        <w:t>│ ┌───────────────────────────────────────────────┐  │</w:t>
      </w:r>
    </w:p>
    <w:p w14:paraId="0B74ED44" w14:textId="77777777" w:rsidR="00CA195E" w:rsidRDefault="00CA195E" w:rsidP="00CA195E">
      <w:pPr>
        <w:pStyle w:val="ListingStandard"/>
      </w:pPr>
      <w:r>
        <w:t>│ │ wenn                                         │  │</w:t>
      </w:r>
    </w:p>
    <w:p w14:paraId="1FBEF11E" w14:textId="77777777" w:rsidR="00CA195E" w:rsidRDefault="00CA195E" w:rsidP="00CA195E">
      <w:pPr>
        <w:pStyle w:val="ListingStandard"/>
      </w:pPr>
      <w:r>
        <w:t>│ │ ┌─────────────────────────────────────────┐   │  │</w:t>
      </w:r>
    </w:p>
    <w:p w14:paraId="7B34D433" w14:textId="77777777" w:rsidR="00CA195E" w:rsidRDefault="00CA195E" w:rsidP="00CA195E">
      <w:pPr>
        <w:pStyle w:val="ListingStandard"/>
      </w:pPr>
      <w:r>
        <w:t>│ │ │     UND                                 │   │  │</w:t>
      </w:r>
    </w:p>
    <w:p w14:paraId="34BDB398" w14:textId="77777777" w:rsidR="00CA195E" w:rsidRDefault="00CA195E" w:rsidP="00CA195E">
      <w:pPr>
        <w:pStyle w:val="ListingStandard"/>
      </w:pPr>
      <w:r>
        <w:t>│ │ │  ┌────────────┐   ┌────────────┐        │   │  │</w:t>
      </w:r>
    </w:p>
    <w:p w14:paraId="6C9FACDA" w14:textId="77777777" w:rsidR="00CA195E" w:rsidRDefault="00CA195E" w:rsidP="00CA195E">
      <w:pPr>
        <w:pStyle w:val="ListingStandard"/>
      </w:pPr>
      <w:r>
        <w:t>│ │ │  │ UND        │   │ UND        │        │   │  │</w:t>
      </w:r>
    </w:p>
    <w:p w14:paraId="44B710D8" w14:textId="77777777" w:rsidR="00CA195E" w:rsidRDefault="00CA195E" w:rsidP="00CA195E">
      <w:pPr>
        <w:pStyle w:val="ListingStandard"/>
      </w:pPr>
      <w:r>
        <w:t>│ │ │  │            │   │            │        │   │  │</w:t>
      </w:r>
    </w:p>
    <w:p w14:paraId="3E0E0CA7" w14:textId="77777777" w:rsidR="00CA195E" w:rsidRDefault="00CA195E" w:rsidP="00CA195E">
      <w:pPr>
        <w:pStyle w:val="ListingStandard"/>
      </w:pPr>
      <w:r>
        <w:t>│ │ │  │ Rotation X │   │ Rotation Y │        │   │  │</w:t>
      </w:r>
    </w:p>
    <w:p w14:paraId="3C0848DF" w14:textId="77777777" w:rsidR="00CA195E" w:rsidRDefault="00CA195E" w:rsidP="00CA195E">
      <w:pPr>
        <w:pStyle w:val="ListingStandard"/>
      </w:pPr>
      <w:r>
        <w:t>│ │ │  │  &gt; -5      │   │  &gt; -5      │        │   │  │</w:t>
      </w:r>
    </w:p>
    <w:p w14:paraId="24E06390" w14:textId="77777777" w:rsidR="00CA195E" w:rsidRDefault="00CA195E" w:rsidP="00CA195E">
      <w:pPr>
        <w:pStyle w:val="ListingStandard"/>
      </w:pPr>
      <w:r>
        <w:t>│ │ │  │ Rotation X │   │ Rotation Y │        │   │  │</w:t>
      </w:r>
    </w:p>
    <w:p w14:paraId="4F5848E7" w14:textId="77777777" w:rsidR="00CA195E" w:rsidRDefault="00CA195E" w:rsidP="00CA195E">
      <w:pPr>
        <w:pStyle w:val="ListingStandard"/>
      </w:pPr>
      <w:r>
        <w:t>│ │ │  │  &lt; 5       │   │  &lt; 5       │        │   │  │</w:t>
      </w:r>
    </w:p>
    <w:p w14:paraId="08F1AB99" w14:textId="77777777" w:rsidR="00CA195E" w:rsidRDefault="00CA195E" w:rsidP="00CA195E">
      <w:pPr>
        <w:pStyle w:val="ListingStandard"/>
      </w:pPr>
      <w:r>
        <w:t>│ │ │  └────────────┘   └────────────┘        │   │  │</w:t>
      </w:r>
    </w:p>
    <w:p w14:paraId="3A50D2B7" w14:textId="77777777" w:rsidR="00CA195E" w:rsidRDefault="00CA195E" w:rsidP="00CA195E">
      <w:pPr>
        <w:pStyle w:val="ListingStandard"/>
      </w:pPr>
      <w:r>
        <w:t>│ │ └─────────────────────────────────────────┘   │  │</w:t>
      </w:r>
    </w:p>
    <w:p w14:paraId="49B090EB" w14:textId="77777777" w:rsidR="00CA195E" w:rsidRDefault="00CA195E" w:rsidP="00CA195E">
      <w:pPr>
        <w:pStyle w:val="ListingStandard"/>
      </w:pPr>
      <w:r>
        <w:t>│ │   setze LED auf GRÜN                         │  │</w:t>
      </w:r>
    </w:p>
    <w:p w14:paraId="15B46A6E" w14:textId="77777777" w:rsidR="00CA195E" w:rsidRDefault="00CA195E" w:rsidP="00CA195E">
      <w:pPr>
        <w:pStyle w:val="ListingStandard"/>
      </w:pPr>
      <w:r>
        <w:t>│ │ ansonsten                                    │  │</w:t>
      </w:r>
    </w:p>
    <w:p w14:paraId="4563B662" w14:textId="77777777" w:rsidR="00CA195E" w:rsidRDefault="00CA195E" w:rsidP="00CA195E">
      <w:pPr>
        <w:pStyle w:val="ListingStandard"/>
      </w:pPr>
      <w:r>
        <w:t>│ │   setze LED auf ROT                          │  │</w:t>
      </w:r>
    </w:p>
    <w:p w14:paraId="1D589ED4" w14:textId="77777777" w:rsidR="00CA195E" w:rsidRDefault="00CA195E" w:rsidP="00CA195E">
      <w:pPr>
        <w:pStyle w:val="ListingStandard"/>
      </w:pPr>
      <w:r>
        <w:t>│ └───────────────────────────────────────────────┘  │</w:t>
      </w:r>
    </w:p>
    <w:p w14:paraId="6BD1DA98" w14:textId="77777777" w:rsidR="00CA195E" w:rsidRDefault="00CA195E" w:rsidP="00CA195E">
      <w:pPr>
        <w:pStyle w:val="ListingStandard"/>
      </w:pPr>
      <w:r>
        <w:t>└────────────────────────────────────────────────────┘</w:t>
      </w:r>
    </w:p>
    <w:p w14:paraId="6CBBE02B" w14:textId="77777777" w:rsidR="00CA195E" w:rsidRDefault="00CA195E" w:rsidP="00CA195E">
      <w:pPr>
        <w:pStyle w:val="ListingStandard"/>
      </w:pPr>
    </w:p>
    <w:p w14:paraId="7E93C17C" w14:textId="77777777" w:rsidR="00CA195E" w:rsidRDefault="00CA195E" w:rsidP="00CA195E">
      <w:pPr>
        <w:pStyle w:val="ListingStandard"/>
      </w:pPr>
    </w:p>
    <w:p w14:paraId="0572B999" w14:textId="77777777" w:rsidR="00CA195E" w:rsidRDefault="00CA195E" w:rsidP="00CA195E">
      <w:pPr>
        <w:pStyle w:val="ListingStandard"/>
      </w:pPr>
      <w:r>
        <w:rPr>
          <w:rFonts w:ascii="Roboto" w:hAnsi="Roboto" w:cs="Roboto"/>
        </w:rPr>
        <w:t>⸻</w:t>
      </w:r>
    </w:p>
    <w:p w14:paraId="1D46C653" w14:textId="77777777" w:rsidR="00CA195E" w:rsidRDefault="00CA195E" w:rsidP="00CA195E">
      <w:pPr>
        <w:pStyle w:val="ListingStandard"/>
      </w:pPr>
    </w:p>
    <w:p w14:paraId="3F332A48" w14:textId="77777777" w:rsidR="00CA195E" w:rsidRDefault="00CA195E" w:rsidP="00CA195E">
      <w:pPr>
        <w:pStyle w:val="ListingStandard"/>
      </w:pPr>
      <w:r>
        <w:t>Tipp:</w:t>
      </w:r>
    </w:p>
    <w:p w14:paraId="28E9D49D" w14:textId="77777777" w:rsidR="00CA195E" w:rsidRDefault="00CA195E" w:rsidP="00CA195E">
      <w:pPr>
        <w:pStyle w:val="ListingStandard"/>
      </w:pPr>
      <w:r>
        <w:t>Im MakeCode-Editor sieht das dann nach vielen verschachtelten „UND“-Blöcken aus, aber das Prinzip bleibt gleich:</w:t>
      </w:r>
    </w:p>
    <w:p w14:paraId="2D8E5750" w14:textId="77777777" w:rsidR="00CA195E" w:rsidRDefault="00CA195E" w:rsidP="00CA195E">
      <w:pPr>
        <w:pStyle w:val="ListingStandard"/>
      </w:pPr>
      <w:r>
        <w:t>Beide Achsen (X und Y) müssen im Bereich von -5 bis 5 liegen, damit die LED grün ist.</w:t>
      </w:r>
    </w:p>
    <w:p w14:paraId="48B86E74" w14:textId="77777777" w:rsidR="00CA195E" w:rsidRDefault="00CA195E" w:rsidP="00CA195E">
      <w:pPr>
        <w:pStyle w:val="ListingStandard"/>
      </w:pPr>
    </w:p>
    <w:p w14:paraId="66724289" w14:textId="77777777" w:rsidR="00CA195E" w:rsidRDefault="00CA195E" w:rsidP="00CA195E">
      <w:pPr>
        <w:pStyle w:val="ListingStandard"/>
      </w:pPr>
      <w:r>
        <w:rPr>
          <w:rFonts w:ascii="Roboto" w:hAnsi="Roboto" w:cs="Roboto"/>
        </w:rPr>
        <w:t>⸻</w:t>
      </w:r>
    </w:p>
    <w:p w14:paraId="486F7F46" w14:textId="77777777" w:rsidR="00CA195E" w:rsidRDefault="00CA195E" w:rsidP="00CA195E">
      <w:pPr>
        <w:pStyle w:val="ListingStandard"/>
      </w:pPr>
    </w:p>
    <w:p w14:paraId="1AAFFB8D" w14:textId="787283C8" w:rsidR="00CA195E" w:rsidRDefault="00CA195E" w:rsidP="00CA195E">
      <w:pPr>
        <w:pStyle w:val="ListingStandard"/>
      </w:pPr>
      <w:r>
        <w:t>Wenn du willst, generiere ich dir daraus jetzt auch gerne ein blockähnliches Bild! Sag einfach Bescheid!</w:t>
      </w:r>
    </w:p>
    <w:p w14:paraId="3365063D" w14:textId="77777777" w:rsidR="00CA195E" w:rsidRDefault="00CA195E" w:rsidP="00CA195E">
      <w:pPr>
        <w:pStyle w:val="ListingStandard"/>
      </w:pPr>
    </w:p>
    <w:p w14:paraId="202D25C9" w14:textId="77777777" w:rsidR="00CA195E" w:rsidRDefault="00CA195E" w:rsidP="00CA195E">
      <w:pPr>
        <w:pStyle w:val="ListingStandard"/>
      </w:pPr>
    </w:p>
    <w:p w14:paraId="2438047E" w14:textId="7114A513" w:rsidR="00B57B0F" w:rsidRPr="00B57B0F" w:rsidRDefault="00B57B0F" w:rsidP="00CA195E">
      <w:pPr>
        <w:pStyle w:val="ListingStandard"/>
        <w:rPr>
          <w:rStyle w:val="ListingZeichenFett"/>
        </w:rPr>
      </w:pPr>
      <w:r w:rsidRPr="00B57B0F">
        <w:rPr>
          <w:rStyle w:val="ListingZeichenFett"/>
        </w:rPr>
        <w:t>Besitzt der Calliope mini einen Magnetfeldsensor?</w:t>
      </w:r>
    </w:p>
    <w:p w14:paraId="699F7B8B" w14:textId="77777777" w:rsidR="00B57B0F" w:rsidRDefault="00B57B0F" w:rsidP="00CA195E">
      <w:pPr>
        <w:pStyle w:val="ListingStandard"/>
      </w:pPr>
    </w:p>
    <w:p w14:paraId="7F85653F" w14:textId="77777777" w:rsidR="00B57B0F" w:rsidRDefault="00B57B0F" w:rsidP="00B57B0F">
      <w:pPr>
        <w:pStyle w:val="ListingStandard"/>
      </w:pPr>
      <w:r>
        <w:lastRenderedPageBreak/>
        <w:t>Ja, der Calliope mini besitzt einen Magnetfeldsensor. Dieser ist als Teil des sogenannten Kompass- oder Magnetometersensors integriert und kann die Richtung relativ zum Erdmagnetfeld bestimmen. Der Sensor liefert Werte von 0 bis 360 Grad, die zur Anzeige der Himmelsrichtung genutzt werden können. Der Magnetfeldsensor ist im selben Bauteil wie der Lagesensor und der Bewegungssensor untergebracht[1][3][5][6].</w:t>
      </w:r>
    </w:p>
    <w:p w14:paraId="3B8A308D" w14:textId="77777777" w:rsidR="00B57B0F" w:rsidRDefault="00B57B0F" w:rsidP="00B57B0F">
      <w:pPr>
        <w:pStyle w:val="ListingStandard"/>
      </w:pPr>
    </w:p>
    <w:p w14:paraId="3F756511" w14:textId="77777777" w:rsidR="00B57B0F" w:rsidRDefault="00B57B0F" w:rsidP="00B57B0F">
      <w:pPr>
        <w:pStyle w:val="ListingStandard"/>
      </w:pPr>
      <w:r>
        <w:t>Zusätzlich kann der Magnetfeldsensor auch die x-, y- und z-Komponenten des Magnetfeldes messen, was über die reine Kompassfunktion hinausgeht und beispielsweise zur berührungslosen Erfassung der Position eines Magneten genutzt werden kann[4][5].</w:t>
      </w:r>
    </w:p>
    <w:p w14:paraId="15B320D5" w14:textId="77777777" w:rsidR="00B57B0F" w:rsidRDefault="00B57B0F" w:rsidP="00B57B0F">
      <w:pPr>
        <w:pStyle w:val="ListingStandard"/>
      </w:pPr>
    </w:p>
    <w:p w14:paraId="13FF5530" w14:textId="77777777" w:rsidR="00B57B0F" w:rsidRDefault="00B57B0F" w:rsidP="00B57B0F">
      <w:pPr>
        <w:pStyle w:val="ListingStandard"/>
      </w:pPr>
      <w:r>
        <w:t>Quellen</w:t>
      </w:r>
    </w:p>
    <w:p w14:paraId="4573C2B1" w14:textId="77777777" w:rsidR="00B57B0F" w:rsidRDefault="00B57B0F" w:rsidP="00B57B0F">
      <w:pPr>
        <w:pStyle w:val="ListingStandard"/>
      </w:pPr>
      <w:r>
        <w:t>[1] Erste Schritte: Sensoren - Calliope mini https://calliope.cc/projekte/sensoren</w:t>
      </w:r>
    </w:p>
    <w:p w14:paraId="0500D93F" w14:textId="77777777" w:rsidR="00B57B0F" w:rsidRDefault="00B57B0F" w:rsidP="00B57B0F">
      <w:pPr>
        <w:pStyle w:val="ListingStandard"/>
      </w:pPr>
      <w:r>
        <w:t>[2] Arbeit mit Grove Sensoren und Aktoren - Calliope mini https://calliope.cc/calliope-mini/erweiterungen/sensoren</w:t>
      </w:r>
    </w:p>
    <w:p w14:paraId="0C9AEA4E" w14:textId="77777777" w:rsidR="00B57B0F" w:rsidRDefault="00B57B0F" w:rsidP="00B57B0F">
      <w:pPr>
        <w:pStyle w:val="ListingStandard"/>
      </w:pPr>
      <w:r>
        <w:t>[3] Übersicht - Calliope mini https://calliope.cc/calliope-mini</w:t>
      </w:r>
    </w:p>
    <w:p w14:paraId="2E1B7074" w14:textId="77777777" w:rsidR="00B57B0F" w:rsidRDefault="00B57B0F" w:rsidP="00B57B0F">
      <w:pPr>
        <w:pStyle w:val="ListingStandard"/>
      </w:pPr>
      <w:r>
        <w:t>[4] 8. magnetfeld- und gyrosensor - Python-Online (CH) https://www.python-online.ch/drucken.php?inhalt_mitte=robotik%2Fcp%2Fmagnetfeld.inc.php</w:t>
      </w:r>
    </w:p>
    <w:p w14:paraId="6DB5DBDE" w14:textId="77777777" w:rsidR="00B57B0F" w:rsidRDefault="00B57B0F" w:rsidP="00B57B0F">
      <w:pPr>
        <w:pStyle w:val="ListingStandard"/>
      </w:pPr>
      <w:r>
        <w:t>[5] Kompass - Calliope mini info https://calliopemini.info/ca_48.php</w:t>
      </w:r>
    </w:p>
    <w:p w14:paraId="74C0C9A8" w14:textId="77777777" w:rsidR="00B57B0F" w:rsidRDefault="00B57B0F" w:rsidP="00B57B0F">
      <w:pPr>
        <w:pStyle w:val="ListingStandard"/>
      </w:pPr>
      <w:r>
        <w:t>[6] Welche Sensoren sind auf dem Calliope mini? https://forum.calliope.cc/t/welche-sensoren-sind-auf-dem-calliope-mini/19</w:t>
      </w:r>
    </w:p>
    <w:p w14:paraId="23053588" w14:textId="77777777" w:rsidR="00B57B0F" w:rsidRDefault="00B57B0F" w:rsidP="00B57B0F">
      <w:pPr>
        <w:pStyle w:val="ListingStandard"/>
      </w:pPr>
      <w:r>
        <w:t>[7] [PDF] DER CALLIOPE MINI - Kapitel 1 - Wiley-VCH https://application.wiley-vch.de/books/sample/3527714499_c01.pdf</w:t>
      </w:r>
    </w:p>
    <w:p w14:paraId="25372D4E" w14:textId="19E373DB" w:rsidR="00B57B0F" w:rsidRDefault="00B57B0F" w:rsidP="00B57B0F">
      <w:pPr>
        <w:pStyle w:val="ListingStandard"/>
      </w:pPr>
      <w:r>
        <w:t>[8] [PDF] Was ist ein Calliope mini? https://www.goethe.de/resources/files/pdf192/anleitung_calliope-mini.pdf</w:t>
      </w:r>
    </w:p>
    <w:p w14:paraId="68E84A20" w14:textId="77777777" w:rsidR="00B57B0F" w:rsidRDefault="00B57B0F" w:rsidP="00CA195E">
      <w:pPr>
        <w:pStyle w:val="ListingStandard"/>
      </w:pPr>
    </w:p>
    <w:p w14:paraId="4B5E4996" w14:textId="7B43F66C" w:rsidR="00B57B0F" w:rsidRDefault="00B57B0F" w:rsidP="00B57B0F">
      <w:pPr>
        <w:rPr>
          <w:rStyle w:val="ListingZeichenFett"/>
        </w:rPr>
      </w:pPr>
      <w:r w:rsidRPr="006D1981">
        <w:rPr>
          <w:rStyle w:val="ListingZeichenFett"/>
        </w:rPr>
        <w:t>Gib mir von der Calliope Homepage Informationen dazu, wie der Kompasssensor funktioniert bzw. programmiert werden kann.</w:t>
      </w:r>
    </w:p>
    <w:p w14:paraId="4686CC0F" w14:textId="77777777" w:rsidR="00B57B0F" w:rsidRPr="00B57B0F" w:rsidRDefault="00B57B0F" w:rsidP="00B57B0F">
      <w:pPr>
        <w:rPr>
          <w:rFonts w:ascii="Courier New" w:hAnsi="Courier New"/>
          <w:b/>
          <w:color w:val="800080"/>
          <w:sz w:val="18"/>
          <w:shd w:val="clear" w:color="auto" w:fill="F2F2F2" w:themeFill="background1" w:themeFillShade="F2"/>
        </w:rPr>
      </w:pPr>
    </w:p>
    <w:p w14:paraId="670EA0F8" w14:textId="77777777" w:rsidR="005A5490" w:rsidRDefault="005A5490" w:rsidP="005A5490">
      <w:pPr>
        <w:pStyle w:val="ListingStandard"/>
      </w:pPr>
      <w:r>
        <w:t>Der Calliope mini verfügt über einen integrierten Kompasssensor (Magnetometer), der Teil des kombinierten Lagesensors ist und sich unter dem Knopf A befindet[5]. Dieser Sensor misst das Erdmagnetfeld und ermöglicht die Bestimmung der Himmelsrichtung durch Gradwerte von 0° bis 360°, wobei 0°/360° Norden entspricht[2][4].</w:t>
      </w:r>
    </w:p>
    <w:p w14:paraId="37422E80" w14:textId="77777777" w:rsidR="005A5490" w:rsidRDefault="005A5490" w:rsidP="005A5490">
      <w:pPr>
        <w:pStyle w:val="ListingStandard"/>
      </w:pPr>
    </w:p>
    <w:p w14:paraId="00FEA744" w14:textId="77777777" w:rsidR="005A5490" w:rsidRDefault="005A5490" w:rsidP="005A5490">
      <w:pPr>
        <w:pStyle w:val="ListingStandard"/>
      </w:pPr>
      <w:r>
        <w:t>**Funktionsweise und Kalibrierung:**</w:t>
      </w:r>
    </w:p>
    <w:p w14:paraId="4463891C" w14:textId="77777777" w:rsidR="005A5490" w:rsidRDefault="005A5490" w:rsidP="005A5490">
      <w:pPr>
        <w:pStyle w:val="ListingStandard"/>
      </w:pPr>
      <w:r>
        <w:lastRenderedPageBreak/>
        <w:t>- Der Sensor muss bei jeder Inbetriebnahme oder nach Programmänderungen kalibriert werden. Dabei erscheint die Meldung „TILT TO FILL SCREEN“ oder „Draw a circle“, und der Calliope mini muss durch Kippbewegungen in alle Richtungen so bewegt werden, bis alle LEDs leuchten[1][4].</w:t>
      </w:r>
    </w:p>
    <w:p w14:paraId="398FD3DC" w14:textId="77777777" w:rsidR="005A5490" w:rsidRDefault="005A5490" w:rsidP="005A5490">
      <w:pPr>
        <w:pStyle w:val="ListingStandard"/>
      </w:pPr>
      <w:r>
        <w:t>- Die Kalibrierung gewährleistet präzise Messungen, da externe Magnetfelder (z. B. durch Elektronikgeräte) die Ergebnisse verfälschen können[4].</w:t>
      </w:r>
    </w:p>
    <w:p w14:paraId="5DBF784F" w14:textId="77777777" w:rsidR="005A5490" w:rsidRDefault="005A5490" w:rsidP="005A5490">
      <w:pPr>
        <w:pStyle w:val="ListingStandard"/>
      </w:pPr>
    </w:p>
    <w:p w14:paraId="1577634A" w14:textId="77777777" w:rsidR="005A5490" w:rsidRDefault="005A5490" w:rsidP="005A5490">
      <w:pPr>
        <w:pStyle w:val="ListingStandard"/>
      </w:pPr>
      <w:r>
        <w:t>**Programmierung:**</w:t>
      </w:r>
    </w:p>
    <w:p w14:paraId="2028D9A3" w14:textId="77777777" w:rsidR="005A5490" w:rsidRDefault="005A5490" w:rsidP="005A5490">
      <w:pPr>
        <w:pStyle w:val="ListingStandard"/>
      </w:pPr>
      <w:r>
        <w:t xml:space="preserve">1. **Sensorwerte auslesen:**  </w:t>
      </w:r>
    </w:p>
    <w:p w14:paraId="5A320E31" w14:textId="77777777" w:rsidR="005A5490" w:rsidRDefault="005A5490" w:rsidP="005A5490">
      <w:pPr>
        <w:pStyle w:val="ListingStandard"/>
      </w:pPr>
      <w:r>
        <w:t xml:space="preserve">   In Programmierumgebungen wie Open Roberta wird der Block `Kompassrichtung` aus dem Menü *Sensoren* verwendet, um den aktuellen Winkel zu erhalten[2].</w:t>
      </w:r>
    </w:p>
    <w:p w14:paraId="4D574EAF" w14:textId="77777777" w:rsidR="005A5490" w:rsidRDefault="005A5490" w:rsidP="005A5490">
      <w:pPr>
        <w:pStyle w:val="ListingStandard"/>
      </w:pPr>
      <w:r>
        <w:t xml:space="preserve">   ```blocks</w:t>
      </w:r>
    </w:p>
    <w:p w14:paraId="29726418" w14:textId="77777777" w:rsidR="005A5490" w:rsidRDefault="005A5490" w:rsidP="005A5490">
      <w:pPr>
        <w:pStyle w:val="ListingStandard"/>
      </w:pPr>
      <w:r>
        <w:t xml:space="preserve">   basic.forever(function () {</w:t>
      </w:r>
    </w:p>
    <w:p w14:paraId="2476C25D" w14:textId="77777777" w:rsidR="005A5490" w:rsidRDefault="005A5490" w:rsidP="005A5490">
      <w:pPr>
        <w:pStyle w:val="ListingStandard"/>
      </w:pPr>
      <w:r>
        <w:t xml:space="preserve">       basic.showNumber(input.compassHeading())</w:t>
      </w:r>
    </w:p>
    <w:p w14:paraId="7B0B34DC" w14:textId="77777777" w:rsidR="005A5490" w:rsidRDefault="005A5490" w:rsidP="005A5490">
      <w:pPr>
        <w:pStyle w:val="ListingStandard"/>
      </w:pPr>
      <w:r>
        <w:t xml:space="preserve">   })</w:t>
      </w:r>
    </w:p>
    <w:p w14:paraId="77F7DC45" w14:textId="77777777" w:rsidR="005A5490" w:rsidRDefault="005A5490" w:rsidP="005A5490">
      <w:pPr>
        <w:pStyle w:val="ListingStandard"/>
      </w:pPr>
      <w:r>
        <w:t xml:space="preserve">   ```</w:t>
      </w:r>
    </w:p>
    <w:p w14:paraId="7ACA491C" w14:textId="77777777" w:rsidR="005A5490" w:rsidRDefault="005A5490" w:rsidP="005A5490">
      <w:pPr>
        <w:pStyle w:val="ListingStandard"/>
      </w:pPr>
    </w:p>
    <w:p w14:paraId="3D63B5BA" w14:textId="77777777" w:rsidR="005A5490" w:rsidRDefault="005A5490" w:rsidP="005A5490">
      <w:pPr>
        <w:pStyle w:val="ListingStandard"/>
      </w:pPr>
      <w:r>
        <w:t xml:space="preserve">2. **Himmelsrichtungen anzeigen:**  </w:t>
      </w:r>
    </w:p>
    <w:p w14:paraId="353F7278" w14:textId="77777777" w:rsidR="005A5490" w:rsidRDefault="005A5490" w:rsidP="005A5490">
      <w:pPr>
        <w:pStyle w:val="ListingStandard"/>
      </w:pPr>
      <w:r>
        <w:t xml:space="preserve">   Durch logische Abfragen können Richtungspfeile oder Buchstaben (N, O, S, W) auf der LED-Matrix dargestellt werden. Beispiel für 4 Himmelsrichtungen:</w:t>
      </w:r>
    </w:p>
    <w:p w14:paraId="5E172D86" w14:textId="77777777" w:rsidR="005A5490" w:rsidRDefault="005A5490" w:rsidP="005A5490">
      <w:pPr>
        <w:pStyle w:val="ListingStandard"/>
      </w:pPr>
      <w:r>
        <w:t xml:space="preserve">   ```blocks</w:t>
      </w:r>
    </w:p>
    <w:p w14:paraId="3A3A55E8" w14:textId="77777777" w:rsidR="005A5490" w:rsidRDefault="005A5490" w:rsidP="005A5490">
      <w:pPr>
        <w:pStyle w:val="ListingStandard"/>
      </w:pPr>
      <w:r>
        <w:t xml:space="preserve">   basic.forever(function () {</w:t>
      </w:r>
    </w:p>
    <w:p w14:paraId="6AFE7228" w14:textId="77777777" w:rsidR="005A5490" w:rsidRDefault="005A5490" w:rsidP="005A5490">
      <w:pPr>
        <w:pStyle w:val="ListingStandard"/>
      </w:pPr>
      <w:r>
        <w:t xml:space="preserve">       let grad = input.compassHeading()</w:t>
      </w:r>
    </w:p>
    <w:p w14:paraId="3E6E504F" w14:textId="77777777" w:rsidR="005A5490" w:rsidRDefault="005A5490" w:rsidP="005A5490">
      <w:pPr>
        <w:pStyle w:val="ListingStandard"/>
      </w:pPr>
      <w:r>
        <w:t xml:space="preserve">       if (grad &gt;= 45 &amp;&amp; grad &lt; 135) {</w:t>
      </w:r>
    </w:p>
    <w:p w14:paraId="290BB035" w14:textId="77777777" w:rsidR="005A5490" w:rsidRDefault="005A5490" w:rsidP="005A5490">
      <w:pPr>
        <w:pStyle w:val="ListingStandard"/>
      </w:pPr>
      <w:r>
        <w:t xml:space="preserve">           basic.showArrow(ArrowNames.East)</w:t>
      </w:r>
    </w:p>
    <w:p w14:paraId="40739BFF" w14:textId="77777777" w:rsidR="005A5490" w:rsidRDefault="005A5490" w:rsidP="005A5490">
      <w:pPr>
        <w:pStyle w:val="ListingStandard"/>
      </w:pPr>
      <w:r>
        <w:t xml:space="preserve">       } else if (grad &gt;= 135 &amp;&amp; grad &lt; 225) {</w:t>
      </w:r>
    </w:p>
    <w:p w14:paraId="2E346F10" w14:textId="77777777" w:rsidR="005A5490" w:rsidRDefault="005A5490" w:rsidP="005A5490">
      <w:pPr>
        <w:pStyle w:val="ListingStandard"/>
      </w:pPr>
      <w:r>
        <w:t xml:space="preserve">           basic.showArrow(ArrowNames.South)</w:t>
      </w:r>
    </w:p>
    <w:p w14:paraId="2C958218" w14:textId="77777777" w:rsidR="005A5490" w:rsidRDefault="005A5490" w:rsidP="005A5490">
      <w:pPr>
        <w:pStyle w:val="ListingStandard"/>
      </w:pPr>
      <w:r>
        <w:t xml:space="preserve">       } else if (grad &gt;= 225 &amp;&amp; grad &lt; 315) {</w:t>
      </w:r>
    </w:p>
    <w:p w14:paraId="7EAC9EEB" w14:textId="77777777" w:rsidR="005A5490" w:rsidRDefault="005A5490" w:rsidP="005A5490">
      <w:pPr>
        <w:pStyle w:val="ListingStandard"/>
      </w:pPr>
      <w:r>
        <w:t xml:space="preserve">           basic.showArrow(ArrowNames.West)</w:t>
      </w:r>
    </w:p>
    <w:p w14:paraId="3F599329" w14:textId="77777777" w:rsidR="005A5490" w:rsidRDefault="005A5490" w:rsidP="005A5490">
      <w:pPr>
        <w:pStyle w:val="ListingStandard"/>
      </w:pPr>
      <w:r>
        <w:t xml:space="preserve">       } else {</w:t>
      </w:r>
    </w:p>
    <w:p w14:paraId="6A6F540C" w14:textId="77777777" w:rsidR="005A5490" w:rsidRDefault="005A5490" w:rsidP="005A5490">
      <w:pPr>
        <w:pStyle w:val="ListingStandard"/>
      </w:pPr>
      <w:r>
        <w:t xml:space="preserve">           basic.showArrow(ArrowNames.North)</w:t>
      </w:r>
    </w:p>
    <w:p w14:paraId="4BF84D7D" w14:textId="77777777" w:rsidR="005A5490" w:rsidRDefault="005A5490" w:rsidP="005A5490">
      <w:pPr>
        <w:pStyle w:val="ListingStandard"/>
      </w:pPr>
      <w:r>
        <w:t xml:space="preserve">       }</w:t>
      </w:r>
    </w:p>
    <w:p w14:paraId="0FC19B4A" w14:textId="77777777" w:rsidR="005A5490" w:rsidRDefault="005A5490" w:rsidP="005A5490">
      <w:pPr>
        <w:pStyle w:val="ListingStandard"/>
      </w:pPr>
      <w:r>
        <w:t xml:space="preserve">   })</w:t>
      </w:r>
    </w:p>
    <w:p w14:paraId="116F286C" w14:textId="77777777" w:rsidR="005A5490" w:rsidRDefault="005A5490" w:rsidP="005A5490">
      <w:pPr>
        <w:pStyle w:val="ListingStandard"/>
      </w:pPr>
      <w:r>
        <w:t xml:space="preserve">   ```</w:t>
      </w:r>
    </w:p>
    <w:p w14:paraId="706E7619" w14:textId="77777777" w:rsidR="005A5490" w:rsidRDefault="005A5490" w:rsidP="005A5490">
      <w:pPr>
        <w:pStyle w:val="ListingStandard"/>
      </w:pPr>
      <w:r>
        <w:t xml:space="preserve">   Für genauere Anzeigen (z. B. NW, SO) kann die Unterteilung auf 45°-Segmente erweitert werden[3][4].</w:t>
      </w:r>
    </w:p>
    <w:p w14:paraId="58B58621" w14:textId="77777777" w:rsidR="005A5490" w:rsidRDefault="005A5490" w:rsidP="005A5490">
      <w:pPr>
        <w:pStyle w:val="ListingStandard"/>
      </w:pPr>
    </w:p>
    <w:p w14:paraId="46E79327" w14:textId="77777777" w:rsidR="005A5490" w:rsidRDefault="005A5490" w:rsidP="005A5490">
      <w:pPr>
        <w:pStyle w:val="ListingStandard"/>
      </w:pPr>
      <w:r>
        <w:t xml:space="preserve">3. **Erweiterte Nutzung:**  </w:t>
      </w:r>
    </w:p>
    <w:p w14:paraId="3D051FFA" w14:textId="77777777" w:rsidR="005A5490" w:rsidRDefault="005A5490" w:rsidP="005A5490">
      <w:pPr>
        <w:pStyle w:val="ListingStandard"/>
      </w:pPr>
      <w:r>
        <w:lastRenderedPageBreak/>
        <w:t xml:space="preserve">   Der Sensor liefert neben der Richtung auch die x-, y- und z-Komponenten des Magnetfelds, die für komplexere Anwendungen wie die Positionserkennung von Magneten genutzt werden können[3].</w:t>
      </w:r>
    </w:p>
    <w:p w14:paraId="08A88760" w14:textId="77777777" w:rsidR="005A5490" w:rsidRDefault="005A5490" w:rsidP="005A5490">
      <w:pPr>
        <w:pStyle w:val="ListingStandard"/>
      </w:pPr>
    </w:p>
    <w:p w14:paraId="445E2147" w14:textId="77777777" w:rsidR="005A5490" w:rsidRDefault="005A5490" w:rsidP="005A5490">
      <w:pPr>
        <w:pStyle w:val="ListingStandard"/>
      </w:pPr>
      <w:r>
        <w:t>Quellen</w:t>
      </w:r>
    </w:p>
    <w:p w14:paraId="6A2F6B7F" w14:textId="77777777" w:rsidR="005A5490" w:rsidRDefault="005A5490" w:rsidP="005A5490">
      <w:pPr>
        <w:pStyle w:val="ListingStandard"/>
      </w:pPr>
      <w:r>
        <w:t>[1] [PDF] Kompassfunktion https://cms.sachsen.schule/fileadmin/_special/gruppen/1091/PDFs/Calliope_Kompass.pdf</w:t>
      </w:r>
    </w:p>
    <w:p w14:paraId="383BC4A6" w14:textId="77777777" w:rsidR="005A5490" w:rsidRDefault="005A5490" w:rsidP="005A5490">
      <w:pPr>
        <w:pStyle w:val="ListingStandard"/>
      </w:pPr>
      <w:r>
        <w:t>[2] Erste Schritte: Sensoren - Calliope mini https://calliope.cc/projekte/sensoren</w:t>
      </w:r>
    </w:p>
    <w:p w14:paraId="67F3E227" w14:textId="77777777" w:rsidR="005A5490" w:rsidRDefault="005A5490" w:rsidP="005A5490">
      <w:pPr>
        <w:pStyle w:val="ListingStandard"/>
      </w:pPr>
      <w:r>
        <w:t>[3] Kompass - Calliope mini info https://calliopemini.info/ca_48.php</w:t>
      </w:r>
    </w:p>
    <w:p w14:paraId="1237E7CF" w14:textId="77777777" w:rsidR="005A5490" w:rsidRDefault="005A5490" w:rsidP="005A5490">
      <w:pPr>
        <w:pStyle w:val="ListingStandard"/>
      </w:pPr>
      <w:r>
        <w:t>[4] Die Aktoren und Sensoren des Calliope Mini » Der Kompass https://inf-schule.de/informatiksysteme/calliope/aktoren_und_sensoren/kompass</w:t>
      </w:r>
    </w:p>
    <w:p w14:paraId="05C4AA6C" w14:textId="77777777" w:rsidR="005A5490" w:rsidRDefault="005A5490" w:rsidP="005A5490">
      <w:pPr>
        <w:pStyle w:val="ListingStandard"/>
      </w:pPr>
      <w:r>
        <w:t>[5] Übersicht - Calliope mini https://calliope.cc/calliope-mini</w:t>
      </w:r>
    </w:p>
    <w:p w14:paraId="64CAA9E1" w14:textId="77777777" w:rsidR="005A5490" w:rsidRDefault="005A5490" w:rsidP="005A5490">
      <w:pPr>
        <w:pStyle w:val="ListingStandard"/>
      </w:pPr>
      <w:r>
        <w:t>[6] Grundlagen - Calliope mini https://calliope.cc/programmieren/grundlagen</w:t>
      </w:r>
    </w:p>
    <w:p w14:paraId="4DE402DD" w14:textId="77777777" w:rsidR="005A5490" w:rsidRDefault="005A5490" w:rsidP="005A5490">
      <w:pPr>
        <w:pStyle w:val="ListingStandard"/>
      </w:pPr>
      <w:r>
        <w:t>[7] Abschnitt: Lagesensor | Calliope | Webakademie https://moodle.bildung-lsa.de/webakademie/course/view.php?id=142&amp;section=6</w:t>
      </w:r>
    </w:p>
    <w:p w14:paraId="3F4EC83A" w14:textId="77777777" w:rsidR="005A5490" w:rsidRDefault="005A5490" w:rsidP="005A5490">
      <w:pPr>
        <w:pStyle w:val="ListingStandard"/>
      </w:pPr>
      <w:r>
        <w:t>[8] First steps: Sensors - Calliope mini https://calliope.cc/en/examples/sensoren</w:t>
      </w:r>
    </w:p>
    <w:p w14:paraId="4C644125" w14:textId="77777777" w:rsidR="005A5490" w:rsidRDefault="005A5490" w:rsidP="005A5490">
      <w:pPr>
        <w:pStyle w:val="ListingStandard"/>
      </w:pPr>
      <w:r>
        <w:t>[9] grundlagen - CALLIOPE https://calliope.cc/calliopeo/grundlagen</w:t>
      </w:r>
    </w:p>
    <w:p w14:paraId="0788D94C" w14:textId="3D240DBF" w:rsidR="008028EE" w:rsidRDefault="005A5490" w:rsidP="005A5490">
      <w:pPr>
        <w:pStyle w:val="ListingStandard"/>
      </w:pPr>
      <w:r>
        <w:t>[10] [PDF] Coding with the Calliope mini - Teaching Material.indb https://calliope.cc/schulen/schulmaterial/coding-with-the-calliope-mini-teaching-material_small.pdf</w:t>
      </w:r>
    </w:p>
    <w:p w14:paraId="7096C8AD" w14:textId="77777777" w:rsidR="005A5490" w:rsidRDefault="005A5490" w:rsidP="005A5490">
      <w:pPr>
        <w:pStyle w:val="ListingStandard"/>
      </w:pPr>
    </w:p>
    <w:p w14:paraId="4A9C3A77" w14:textId="667BC6B0" w:rsidR="00635D8F" w:rsidRDefault="00635D8F" w:rsidP="005A5490">
      <w:pPr>
        <w:pStyle w:val="ListingStandard"/>
        <w:rPr>
          <w:rStyle w:val="ListingZeichenFett"/>
        </w:rPr>
      </w:pPr>
      <w:r w:rsidRPr="00071C06">
        <w:rPr>
          <w:rStyle w:val="ListingZeichenFett"/>
        </w:rPr>
        <w:t>Ich habe hier einen Calliope mini, den ich mit JavaScript programmieren möchte. Ich möchte mit Hilfe des Kompass-Sensors einen simulierten Kompasspfeil auf der LED-Matrix des Calliope darstellen. Der Pfeil auf der Matrix soll dabei stets nach Norden zeigen. Er soll auf Drehungen um 45 Grad reagieren.</w:t>
      </w:r>
    </w:p>
    <w:p w14:paraId="5F3E87BA" w14:textId="77777777" w:rsidR="00635D8F" w:rsidRDefault="00635D8F" w:rsidP="005A5490">
      <w:pPr>
        <w:pStyle w:val="ListingStandard"/>
        <w:rPr>
          <w:rStyle w:val="ListingZeichenFett"/>
        </w:rPr>
      </w:pPr>
    </w:p>
    <w:p w14:paraId="336ED34E" w14:textId="77777777" w:rsidR="00635D8F" w:rsidRDefault="00635D8F" w:rsidP="00635D8F">
      <w:pPr>
        <w:pStyle w:val="ListingStandard"/>
      </w:pPr>
      <w:r>
        <w:t>Klar, das ist ein sehr schönes Projekt für den Calliope mini! Mit JavaScript (bzw. MakeCode JavaScript) kannst du mit wenigen Zeilen einen Kompasspfeil bauen, der sich alle 45 Grad aktualisiert. Der Calliope mini bietet einen Kompasssensor (input.compassHeading()), mit dem du die aktuelle Richtung ermitteln kannst.</w:t>
      </w:r>
    </w:p>
    <w:p w14:paraId="3DAD2BEE" w14:textId="77777777" w:rsidR="00635D8F" w:rsidRDefault="00635D8F" w:rsidP="00635D8F">
      <w:pPr>
        <w:pStyle w:val="ListingStandard"/>
      </w:pPr>
    </w:p>
    <w:p w14:paraId="377B2613" w14:textId="77777777" w:rsidR="00635D8F" w:rsidRDefault="00635D8F" w:rsidP="00635D8F">
      <w:pPr>
        <w:pStyle w:val="ListingStandard"/>
      </w:pPr>
      <w:r>
        <w:t>Hier findest du ein Beispielprogramm für MakeCode/JavaScript, das auf der 5x5 LED-Matrix einen einfachen Pfeil darstellt, der sich je nach Himmelsrichtung in 45°-Schritten dreht und immer nach Norden zeigt:</w:t>
      </w:r>
    </w:p>
    <w:p w14:paraId="0A706DDD" w14:textId="77777777" w:rsidR="00635D8F" w:rsidRDefault="00635D8F" w:rsidP="00635D8F">
      <w:pPr>
        <w:pStyle w:val="ListingStandard"/>
      </w:pPr>
    </w:p>
    <w:p w14:paraId="16336B4A" w14:textId="77777777" w:rsidR="00635D8F" w:rsidRDefault="00635D8F" w:rsidP="00635D8F">
      <w:pPr>
        <w:pStyle w:val="ListingStandard"/>
      </w:pPr>
      <w:r>
        <w:rPr>
          <w:rFonts w:ascii="Roboto" w:hAnsi="Roboto" w:cs="Roboto"/>
        </w:rPr>
        <w:lastRenderedPageBreak/>
        <w:t>⸻</w:t>
      </w:r>
    </w:p>
    <w:p w14:paraId="4DA7AB9B" w14:textId="77777777" w:rsidR="00635D8F" w:rsidRDefault="00635D8F" w:rsidP="00635D8F">
      <w:pPr>
        <w:pStyle w:val="ListingStandard"/>
      </w:pPr>
    </w:p>
    <w:p w14:paraId="346F3C37" w14:textId="77777777" w:rsidR="00635D8F" w:rsidRDefault="00635D8F" w:rsidP="00635D8F">
      <w:pPr>
        <w:pStyle w:val="ListingStandard"/>
      </w:pPr>
      <w:r>
        <w:t>Beispiel-Code (MakeCode JavaScript)</w:t>
      </w:r>
    </w:p>
    <w:p w14:paraId="2A65DAD4" w14:textId="77777777" w:rsidR="00635D8F" w:rsidRDefault="00635D8F" w:rsidP="00635D8F">
      <w:pPr>
        <w:pStyle w:val="ListingStandard"/>
      </w:pPr>
    </w:p>
    <w:p w14:paraId="2088D07B" w14:textId="77777777" w:rsidR="00635D8F" w:rsidRDefault="00635D8F" w:rsidP="00635D8F">
      <w:pPr>
        <w:pStyle w:val="ListingStandard"/>
      </w:pPr>
      <w:r>
        <w:t>basic.forever(function () {</w:t>
      </w:r>
    </w:p>
    <w:p w14:paraId="3BB2D3E1" w14:textId="77777777" w:rsidR="00635D8F" w:rsidRDefault="00635D8F" w:rsidP="00635D8F">
      <w:pPr>
        <w:pStyle w:val="ListingStandard"/>
      </w:pPr>
      <w:r>
        <w:t xml:space="preserve">    let richtung = Math.round(input.compassHeading() / 45) % 8</w:t>
      </w:r>
    </w:p>
    <w:p w14:paraId="5677265E" w14:textId="77777777" w:rsidR="00635D8F" w:rsidRDefault="00635D8F" w:rsidP="00635D8F">
      <w:pPr>
        <w:pStyle w:val="ListingStandard"/>
      </w:pPr>
      <w:r>
        <w:t xml:space="preserve">    basic.clearScreen()</w:t>
      </w:r>
    </w:p>
    <w:p w14:paraId="3407D6DD" w14:textId="77777777" w:rsidR="00635D8F" w:rsidRDefault="00635D8F" w:rsidP="00635D8F">
      <w:pPr>
        <w:pStyle w:val="ListingStandard"/>
      </w:pPr>
      <w:r>
        <w:t xml:space="preserve">    if (richtung == 0) {</w:t>
      </w:r>
    </w:p>
    <w:p w14:paraId="2BCAB9A6" w14:textId="77777777" w:rsidR="00635D8F" w:rsidRDefault="00635D8F" w:rsidP="00635D8F">
      <w:pPr>
        <w:pStyle w:val="ListingStandard"/>
      </w:pPr>
      <w:r>
        <w:t xml:space="preserve">        // Norden</w:t>
      </w:r>
    </w:p>
    <w:p w14:paraId="1B40D539" w14:textId="77777777" w:rsidR="00635D8F" w:rsidRDefault="00635D8F" w:rsidP="00635D8F">
      <w:pPr>
        <w:pStyle w:val="ListingStandard"/>
      </w:pPr>
      <w:r>
        <w:t xml:space="preserve">        led.plot(2, 0)</w:t>
      </w:r>
    </w:p>
    <w:p w14:paraId="21409CDD" w14:textId="77777777" w:rsidR="00635D8F" w:rsidRDefault="00635D8F" w:rsidP="00635D8F">
      <w:pPr>
        <w:pStyle w:val="ListingStandard"/>
      </w:pPr>
      <w:r>
        <w:t xml:space="preserve">        led.plot(2, 1)</w:t>
      </w:r>
    </w:p>
    <w:p w14:paraId="46CE83C1" w14:textId="77777777" w:rsidR="00635D8F" w:rsidRDefault="00635D8F" w:rsidP="00635D8F">
      <w:pPr>
        <w:pStyle w:val="ListingStandard"/>
      </w:pPr>
      <w:r>
        <w:t xml:space="preserve">        led.plot(2, 2)</w:t>
      </w:r>
    </w:p>
    <w:p w14:paraId="7BA1692A" w14:textId="77777777" w:rsidR="00635D8F" w:rsidRDefault="00635D8F" w:rsidP="00635D8F">
      <w:pPr>
        <w:pStyle w:val="ListingStandard"/>
      </w:pPr>
      <w:r>
        <w:t xml:space="preserve">        led.plot(1, 2)</w:t>
      </w:r>
    </w:p>
    <w:p w14:paraId="7A4C593B" w14:textId="77777777" w:rsidR="00635D8F" w:rsidRDefault="00635D8F" w:rsidP="00635D8F">
      <w:pPr>
        <w:pStyle w:val="ListingStandard"/>
      </w:pPr>
      <w:r>
        <w:t xml:space="preserve">        led.plot(3, 2)</w:t>
      </w:r>
    </w:p>
    <w:p w14:paraId="5E0818B4" w14:textId="77777777" w:rsidR="00635D8F" w:rsidRDefault="00635D8F" w:rsidP="00635D8F">
      <w:pPr>
        <w:pStyle w:val="ListingStandard"/>
      </w:pPr>
      <w:r>
        <w:t xml:space="preserve">    } else if (richtung == 1) {</w:t>
      </w:r>
    </w:p>
    <w:p w14:paraId="77A89D5C" w14:textId="77777777" w:rsidR="00635D8F" w:rsidRDefault="00635D8F" w:rsidP="00635D8F">
      <w:pPr>
        <w:pStyle w:val="ListingStandard"/>
      </w:pPr>
      <w:r>
        <w:t xml:space="preserve">        // Nordost</w:t>
      </w:r>
    </w:p>
    <w:p w14:paraId="1AA9C8D0" w14:textId="77777777" w:rsidR="00635D8F" w:rsidRDefault="00635D8F" w:rsidP="00635D8F">
      <w:pPr>
        <w:pStyle w:val="ListingStandard"/>
      </w:pPr>
      <w:r>
        <w:t xml:space="preserve">        led.plot(3, 0)</w:t>
      </w:r>
    </w:p>
    <w:p w14:paraId="7E8986BC" w14:textId="77777777" w:rsidR="00635D8F" w:rsidRDefault="00635D8F" w:rsidP="00635D8F">
      <w:pPr>
        <w:pStyle w:val="ListingStandard"/>
      </w:pPr>
      <w:r>
        <w:t xml:space="preserve">        led.plot(2, 1)</w:t>
      </w:r>
    </w:p>
    <w:p w14:paraId="7D02DCD2" w14:textId="77777777" w:rsidR="00635D8F" w:rsidRDefault="00635D8F" w:rsidP="00635D8F">
      <w:pPr>
        <w:pStyle w:val="ListingStandard"/>
      </w:pPr>
      <w:r>
        <w:t xml:space="preserve">        led.plot(2, 2)</w:t>
      </w:r>
    </w:p>
    <w:p w14:paraId="71DE4E29" w14:textId="77777777" w:rsidR="00635D8F" w:rsidRDefault="00635D8F" w:rsidP="00635D8F">
      <w:pPr>
        <w:pStyle w:val="ListingStandard"/>
      </w:pPr>
      <w:r>
        <w:t xml:space="preserve">        led.plot(3, 2)</w:t>
      </w:r>
    </w:p>
    <w:p w14:paraId="78696E0E" w14:textId="77777777" w:rsidR="00635D8F" w:rsidRDefault="00635D8F" w:rsidP="00635D8F">
      <w:pPr>
        <w:pStyle w:val="ListingStandard"/>
      </w:pPr>
      <w:r>
        <w:t xml:space="preserve">        led.plot(4, 1)</w:t>
      </w:r>
    </w:p>
    <w:p w14:paraId="7FB01654" w14:textId="77777777" w:rsidR="00635D8F" w:rsidRDefault="00635D8F" w:rsidP="00635D8F">
      <w:pPr>
        <w:pStyle w:val="ListingStandard"/>
      </w:pPr>
      <w:r>
        <w:t xml:space="preserve">    } else if (richtung == 2) {</w:t>
      </w:r>
    </w:p>
    <w:p w14:paraId="21558F7A" w14:textId="77777777" w:rsidR="00635D8F" w:rsidRDefault="00635D8F" w:rsidP="00635D8F">
      <w:pPr>
        <w:pStyle w:val="ListingStandard"/>
      </w:pPr>
      <w:r>
        <w:t xml:space="preserve">        // Osten</w:t>
      </w:r>
    </w:p>
    <w:p w14:paraId="6A6DF1A4" w14:textId="77777777" w:rsidR="00635D8F" w:rsidRDefault="00635D8F" w:rsidP="00635D8F">
      <w:pPr>
        <w:pStyle w:val="ListingStandard"/>
      </w:pPr>
      <w:r>
        <w:t xml:space="preserve">        led.plot(4, 2)</w:t>
      </w:r>
    </w:p>
    <w:p w14:paraId="16DC14DF" w14:textId="77777777" w:rsidR="00635D8F" w:rsidRDefault="00635D8F" w:rsidP="00635D8F">
      <w:pPr>
        <w:pStyle w:val="ListingStandard"/>
      </w:pPr>
      <w:r>
        <w:t xml:space="preserve">        led.plot(3, 2)</w:t>
      </w:r>
    </w:p>
    <w:p w14:paraId="14195EE5" w14:textId="77777777" w:rsidR="00635D8F" w:rsidRDefault="00635D8F" w:rsidP="00635D8F">
      <w:pPr>
        <w:pStyle w:val="ListingStandard"/>
      </w:pPr>
      <w:r>
        <w:t xml:space="preserve">        led.plot(2, 2)</w:t>
      </w:r>
    </w:p>
    <w:p w14:paraId="2C5A2D4B" w14:textId="77777777" w:rsidR="00635D8F" w:rsidRDefault="00635D8F" w:rsidP="00635D8F">
      <w:pPr>
        <w:pStyle w:val="ListingStandard"/>
      </w:pPr>
      <w:r>
        <w:t xml:space="preserve">        led.plot(2, 1)</w:t>
      </w:r>
    </w:p>
    <w:p w14:paraId="1A884F45" w14:textId="77777777" w:rsidR="00635D8F" w:rsidRDefault="00635D8F" w:rsidP="00635D8F">
      <w:pPr>
        <w:pStyle w:val="ListingStandard"/>
      </w:pPr>
      <w:r>
        <w:t xml:space="preserve">        led.plot(2, 3)</w:t>
      </w:r>
    </w:p>
    <w:p w14:paraId="7A55C64E" w14:textId="77777777" w:rsidR="00635D8F" w:rsidRDefault="00635D8F" w:rsidP="00635D8F">
      <w:pPr>
        <w:pStyle w:val="ListingStandard"/>
      </w:pPr>
      <w:r>
        <w:t xml:space="preserve">    } else if (richtung == 3) {</w:t>
      </w:r>
    </w:p>
    <w:p w14:paraId="47A5A009" w14:textId="77777777" w:rsidR="00635D8F" w:rsidRDefault="00635D8F" w:rsidP="00635D8F">
      <w:pPr>
        <w:pStyle w:val="ListingStandard"/>
      </w:pPr>
      <w:r>
        <w:t xml:space="preserve">        // Südost</w:t>
      </w:r>
    </w:p>
    <w:p w14:paraId="37F9634B" w14:textId="77777777" w:rsidR="00635D8F" w:rsidRDefault="00635D8F" w:rsidP="00635D8F">
      <w:pPr>
        <w:pStyle w:val="ListingStandard"/>
      </w:pPr>
      <w:r>
        <w:t xml:space="preserve">        led.plot(3, 4)</w:t>
      </w:r>
    </w:p>
    <w:p w14:paraId="75630EE8" w14:textId="77777777" w:rsidR="00635D8F" w:rsidRDefault="00635D8F" w:rsidP="00635D8F">
      <w:pPr>
        <w:pStyle w:val="ListingStandard"/>
      </w:pPr>
      <w:r>
        <w:t xml:space="preserve">        led.plot(2, 3)</w:t>
      </w:r>
    </w:p>
    <w:p w14:paraId="743FD23D" w14:textId="77777777" w:rsidR="00635D8F" w:rsidRDefault="00635D8F" w:rsidP="00635D8F">
      <w:pPr>
        <w:pStyle w:val="ListingStandard"/>
      </w:pPr>
      <w:r>
        <w:t xml:space="preserve">        led.plot(2, 2)</w:t>
      </w:r>
    </w:p>
    <w:p w14:paraId="4F716705" w14:textId="77777777" w:rsidR="00635D8F" w:rsidRDefault="00635D8F" w:rsidP="00635D8F">
      <w:pPr>
        <w:pStyle w:val="ListingStandard"/>
      </w:pPr>
      <w:r>
        <w:t xml:space="preserve">        led.plot(3, 2)</w:t>
      </w:r>
    </w:p>
    <w:p w14:paraId="4C8A0435" w14:textId="77777777" w:rsidR="00635D8F" w:rsidRDefault="00635D8F" w:rsidP="00635D8F">
      <w:pPr>
        <w:pStyle w:val="ListingStandard"/>
      </w:pPr>
      <w:r>
        <w:t xml:space="preserve">        led.plot(4, 3)</w:t>
      </w:r>
    </w:p>
    <w:p w14:paraId="65D0337A" w14:textId="77777777" w:rsidR="00635D8F" w:rsidRDefault="00635D8F" w:rsidP="00635D8F">
      <w:pPr>
        <w:pStyle w:val="ListingStandard"/>
      </w:pPr>
      <w:r>
        <w:t xml:space="preserve">    } else if (richtung == 4) {</w:t>
      </w:r>
    </w:p>
    <w:p w14:paraId="7F53C16F" w14:textId="77777777" w:rsidR="00635D8F" w:rsidRDefault="00635D8F" w:rsidP="00635D8F">
      <w:pPr>
        <w:pStyle w:val="ListingStandard"/>
      </w:pPr>
      <w:r>
        <w:t xml:space="preserve">        // Süden</w:t>
      </w:r>
    </w:p>
    <w:p w14:paraId="4B30B1AA" w14:textId="77777777" w:rsidR="00635D8F" w:rsidRDefault="00635D8F" w:rsidP="00635D8F">
      <w:pPr>
        <w:pStyle w:val="ListingStandard"/>
      </w:pPr>
      <w:r>
        <w:t xml:space="preserve">        led.plot(2, 4)</w:t>
      </w:r>
    </w:p>
    <w:p w14:paraId="261CA7A4" w14:textId="77777777" w:rsidR="00635D8F" w:rsidRDefault="00635D8F" w:rsidP="00635D8F">
      <w:pPr>
        <w:pStyle w:val="ListingStandard"/>
      </w:pPr>
      <w:r>
        <w:lastRenderedPageBreak/>
        <w:t xml:space="preserve">        led.plot(2, 3)</w:t>
      </w:r>
    </w:p>
    <w:p w14:paraId="34581319" w14:textId="77777777" w:rsidR="00635D8F" w:rsidRDefault="00635D8F" w:rsidP="00635D8F">
      <w:pPr>
        <w:pStyle w:val="ListingStandard"/>
      </w:pPr>
      <w:r>
        <w:t xml:space="preserve">        led.plot(2, 2)</w:t>
      </w:r>
    </w:p>
    <w:p w14:paraId="31E17BBA" w14:textId="77777777" w:rsidR="00635D8F" w:rsidRDefault="00635D8F" w:rsidP="00635D8F">
      <w:pPr>
        <w:pStyle w:val="ListingStandard"/>
      </w:pPr>
      <w:r>
        <w:t xml:space="preserve">        led.plot(1, 2)</w:t>
      </w:r>
    </w:p>
    <w:p w14:paraId="325459A6" w14:textId="77777777" w:rsidR="00635D8F" w:rsidRDefault="00635D8F" w:rsidP="00635D8F">
      <w:pPr>
        <w:pStyle w:val="ListingStandard"/>
      </w:pPr>
      <w:r>
        <w:t xml:space="preserve">        led.plot(3, 2)</w:t>
      </w:r>
    </w:p>
    <w:p w14:paraId="69000F4B" w14:textId="77777777" w:rsidR="00635D8F" w:rsidRDefault="00635D8F" w:rsidP="00635D8F">
      <w:pPr>
        <w:pStyle w:val="ListingStandard"/>
      </w:pPr>
      <w:r>
        <w:t xml:space="preserve">    } else if (richtung == 5) {</w:t>
      </w:r>
    </w:p>
    <w:p w14:paraId="42578FDB" w14:textId="77777777" w:rsidR="00635D8F" w:rsidRDefault="00635D8F" w:rsidP="00635D8F">
      <w:pPr>
        <w:pStyle w:val="ListingStandard"/>
      </w:pPr>
      <w:r>
        <w:t xml:space="preserve">        // Südwest</w:t>
      </w:r>
    </w:p>
    <w:p w14:paraId="343695B5" w14:textId="77777777" w:rsidR="00635D8F" w:rsidRDefault="00635D8F" w:rsidP="00635D8F">
      <w:pPr>
        <w:pStyle w:val="ListingStandard"/>
      </w:pPr>
      <w:r>
        <w:t xml:space="preserve">        led.plot(1, 4)</w:t>
      </w:r>
    </w:p>
    <w:p w14:paraId="2D1A0FBB" w14:textId="77777777" w:rsidR="00635D8F" w:rsidRDefault="00635D8F" w:rsidP="00635D8F">
      <w:pPr>
        <w:pStyle w:val="ListingStandard"/>
      </w:pPr>
      <w:r>
        <w:t xml:space="preserve">        led.plot(2, 3)</w:t>
      </w:r>
    </w:p>
    <w:p w14:paraId="5BDA3DA4" w14:textId="77777777" w:rsidR="00635D8F" w:rsidRDefault="00635D8F" w:rsidP="00635D8F">
      <w:pPr>
        <w:pStyle w:val="ListingStandard"/>
      </w:pPr>
      <w:r>
        <w:t xml:space="preserve">        led.plot(2, 2)</w:t>
      </w:r>
    </w:p>
    <w:p w14:paraId="5E7BAC12" w14:textId="77777777" w:rsidR="00635D8F" w:rsidRDefault="00635D8F" w:rsidP="00635D8F">
      <w:pPr>
        <w:pStyle w:val="ListingStandard"/>
      </w:pPr>
      <w:r>
        <w:t xml:space="preserve">        led.plot(1, 2)</w:t>
      </w:r>
    </w:p>
    <w:p w14:paraId="4985132B" w14:textId="77777777" w:rsidR="00635D8F" w:rsidRDefault="00635D8F" w:rsidP="00635D8F">
      <w:pPr>
        <w:pStyle w:val="ListingStandard"/>
      </w:pPr>
      <w:r>
        <w:t xml:space="preserve">        led.plot(0, 3)</w:t>
      </w:r>
    </w:p>
    <w:p w14:paraId="113D304A" w14:textId="77777777" w:rsidR="00635D8F" w:rsidRDefault="00635D8F" w:rsidP="00635D8F">
      <w:pPr>
        <w:pStyle w:val="ListingStandard"/>
      </w:pPr>
      <w:r>
        <w:t xml:space="preserve">    } else if (richtung == 6) {</w:t>
      </w:r>
    </w:p>
    <w:p w14:paraId="73724E49" w14:textId="77777777" w:rsidR="00635D8F" w:rsidRDefault="00635D8F" w:rsidP="00635D8F">
      <w:pPr>
        <w:pStyle w:val="ListingStandard"/>
      </w:pPr>
      <w:r>
        <w:t xml:space="preserve">        // Westen</w:t>
      </w:r>
    </w:p>
    <w:p w14:paraId="03324AB2" w14:textId="77777777" w:rsidR="00635D8F" w:rsidRDefault="00635D8F" w:rsidP="00635D8F">
      <w:pPr>
        <w:pStyle w:val="ListingStandard"/>
      </w:pPr>
      <w:r>
        <w:t xml:space="preserve">        led.plot(0, 2)</w:t>
      </w:r>
    </w:p>
    <w:p w14:paraId="3B685206" w14:textId="77777777" w:rsidR="00635D8F" w:rsidRDefault="00635D8F" w:rsidP="00635D8F">
      <w:pPr>
        <w:pStyle w:val="ListingStandard"/>
      </w:pPr>
      <w:r>
        <w:t xml:space="preserve">        led.plot(1, 2)</w:t>
      </w:r>
    </w:p>
    <w:p w14:paraId="2C1F9556" w14:textId="77777777" w:rsidR="00635D8F" w:rsidRDefault="00635D8F" w:rsidP="00635D8F">
      <w:pPr>
        <w:pStyle w:val="ListingStandard"/>
      </w:pPr>
      <w:r>
        <w:t xml:space="preserve">        led.plot(2, 2)</w:t>
      </w:r>
    </w:p>
    <w:p w14:paraId="52B0D6F6" w14:textId="77777777" w:rsidR="00635D8F" w:rsidRDefault="00635D8F" w:rsidP="00635D8F">
      <w:pPr>
        <w:pStyle w:val="ListingStandard"/>
      </w:pPr>
      <w:r>
        <w:t xml:space="preserve">        led.plot(2, 1)</w:t>
      </w:r>
    </w:p>
    <w:p w14:paraId="65338996" w14:textId="77777777" w:rsidR="00635D8F" w:rsidRDefault="00635D8F" w:rsidP="00635D8F">
      <w:pPr>
        <w:pStyle w:val="ListingStandard"/>
      </w:pPr>
      <w:r>
        <w:t xml:space="preserve">        led.plot(2, 3)</w:t>
      </w:r>
    </w:p>
    <w:p w14:paraId="053220C1" w14:textId="77777777" w:rsidR="00635D8F" w:rsidRDefault="00635D8F" w:rsidP="00635D8F">
      <w:pPr>
        <w:pStyle w:val="ListingStandard"/>
      </w:pPr>
      <w:r>
        <w:t xml:space="preserve">    } else if (richtung == 7) {</w:t>
      </w:r>
    </w:p>
    <w:p w14:paraId="6F1F36BF" w14:textId="77777777" w:rsidR="00635D8F" w:rsidRDefault="00635D8F" w:rsidP="00635D8F">
      <w:pPr>
        <w:pStyle w:val="ListingStandard"/>
      </w:pPr>
      <w:r>
        <w:t xml:space="preserve">        // Nordwest</w:t>
      </w:r>
    </w:p>
    <w:p w14:paraId="1B8424CA" w14:textId="77777777" w:rsidR="00635D8F" w:rsidRDefault="00635D8F" w:rsidP="00635D8F">
      <w:pPr>
        <w:pStyle w:val="ListingStandard"/>
      </w:pPr>
      <w:r>
        <w:t xml:space="preserve">        led.plot(1, 0)</w:t>
      </w:r>
    </w:p>
    <w:p w14:paraId="37842656" w14:textId="77777777" w:rsidR="00635D8F" w:rsidRDefault="00635D8F" w:rsidP="00635D8F">
      <w:pPr>
        <w:pStyle w:val="ListingStandard"/>
      </w:pPr>
      <w:r>
        <w:t xml:space="preserve">        led.plot(2, 1)</w:t>
      </w:r>
    </w:p>
    <w:p w14:paraId="63BF799F" w14:textId="77777777" w:rsidR="00635D8F" w:rsidRDefault="00635D8F" w:rsidP="00635D8F">
      <w:pPr>
        <w:pStyle w:val="ListingStandard"/>
      </w:pPr>
      <w:r>
        <w:t xml:space="preserve">        led.plot(2, 2)</w:t>
      </w:r>
    </w:p>
    <w:p w14:paraId="43A9B46F" w14:textId="77777777" w:rsidR="00635D8F" w:rsidRDefault="00635D8F" w:rsidP="00635D8F">
      <w:pPr>
        <w:pStyle w:val="ListingStandard"/>
      </w:pPr>
      <w:r>
        <w:t xml:space="preserve">        led.plot(1, 2)</w:t>
      </w:r>
    </w:p>
    <w:p w14:paraId="607BE0D6" w14:textId="77777777" w:rsidR="00635D8F" w:rsidRDefault="00635D8F" w:rsidP="00635D8F">
      <w:pPr>
        <w:pStyle w:val="ListingStandard"/>
      </w:pPr>
      <w:r>
        <w:t xml:space="preserve">        led.plot(0, 1)</w:t>
      </w:r>
    </w:p>
    <w:p w14:paraId="0B6D5BC5" w14:textId="77777777" w:rsidR="00635D8F" w:rsidRDefault="00635D8F" w:rsidP="00635D8F">
      <w:pPr>
        <w:pStyle w:val="ListingStandard"/>
      </w:pPr>
      <w:r>
        <w:t xml:space="preserve">    }</w:t>
      </w:r>
    </w:p>
    <w:p w14:paraId="7D6648DD" w14:textId="77777777" w:rsidR="00635D8F" w:rsidRDefault="00635D8F" w:rsidP="00635D8F">
      <w:pPr>
        <w:pStyle w:val="ListingStandard"/>
      </w:pPr>
      <w:r>
        <w:t xml:space="preserve">    basic.pause(200)</w:t>
      </w:r>
    </w:p>
    <w:p w14:paraId="58063E3F" w14:textId="77777777" w:rsidR="00635D8F" w:rsidRDefault="00635D8F" w:rsidP="00635D8F">
      <w:pPr>
        <w:pStyle w:val="ListingStandard"/>
      </w:pPr>
      <w:r>
        <w:t>})</w:t>
      </w:r>
    </w:p>
    <w:p w14:paraId="028EC963" w14:textId="77777777" w:rsidR="00635D8F" w:rsidRDefault="00635D8F" w:rsidP="00635D8F">
      <w:pPr>
        <w:pStyle w:val="ListingStandard"/>
      </w:pPr>
    </w:p>
    <w:p w14:paraId="3AD08DEB" w14:textId="77777777" w:rsidR="00635D8F" w:rsidRDefault="00635D8F" w:rsidP="00635D8F">
      <w:pPr>
        <w:pStyle w:val="ListingStandard"/>
      </w:pPr>
    </w:p>
    <w:p w14:paraId="6DE137A1" w14:textId="77777777" w:rsidR="00635D8F" w:rsidRDefault="00635D8F" w:rsidP="00635D8F">
      <w:pPr>
        <w:pStyle w:val="ListingStandard"/>
      </w:pPr>
      <w:r>
        <w:rPr>
          <w:rFonts w:ascii="Roboto" w:hAnsi="Roboto" w:cs="Roboto"/>
        </w:rPr>
        <w:t>⸻</w:t>
      </w:r>
    </w:p>
    <w:p w14:paraId="7420025D" w14:textId="77777777" w:rsidR="00635D8F" w:rsidRDefault="00635D8F" w:rsidP="00635D8F">
      <w:pPr>
        <w:pStyle w:val="ListingStandard"/>
      </w:pPr>
    </w:p>
    <w:p w14:paraId="0B0792C3" w14:textId="77777777" w:rsidR="00635D8F" w:rsidRDefault="00635D8F" w:rsidP="00635D8F">
      <w:pPr>
        <w:pStyle w:val="ListingStandard"/>
      </w:pPr>
      <w:r>
        <w:t>Wie funktioniert das?</w:t>
      </w:r>
    </w:p>
    <w:p w14:paraId="3C9608C0" w14:textId="77777777" w:rsidR="00635D8F" w:rsidRDefault="00635D8F" w:rsidP="00635D8F">
      <w:pPr>
        <w:pStyle w:val="ListingStandard"/>
      </w:pPr>
      <w:r>
        <w:tab/>
        <w:t>•</w:t>
      </w:r>
      <w:r>
        <w:tab/>
        <w:t>input.compassHeading() liefert die Kompassrichtung in Grad (0–359).</w:t>
      </w:r>
    </w:p>
    <w:p w14:paraId="62DA7348" w14:textId="77777777" w:rsidR="00635D8F" w:rsidRDefault="00635D8F" w:rsidP="00635D8F">
      <w:pPr>
        <w:pStyle w:val="ListingStandard"/>
      </w:pPr>
      <w:r>
        <w:tab/>
        <w:t>•</w:t>
      </w:r>
      <w:r>
        <w:tab/>
        <w:t>Division durch 45 und Rundung ergibt 8 Himmelsrichtungen (0 bis 7).</w:t>
      </w:r>
    </w:p>
    <w:p w14:paraId="71858092" w14:textId="77777777" w:rsidR="00635D8F" w:rsidRDefault="00635D8F" w:rsidP="00635D8F">
      <w:pPr>
        <w:pStyle w:val="ListingStandard"/>
      </w:pPr>
      <w:r>
        <w:tab/>
        <w:t>•</w:t>
      </w:r>
      <w:r>
        <w:tab/>
        <w:t>Für jede Richtung wird mit led.plot(x, y) ein passender Pfeil auf die LED-Matrix gezeichnet.</w:t>
      </w:r>
    </w:p>
    <w:p w14:paraId="29A26510" w14:textId="77777777" w:rsidR="00635D8F" w:rsidRDefault="00635D8F" w:rsidP="00635D8F">
      <w:pPr>
        <w:pStyle w:val="ListingStandard"/>
      </w:pPr>
      <w:r>
        <w:tab/>
        <w:t>•</w:t>
      </w:r>
      <w:r>
        <w:tab/>
        <w:t>basic.clearScreen() löscht das Display vor jeder neuen Anzeige.</w:t>
      </w:r>
    </w:p>
    <w:p w14:paraId="560BF299" w14:textId="77777777" w:rsidR="00635D8F" w:rsidRDefault="00635D8F" w:rsidP="00635D8F">
      <w:pPr>
        <w:pStyle w:val="ListingStandard"/>
      </w:pPr>
      <w:r>
        <w:lastRenderedPageBreak/>
        <w:tab/>
        <w:t>•</w:t>
      </w:r>
      <w:r>
        <w:tab/>
        <w:t>Das Programm läuft in einer Endlosschleife und aktualisiert die Anzeige alle 200 ms.</w:t>
      </w:r>
    </w:p>
    <w:p w14:paraId="2366C4FB" w14:textId="77777777" w:rsidR="00635D8F" w:rsidRDefault="00635D8F" w:rsidP="00635D8F">
      <w:pPr>
        <w:pStyle w:val="ListingStandard"/>
      </w:pPr>
    </w:p>
    <w:p w14:paraId="389F8C27" w14:textId="77777777" w:rsidR="00635D8F" w:rsidRDefault="00635D8F" w:rsidP="00635D8F">
      <w:pPr>
        <w:pStyle w:val="ListingStandard"/>
      </w:pPr>
      <w:r>
        <w:rPr>
          <w:rFonts w:ascii="Roboto" w:hAnsi="Roboto" w:cs="Roboto"/>
        </w:rPr>
        <w:t>⸻</w:t>
      </w:r>
    </w:p>
    <w:p w14:paraId="5BD08C22" w14:textId="77777777" w:rsidR="00635D8F" w:rsidRDefault="00635D8F" w:rsidP="00635D8F">
      <w:pPr>
        <w:pStyle w:val="ListingStandard"/>
      </w:pPr>
    </w:p>
    <w:p w14:paraId="6A9CD7A1" w14:textId="77777777" w:rsidR="00635D8F" w:rsidRDefault="00635D8F" w:rsidP="00635D8F">
      <w:pPr>
        <w:pStyle w:val="ListingStandard"/>
      </w:pPr>
      <w:r>
        <w:t>Tipp:</w:t>
      </w:r>
    </w:p>
    <w:p w14:paraId="1E092F2E" w14:textId="77777777" w:rsidR="00635D8F" w:rsidRDefault="00635D8F" w:rsidP="00635D8F">
      <w:pPr>
        <w:pStyle w:val="ListingStandard"/>
      </w:pPr>
      <w:r>
        <w:t>Nach dem Hochladen auf den Calliope mini solltest du ihn einmal kalibrieren (erscheint beim ersten Start automatisch, wenn der Kompass benutzt wird).</w:t>
      </w:r>
    </w:p>
    <w:p w14:paraId="6163BC91" w14:textId="77777777" w:rsidR="00635D8F" w:rsidRDefault="00635D8F" w:rsidP="00635D8F">
      <w:pPr>
        <w:pStyle w:val="ListingStandard"/>
      </w:pPr>
    </w:p>
    <w:p w14:paraId="4A46041B" w14:textId="77777777" w:rsidR="00635D8F" w:rsidRDefault="00635D8F" w:rsidP="00635D8F">
      <w:pPr>
        <w:pStyle w:val="ListingStandard"/>
      </w:pPr>
      <w:r>
        <w:rPr>
          <w:rFonts w:ascii="Roboto" w:hAnsi="Roboto" w:cs="Roboto"/>
        </w:rPr>
        <w:t>⸻</w:t>
      </w:r>
    </w:p>
    <w:p w14:paraId="7B185C31" w14:textId="77777777" w:rsidR="00635D8F" w:rsidRDefault="00635D8F" w:rsidP="00635D8F">
      <w:pPr>
        <w:pStyle w:val="ListingStandard"/>
      </w:pPr>
    </w:p>
    <w:p w14:paraId="33F7AA14" w14:textId="7095C294" w:rsidR="00635D8F" w:rsidRDefault="00635D8F" w:rsidP="00635D8F">
      <w:pPr>
        <w:pStyle w:val="ListingStandard"/>
      </w:pPr>
      <w:r>
        <w:t>Möchtest du eine visuelle Übersicht, wie die Pfeile auf der Matrix aussehen, oder hast du Fragen zum Code?</w:t>
      </w:r>
    </w:p>
    <w:p w14:paraId="5FA552CF" w14:textId="77777777" w:rsidR="00635D8F" w:rsidRDefault="00635D8F" w:rsidP="00635D8F">
      <w:pPr>
        <w:pStyle w:val="ListingStandard"/>
      </w:pPr>
    </w:p>
    <w:p w14:paraId="556C2865" w14:textId="77777777" w:rsidR="00635D8F" w:rsidRDefault="00635D8F" w:rsidP="00635D8F">
      <w:pPr>
        <w:pStyle w:val="ListingStandard"/>
      </w:pPr>
    </w:p>
    <w:p w14:paraId="1FD12F55" w14:textId="6DFA6CA8" w:rsidR="00AE5061" w:rsidRDefault="00AE5061" w:rsidP="00635D8F">
      <w:pPr>
        <w:pStyle w:val="ListingStandard"/>
        <w:rPr>
          <w:rStyle w:val="ListingZeichenFett"/>
        </w:rPr>
      </w:pPr>
      <w:r w:rsidRPr="00141F6C">
        <w:rPr>
          <w:rStyle w:val="ListingZeichenFett"/>
        </w:rPr>
        <w:t xml:space="preserve">Erstelle ein JavaScript-Programm für den Calliope mini v3 mit folgenden Eigenschaften: Wenn die rote Taste B gedrückt </w:t>
      </w:r>
      <w:r>
        <w:rPr>
          <w:rStyle w:val="ListingZeichenFett"/>
        </w:rPr>
        <w:t>wird</w:t>
      </w:r>
      <w:r w:rsidRPr="00141F6C">
        <w:rPr>
          <w:rStyle w:val="ListingZeichenFett"/>
        </w:rPr>
        <w:t>, wird auf der LED-Matrix ein Herz angezeigt und alle RGB-LEDs leuchten rot.</w:t>
      </w:r>
      <w:r>
        <w:rPr>
          <w:rStyle w:val="ListingZeichenFett"/>
        </w:rPr>
        <w:t xml:space="preserve"> </w:t>
      </w:r>
      <w:r w:rsidRPr="00141F6C">
        <w:rPr>
          <w:rStyle w:val="ListingZeichenFett"/>
        </w:rPr>
        <w:t xml:space="preserve">Wenn </w:t>
      </w:r>
      <w:r>
        <w:rPr>
          <w:rStyle w:val="ListingZeichenFett"/>
        </w:rPr>
        <w:t xml:space="preserve">hingegen </w:t>
      </w:r>
      <w:r w:rsidRPr="00141F6C">
        <w:rPr>
          <w:rStyle w:val="ListingZeichenFett"/>
        </w:rPr>
        <w:t xml:space="preserve">der blaue Knopf A gedrückt wird, </w:t>
      </w:r>
      <w:r>
        <w:rPr>
          <w:rStyle w:val="ListingZeichenFett"/>
        </w:rPr>
        <w:t>dann zeige ein trauriges Gesicht auf der LED-Matrix,</w:t>
      </w:r>
      <w:r w:rsidRPr="00141F6C">
        <w:rPr>
          <w:rStyle w:val="ListingZeichenFett"/>
        </w:rPr>
        <w:t xml:space="preserve"> und lasse alle RGB-LEDs blau leuchten.</w:t>
      </w:r>
    </w:p>
    <w:p w14:paraId="23F6A4CA" w14:textId="77777777" w:rsidR="00AE5061" w:rsidRDefault="00AE5061" w:rsidP="00635D8F">
      <w:pPr>
        <w:pStyle w:val="ListingStandard"/>
        <w:rPr>
          <w:rStyle w:val="ListingZeichenFett"/>
        </w:rPr>
      </w:pPr>
    </w:p>
    <w:p w14:paraId="33F36E1E" w14:textId="77777777" w:rsidR="00AE5061" w:rsidRDefault="00AE5061" w:rsidP="00AE5061">
      <w:pPr>
        <w:pStyle w:val="ListingStandard"/>
      </w:pPr>
      <w:r>
        <w:t>```javascript</w:t>
      </w:r>
    </w:p>
    <w:p w14:paraId="1CD4539C" w14:textId="77777777" w:rsidR="00AE5061" w:rsidRDefault="00AE5061" w:rsidP="00AE5061">
      <w:pPr>
        <w:pStyle w:val="ListingStandard"/>
      </w:pPr>
      <w:r>
        <w:t>/**</w:t>
      </w:r>
    </w:p>
    <w:p w14:paraId="189851EE" w14:textId="77777777" w:rsidR="00AE5061" w:rsidRDefault="00AE5061" w:rsidP="00AE5061">
      <w:pPr>
        <w:pStyle w:val="ListingStandard"/>
      </w:pPr>
      <w:r>
        <w:t xml:space="preserve"> * Erstellt ein JavaScript-Programm für den Calliope mini v3 mit folgenden Eigenschaften:</w:t>
      </w:r>
    </w:p>
    <w:p w14:paraId="268BCB2A" w14:textId="77777777" w:rsidR="00AE5061" w:rsidRDefault="00AE5061" w:rsidP="00AE5061">
      <w:pPr>
        <w:pStyle w:val="ListingStandard"/>
      </w:pPr>
      <w:r>
        <w:t xml:space="preserve"> * Wenn die rote Taste B gedrückt wird, wird auf der LED-Matrix ein Herz angezeigt und alle</w:t>
      </w:r>
    </w:p>
    <w:p w14:paraId="5BFDCA78" w14:textId="77777777" w:rsidR="00AE5061" w:rsidRDefault="00AE5061" w:rsidP="00AE5061">
      <w:pPr>
        <w:pStyle w:val="ListingStandard"/>
      </w:pPr>
      <w:r>
        <w:t xml:space="preserve"> * RGB-LEDs leuchten rot. Wenn hingegen der blaue Knopf A gedrückt wird, dann zeige ein</w:t>
      </w:r>
    </w:p>
    <w:p w14:paraId="324D50FC" w14:textId="77777777" w:rsidR="00AE5061" w:rsidRDefault="00AE5061" w:rsidP="00AE5061">
      <w:pPr>
        <w:pStyle w:val="ListingStandard"/>
      </w:pPr>
      <w:r>
        <w:t xml:space="preserve"> * trauriges Gesicht auf der LED-Matrix, und lasse alle RGB-LEDs blau leuchten.</w:t>
      </w:r>
    </w:p>
    <w:p w14:paraId="5B28A2E5" w14:textId="77777777" w:rsidR="00AE5061" w:rsidRDefault="00AE5061" w:rsidP="00AE5061">
      <w:pPr>
        <w:pStyle w:val="ListingStandard"/>
      </w:pPr>
      <w:r>
        <w:t xml:space="preserve"> */</w:t>
      </w:r>
    </w:p>
    <w:p w14:paraId="40FE12BE" w14:textId="77777777" w:rsidR="00AE5061" w:rsidRDefault="00AE5061" w:rsidP="00AE5061">
      <w:pPr>
        <w:pStyle w:val="ListingStandard"/>
      </w:pPr>
    </w:p>
    <w:p w14:paraId="6E21DDE9" w14:textId="77777777" w:rsidR="00AE5061" w:rsidRDefault="00AE5061" w:rsidP="00AE5061">
      <w:pPr>
        <w:pStyle w:val="ListingStandard"/>
      </w:pPr>
      <w:r>
        <w:t>input.onButtonPressed(Button.B, function () {</w:t>
      </w:r>
    </w:p>
    <w:p w14:paraId="244B1A26" w14:textId="77777777" w:rsidR="00AE5061" w:rsidRDefault="00AE5061" w:rsidP="00AE5061">
      <w:pPr>
        <w:pStyle w:val="ListingStandard"/>
      </w:pPr>
      <w:r>
        <w:t xml:space="preserve">    basic.showIcon(IconNames.Heart)</w:t>
      </w:r>
    </w:p>
    <w:p w14:paraId="7036E9DC" w14:textId="77777777" w:rsidR="00AE5061" w:rsidRDefault="00AE5061" w:rsidP="00AE5061">
      <w:pPr>
        <w:pStyle w:val="ListingStandard"/>
      </w:pPr>
      <w:r>
        <w:t xml:space="preserve">    basic.setLedColor(Colors.Red)</w:t>
      </w:r>
    </w:p>
    <w:p w14:paraId="05B696C2" w14:textId="77777777" w:rsidR="00AE5061" w:rsidRDefault="00AE5061" w:rsidP="00AE5061">
      <w:pPr>
        <w:pStyle w:val="ListingStandard"/>
      </w:pPr>
      <w:r>
        <w:t>})</w:t>
      </w:r>
    </w:p>
    <w:p w14:paraId="48C2514A" w14:textId="77777777" w:rsidR="00AE5061" w:rsidRDefault="00AE5061" w:rsidP="00AE5061">
      <w:pPr>
        <w:pStyle w:val="ListingStandard"/>
      </w:pPr>
    </w:p>
    <w:p w14:paraId="61B5624A" w14:textId="77777777" w:rsidR="00AE5061" w:rsidRDefault="00AE5061" w:rsidP="00AE5061">
      <w:pPr>
        <w:pStyle w:val="ListingStandard"/>
      </w:pPr>
      <w:r>
        <w:t>input.onButtonPressed(Button.A, function () {</w:t>
      </w:r>
    </w:p>
    <w:p w14:paraId="0688ABFE" w14:textId="77777777" w:rsidR="00AE5061" w:rsidRDefault="00AE5061" w:rsidP="00AE5061">
      <w:pPr>
        <w:pStyle w:val="ListingStandard"/>
      </w:pPr>
      <w:r>
        <w:lastRenderedPageBreak/>
        <w:t xml:space="preserve">    basic.showIcon(IconNames.Sad)</w:t>
      </w:r>
    </w:p>
    <w:p w14:paraId="443AF375" w14:textId="77777777" w:rsidR="00AE5061" w:rsidRDefault="00AE5061" w:rsidP="00AE5061">
      <w:pPr>
        <w:pStyle w:val="ListingStandard"/>
      </w:pPr>
      <w:r>
        <w:t xml:space="preserve">    basic.setLedColor(Colors.Blue)</w:t>
      </w:r>
    </w:p>
    <w:p w14:paraId="249AB496" w14:textId="77777777" w:rsidR="00AE5061" w:rsidRDefault="00AE5061" w:rsidP="00AE5061">
      <w:pPr>
        <w:pStyle w:val="ListingStandard"/>
      </w:pPr>
      <w:r>
        <w:t>})</w:t>
      </w:r>
    </w:p>
    <w:p w14:paraId="5E0E933D" w14:textId="77777777" w:rsidR="00AE5061" w:rsidRDefault="00AE5061" w:rsidP="00AE5061">
      <w:pPr>
        <w:pStyle w:val="ListingStandard"/>
      </w:pPr>
      <w:r>
        <w:t>```</w:t>
      </w:r>
    </w:p>
    <w:p w14:paraId="70338690" w14:textId="77777777" w:rsidR="00AE5061" w:rsidRDefault="00AE5061" w:rsidP="00AE5061">
      <w:pPr>
        <w:pStyle w:val="ListingStandard"/>
      </w:pPr>
    </w:p>
    <w:p w14:paraId="03BE48BD" w14:textId="77777777" w:rsidR="00AE5061" w:rsidRDefault="00AE5061" w:rsidP="00AE5061">
      <w:pPr>
        <w:pStyle w:val="ListingStandard"/>
      </w:pPr>
      <w:r>
        <w:t>---</w:t>
      </w:r>
    </w:p>
    <w:p w14:paraId="35F928E4" w14:textId="77777777" w:rsidR="00AE5061" w:rsidRDefault="00AE5061" w:rsidP="00AE5061">
      <w:pPr>
        <w:pStyle w:val="ListingStandard"/>
      </w:pPr>
    </w:p>
    <w:p w14:paraId="32A28F71" w14:textId="77777777" w:rsidR="00AE5061" w:rsidRDefault="00AE5061" w:rsidP="00AE5061">
      <w:pPr>
        <w:pStyle w:val="ListingStandard"/>
      </w:pPr>
      <w:r>
        <w:t>**Erläuterungen zum Code:**</w:t>
      </w:r>
    </w:p>
    <w:p w14:paraId="2165A903" w14:textId="77777777" w:rsidR="00AE5061" w:rsidRDefault="00AE5061" w:rsidP="00AE5061">
      <w:pPr>
        <w:pStyle w:val="ListingStandard"/>
      </w:pPr>
    </w:p>
    <w:p w14:paraId="54118C17" w14:textId="77777777" w:rsidR="00AE5061" w:rsidRDefault="00AE5061" w:rsidP="00AE5061">
      <w:pPr>
        <w:pStyle w:val="ListingStandard"/>
      </w:pPr>
      <w:r>
        <w:t>* **`input.onButtonPressed(Button.B, function () { ... })`**: Diese Funktion wird ausgeführt, wenn der **Knopf B** (die rote Taste) gedrückt wird.</w:t>
      </w:r>
    </w:p>
    <w:p w14:paraId="40382A71" w14:textId="77777777" w:rsidR="00AE5061" w:rsidRDefault="00AE5061" w:rsidP="00AE5061">
      <w:pPr>
        <w:pStyle w:val="ListingStandard"/>
      </w:pPr>
      <w:r>
        <w:t xml:space="preserve">    * **`basic.showIcon(IconNames.Heart)`**: Zeigt ein Herzsymbol auf der LED-Matrix an. </w:t>
      </w:r>
      <w:r>
        <w:rPr>
          <w:rFonts w:ascii="Apple Color Emoji" w:hAnsi="Apple Color Emoji" w:cs="Apple Color Emoji"/>
        </w:rPr>
        <w:t>❤️</w:t>
      </w:r>
    </w:p>
    <w:p w14:paraId="45C113F5" w14:textId="77777777" w:rsidR="00AE5061" w:rsidRDefault="00AE5061" w:rsidP="00AE5061">
      <w:pPr>
        <w:pStyle w:val="ListingStandard"/>
      </w:pPr>
      <w:r>
        <w:t xml:space="preserve">    * **`basic.setLedColor(Colors.Red)`**: Lässt alle RGB-LEDs rot leuchten. </w:t>
      </w:r>
      <w:r>
        <w:rPr>
          <w:rFonts w:ascii="Apple Color Emoji" w:hAnsi="Apple Color Emoji" w:cs="Apple Color Emoji"/>
        </w:rPr>
        <w:t>🔴</w:t>
      </w:r>
    </w:p>
    <w:p w14:paraId="1B276EDB" w14:textId="77777777" w:rsidR="00AE5061" w:rsidRDefault="00AE5061" w:rsidP="00AE5061">
      <w:pPr>
        <w:pStyle w:val="ListingStandard"/>
      </w:pPr>
      <w:r>
        <w:t>* **`input.onButtonPressed(Button.A, function () { ... })`**: Diese Funktion wird ausgeführt, wenn der **Knopf A** (der blaue Knopf) gedrückt wird.</w:t>
      </w:r>
    </w:p>
    <w:p w14:paraId="52D47AA9" w14:textId="77777777" w:rsidR="00AE5061" w:rsidRDefault="00AE5061" w:rsidP="00AE5061">
      <w:pPr>
        <w:pStyle w:val="ListingStandard"/>
      </w:pPr>
      <w:r>
        <w:t xml:space="preserve">    * **`basic.showIcon(IconNames.Sad)`**: Zeigt ein trauriges Gesicht auf der LED-Matrix an. </w:t>
      </w:r>
      <w:r>
        <w:rPr>
          <w:rFonts w:ascii="Apple Color Emoji" w:hAnsi="Apple Color Emoji" w:cs="Apple Color Emoji"/>
        </w:rPr>
        <w:t>😟</w:t>
      </w:r>
    </w:p>
    <w:p w14:paraId="3C727A97" w14:textId="77777777" w:rsidR="00AE5061" w:rsidRDefault="00AE5061" w:rsidP="00AE5061">
      <w:pPr>
        <w:pStyle w:val="ListingStandard"/>
      </w:pPr>
      <w:r>
        <w:t xml:space="preserve">    * **`basic.setLedColor(Colors.Blue)`**: Lässt alle RGB-LEDs blau leuchten. </w:t>
      </w:r>
      <w:r>
        <w:rPr>
          <w:rFonts w:ascii="Apple Color Emoji" w:hAnsi="Apple Color Emoji" w:cs="Apple Color Emoji"/>
        </w:rPr>
        <w:t>🔵</w:t>
      </w:r>
    </w:p>
    <w:p w14:paraId="0ED5BA7E" w14:textId="77777777" w:rsidR="00AE5061" w:rsidRDefault="00AE5061" w:rsidP="00AE5061">
      <w:pPr>
        <w:pStyle w:val="ListingStandard"/>
      </w:pPr>
    </w:p>
    <w:p w14:paraId="0EDB117B" w14:textId="386019C3" w:rsidR="00AE5061" w:rsidRDefault="00AE5061" w:rsidP="00AE5061">
      <w:pPr>
        <w:pStyle w:val="ListingStandard"/>
      </w:pPr>
      <w:r>
        <w:t>Du kannst diesen Code direkt in den MakeCode-Editor für den Calliope mini kopieren und auf das Gerät übertragen.</w:t>
      </w:r>
    </w:p>
    <w:p w14:paraId="158B29CF" w14:textId="77777777" w:rsidR="00AE5061" w:rsidRDefault="00AE5061" w:rsidP="00AE5061">
      <w:pPr>
        <w:pStyle w:val="ListingStandard"/>
      </w:pPr>
    </w:p>
    <w:p w14:paraId="3587AB88" w14:textId="76272EBB" w:rsidR="00AE5061" w:rsidRDefault="00923F3A" w:rsidP="00AE5061">
      <w:pPr>
        <w:pStyle w:val="ListingStandard"/>
        <w:rPr>
          <w:rStyle w:val="ListingZeichenFett"/>
        </w:rPr>
      </w:pPr>
      <w:r w:rsidRPr="00E94ACA">
        <w:rPr>
          <w:rStyle w:val="ListingZeichenFett"/>
        </w:rPr>
        <w:t>Erstelle nun noch zusätzliche Tonfolgen. Wenn der rote Knopf B gedrückt wird, dann gib eine fröhliche, in der Tonhöhe aufsteigende Tonfolge mit 5 Tönen, die auf dem integrierten Lautsprecher ausgegeben wird. Wenn der blaue Knopf A gedrückt wird, dann gib eine traurige Tonfolge von 5 Tönen aus, die in der Tonhöhe abnimmt.</w:t>
      </w:r>
    </w:p>
    <w:p w14:paraId="7062B23D" w14:textId="77777777" w:rsidR="00923F3A" w:rsidRDefault="00923F3A" w:rsidP="00AE5061">
      <w:pPr>
        <w:pStyle w:val="ListingStandard"/>
        <w:rPr>
          <w:rStyle w:val="ListingZeichenFett"/>
        </w:rPr>
      </w:pPr>
    </w:p>
    <w:p w14:paraId="210A3522" w14:textId="77777777" w:rsidR="00923F3A" w:rsidRDefault="00923F3A" w:rsidP="00923F3A">
      <w:pPr>
        <w:pStyle w:val="ListingStandard"/>
      </w:pPr>
      <w:r>
        <w:t>Selbstverständlich! Hier ist das komplette JavaScript-Programm für den Calliope mini v3, das alle gewünschten Funktionen (LED-Matrix-Anzeige, RGB-LED-Farben und Tonfolgen) für beide Knöpfe A und B beinhaltet:</w:t>
      </w:r>
    </w:p>
    <w:p w14:paraId="1FA5227C" w14:textId="77777777" w:rsidR="00923F3A" w:rsidRDefault="00923F3A" w:rsidP="00923F3A">
      <w:pPr>
        <w:pStyle w:val="ListingStandard"/>
      </w:pPr>
    </w:p>
    <w:p w14:paraId="1D28AD51" w14:textId="77777777" w:rsidR="00923F3A" w:rsidRDefault="00923F3A" w:rsidP="00923F3A">
      <w:pPr>
        <w:pStyle w:val="ListingStandard"/>
      </w:pPr>
      <w:r>
        <w:t>```javascript</w:t>
      </w:r>
    </w:p>
    <w:p w14:paraId="3C8DADBB" w14:textId="77777777" w:rsidR="00923F3A" w:rsidRDefault="00923F3A" w:rsidP="00923F3A">
      <w:pPr>
        <w:pStyle w:val="ListingStandard"/>
      </w:pPr>
      <w:r>
        <w:t>/**</w:t>
      </w:r>
    </w:p>
    <w:p w14:paraId="224EA658" w14:textId="77777777" w:rsidR="00923F3A" w:rsidRDefault="00923F3A" w:rsidP="00923F3A">
      <w:pPr>
        <w:pStyle w:val="ListingStandard"/>
      </w:pPr>
      <w:r>
        <w:t xml:space="preserve"> * Erstellt ein JavaScript-Programm für den Calliope mini v3 mit folgenden Eigenschaften:</w:t>
      </w:r>
    </w:p>
    <w:p w14:paraId="3E50356B" w14:textId="77777777" w:rsidR="00923F3A" w:rsidRDefault="00923F3A" w:rsidP="00923F3A">
      <w:pPr>
        <w:pStyle w:val="ListingStandard"/>
      </w:pPr>
      <w:r>
        <w:t xml:space="preserve"> *</w:t>
      </w:r>
    </w:p>
    <w:p w14:paraId="261E0D3C" w14:textId="77777777" w:rsidR="00923F3A" w:rsidRDefault="00923F3A" w:rsidP="00923F3A">
      <w:pPr>
        <w:pStyle w:val="ListingStandard"/>
      </w:pPr>
      <w:r>
        <w:lastRenderedPageBreak/>
        <w:t xml:space="preserve"> * Wenn die rote Taste B gedrückt wird:</w:t>
      </w:r>
    </w:p>
    <w:p w14:paraId="69EE7596" w14:textId="77777777" w:rsidR="00923F3A" w:rsidRDefault="00923F3A" w:rsidP="00923F3A">
      <w:pPr>
        <w:pStyle w:val="ListingStandard"/>
      </w:pPr>
      <w:r>
        <w:t xml:space="preserve"> * - Auf der LED-Matrix wird ein Herz angezeigt.</w:t>
      </w:r>
    </w:p>
    <w:p w14:paraId="7C21DD92" w14:textId="77777777" w:rsidR="00923F3A" w:rsidRDefault="00923F3A" w:rsidP="00923F3A">
      <w:pPr>
        <w:pStyle w:val="ListingStandard"/>
      </w:pPr>
      <w:r>
        <w:t xml:space="preserve"> * - Alle RGB-LEDs leuchten rot.</w:t>
      </w:r>
    </w:p>
    <w:p w14:paraId="3A3E2153" w14:textId="77777777" w:rsidR="00923F3A" w:rsidRDefault="00923F3A" w:rsidP="00923F3A">
      <w:pPr>
        <w:pStyle w:val="ListingStandard"/>
      </w:pPr>
      <w:r>
        <w:t xml:space="preserve"> * - Eine fröhliche, in der Tonhöhe aufsteigende Tonfolge mit 5 Tönen wird</w:t>
      </w:r>
    </w:p>
    <w:p w14:paraId="7C914D95" w14:textId="77777777" w:rsidR="00923F3A" w:rsidRDefault="00923F3A" w:rsidP="00923F3A">
      <w:pPr>
        <w:pStyle w:val="ListingStandard"/>
      </w:pPr>
      <w:r>
        <w:t xml:space="preserve"> * auf dem integrierten Lautsprecher ausgegeben.</w:t>
      </w:r>
    </w:p>
    <w:p w14:paraId="6D5A4490" w14:textId="77777777" w:rsidR="00923F3A" w:rsidRDefault="00923F3A" w:rsidP="00923F3A">
      <w:pPr>
        <w:pStyle w:val="ListingStandard"/>
      </w:pPr>
      <w:r>
        <w:t xml:space="preserve"> *</w:t>
      </w:r>
    </w:p>
    <w:p w14:paraId="3B0536AF" w14:textId="77777777" w:rsidR="00923F3A" w:rsidRDefault="00923F3A" w:rsidP="00923F3A">
      <w:pPr>
        <w:pStyle w:val="ListingStandard"/>
      </w:pPr>
      <w:r>
        <w:t xml:space="preserve"> * Wenn der blaue Knopf A gedrückt wird:</w:t>
      </w:r>
    </w:p>
    <w:p w14:paraId="520FA07B" w14:textId="77777777" w:rsidR="00923F3A" w:rsidRDefault="00923F3A" w:rsidP="00923F3A">
      <w:pPr>
        <w:pStyle w:val="ListingStandard"/>
      </w:pPr>
      <w:r>
        <w:t xml:space="preserve"> * - Auf der LED-Matrix wird ein trauriges Gesicht angezeigt.</w:t>
      </w:r>
    </w:p>
    <w:p w14:paraId="3C8C5E68" w14:textId="77777777" w:rsidR="00923F3A" w:rsidRDefault="00923F3A" w:rsidP="00923F3A">
      <w:pPr>
        <w:pStyle w:val="ListingStandard"/>
      </w:pPr>
      <w:r>
        <w:t xml:space="preserve"> * - Alle RGB-LEDs leuchten blau.</w:t>
      </w:r>
    </w:p>
    <w:p w14:paraId="700E9FCF" w14:textId="77777777" w:rsidR="00923F3A" w:rsidRDefault="00923F3A" w:rsidP="00923F3A">
      <w:pPr>
        <w:pStyle w:val="ListingStandard"/>
      </w:pPr>
      <w:r>
        <w:t xml:space="preserve"> * - Eine traurige Tonfolge von 5 Tönen, die in der Tonhöhe abnimmt,</w:t>
      </w:r>
    </w:p>
    <w:p w14:paraId="7C15B4D8" w14:textId="77777777" w:rsidR="00923F3A" w:rsidRDefault="00923F3A" w:rsidP="00923F3A">
      <w:pPr>
        <w:pStyle w:val="ListingStandard"/>
      </w:pPr>
      <w:r>
        <w:t xml:space="preserve"> * wird auf dem integrierten Lautsprecher ausgegeben.</w:t>
      </w:r>
    </w:p>
    <w:p w14:paraId="67C7AAD7" w14:textId="77777777" w:rsidR="00923F3A" w:rsidRDefault="00923F3A" w:rsidP="00923F3A">
      <w:pPr>
        <w:pStyle w:val="ListingStandard"/>
      </w:pPr>
      <w:r>
        <w:t xml:space="preserve"> */</w:t>
      </w:r>
    </w:p>
    <w:p w14:paraId="71F1FB5B" w14:textId="77777777" w:rsidR="00923F3A" w:rsidRDefault="00923F3A" w:rsidP="00923F3A">
      <w:pPr>
        <w:pStyle w:val="ListingStandard"/>
      </w:pPr>
    </w:p>
    <w:p w14:paraId="6B44B88F" w14:textId="77777777" w:rsidR="00923F3A" w:rsidRDefault="00923F3A" w:rsidP="00923F3A">
      <w:pPr>
        <w:pStyle w:val="ListingStandard"/>
      </w:pPr>
      <w:r>
        <w:t>input.onButtonPressed(Button.B, function () {</w:t>
      </w:r>
    </w:p>
    <w:p w14:paraId="4669325F" w14:textId="77777777" w:rsidR="00923F3A" w:rsidRDefault="00923F3A" w:rsidP="00923F3A">
      <w:pPr>
        <w:pStyle w:val="ListingStandard"/>
      </w:pPr>
      <w:r>
        <w:t xml:space="preserve">    // Aktion für Knopf B (rot)</w:t>
      </w:r>
    </w:p>
    <w:p w14:paraId="4CBE3A0E" w14:textId="77777777" w:rsidR="00923F3A" w:rsidRDefault="00923F3A" w:rsidP="00923F3A">
      <w:pPr>
        <w:pStyle w:val="ListingStandard"/>
      </w:pPr>
      <w:r>
        <w:t xml:space="preserve">    basic.showIcon(IconNames.Heart)</w:t>
      </w:r>
    </w:p>
    <w:p w14:paraId="38C6193B" w14:textId="77777777" w:rsidR="00923F3A" w:rsidRDefault="00923F3A" w:rsidP="00923F3A">
      <w:pPr>
        <w:pStyle w:val="ListingStandard"/>
      </w:pPr>
      <w:r>
        <w:t xml:space="preserve">    basic.setLedColor(Colors.Red)</w:t>
      </w:r>
    </w:p>
    <w:p w14:paraId="22C2C6B9" w14:textId="77777777" w:rsidR="00923F3A" w:rsidRDefault="00923F3A" w:rsidP="00923F3A">
      <w:pPr>
        <w:pStyle w:val="ListingStandard"/>
      </w:pPr>
    </w:p>
    <w:p w14:paraId="254E7C54" w14:textId="77777777" w:rsidR="00923F3A" w:rsidRDefault="00923F3A" w:rsidP="00923F3A">
      <w:pPr>
        <w:pStyle w:val="ListingStandard"/>
      </w:pPr>
      <w:r>
        <w:t xml:space="preserve">    // Fröhliche, aufsteigende Tonfolge</w:t>
      </w:r>
    </w:p>
    <w:p w14:paraId="4F04632E" w14:textId="77777777" w:rsidR="00923F3A" w:rsidRDefault="00923F3A" w:rsidP="00923F3A">
      <w:pPr>
        <w:pStyle w:val="ListingStandard"/>
      </w:pPr>
      <w:r>
        <w:t xml:space="preserve">    music.playTone(262, music.beat(BeatFraction.Quarter)) // C4 (Do)</w:t>
      </w:r>
    </w:p>
    <w:p w14:paraId="765DAC2E" w14:textId="77777777" w:rsidR="00923F3A" w:rsidRDefault="00923F3A" w:rsidP="00923F3A">
      <w:pPr>
        <w:pStyle w:val="ListingStandard"/>
      </w:pPr>
      <w:r>
        <w:t xml:space="preserve">    music.playTone(330, music.beat(BeatFraction.Quarter)) // E4 (Mi)</w:t>
      </w:r>
    </w:p>
    <w:p w14:paraId="02A36410" w14:textId="77777777" w:rsidR="00923F3A" w:rsidRDefault="00923F3A" w:rsidP="00923F3A">
      <w:pPr>
        <w:pStyle w:val="ListingStandard"/>
      </w:pPr>
      <w:r>
        <w:t xml:space="preserve">    music.playTone(392, music.beat(BeatFraction.Quarter)) // G4 (So)</w:t>
      </w:r>
    </w:p>
    <w:p w14:paraId="51427D52" w14:textId="77777777" w:rsidR="00923F3A" w:rsidRDefault="00923F3A" w:rsidP="00923F3A">
      <w:pPr>
        <w:pStyle w:val="ListingStandard"/>
      </w:pPr>
      <w:r>
        <w:t xml:space="preserve">    music.playTone(440, music.beat(BeatFraction.Quarter)) // A4 (La)</w:t>
      </w:r>
    </w:p>
    <w:p w14:paraId="7ECEA5E1" w14:textId="77777777" w:rsidR="00923F3A" w:rsidRDefault="00923F3A" w:rsidP="00923F3A">
      <w:pPr>
        <w:pStyle w:val="ListingStandard"/>
      </w:pPr>
      <w:r>
        <w:t xml:space="preserve">    music.playTone(523, music.beat(BeatFraction.Half))    // C5 (Hohes Do)</w:t>
      </w:r>
    </w:p>
    <w:p w14:paraId="58BE9994" w14:textId="77777777" w:rsidR="00923F3A" w:rsidRDefault="00923F3A" w:rsidP="00923F3A">
      <w:pPr>
        <w:pStyle w:val="ListingStandard"/>
      </w:pPr>
      <w:r>
        <w:t>})</w:t>
      </w:r>
    </w:p>
    <w:p w14:paraId="2316B1BD" w14:textId="77777777" w:rsidR="00923F3A" w:rsidRDefault="00923F3A" w:rsidP="00923F3A">
      <w:pPr>
        <w:pStyle w:val="ListingStandard"/>
      </w:pPr>
    </w:p>
    <w:p w14:paraId="38AD5383" w14:textId="77777777" w:rsidR="00923F3A" w:rsidRDefault="00923F3A" w:rsidP="00923F3A">
      <w:pPr>
        <w:pStyle w:val="ListingStandard"/>
      </w:pPr>
      <w:r>
        <w:t>input.onButtonPressed(Button.A, function () {</w:t>
      </w:r>
    </w:p>
    <w:p w14:paraId="6C6996BD" w14:textId="77777777" w:rsidR="00923F3A" w:rsidRDefault="00923F3A" w:rsidP="00923F3A">
      <w:pPr>
        <w:pStyle w:val="ListingStandard"/>
      </w:pPr>
      <w:r>
        <w:t xml:space="preserve">    // Aktion für Knopf A (blau)</w:t>
      </w:r>
    </w:p>
    <w:p w14:paraId="29C8BBCF" w14:textId="77777777" w:rsidR="00923F3A" w:rsidRDefault="00923F3A" w:rsidP="00923F3A">
      <w:pPr>
        <w:pStyle w:val="ListingStandard"/>
      </w:pPr>
      <w:r>
        <w:t xml:space="preserve">    basic.showIcon(IconNames.Sad)</w:t>
      </w:r>
    </w:p>
    <w:p w14:paraId="14D9C44D" w14:textId="77777777" w:rsidR="00923F3A" w:rsidRDefault="00923F3A" w:rsidP="00923F3A">
      <w:pPr>
        <w:pStyle w:val="ListingStandard"/>
      </w:pPr>
      <w:r>
        <w:t xml:space="preserve">    basic.setLedColor(Colors.Blue)</w:t>
      </w:r>
    </w:p>
    <w:p w14:paraId="014C781F" w14:textId="77777777" w:rsidR="00923F3A" w:rsidRDefault="00923F3A" w:rsidP="00923F3A">
      <w:pPr>
        <w:pStyle w:val="ListingStandard"/>
      </w:pPr>
    </w:p>
    <w:p w14:paraId="6DA8EEF0" w14:textId="77777777" w:rsidR="00923F3A" w:rsidRDefault="00923F3A" w:rsidP="00923F3A">
      <w:pPr>
        <w:pStyle w:val="ListingStandard"/>
      </w:pPr>
      <w:r>
        <w:t xml:space="preserve">    // Traurige, absteigende Tonfolge</w:t>
      </w:r>
    </w:p>
    <w:p w14:paraId="04E35771" w14:textId="77777777" w:rsidR="00923F3A" w:rsidRDefault="00923F3A" w:rsidP="00923F3A">
      <w:pPr>
        <w:pStyle w:val="ListingStandard"/>
      </w:pPr>
      <w:r>
        <w:t xml:space="preserve">    music.playTone(523, music.beat(BeatFraction.Quarter)) // C5 (Hohes Do)</w:t>
      </w:r>
    </w:p>
    <w:p w14:paraId="209E386F" w14:textId="77777777" w:rsidR="00923F3A" w:rsidRDefault="00923F3A" w:rsidP="00923F3A">
      <w:pPr>
        <w:pStyle w:val="ListingStandard"/>
      </w:pPr>
      <w:r>
        <w:t xml:space="preserve">    music.playTone(440, music.beat(BeatFraction.Quarter)) // A4 (La)</w:t>
      </w:r>
    </w:p>
    <w:p w14:paraId="70E7BE82" w14:textId="77777777" w:rsidR="00923F3A" w:rsidRDefault="00923F3A" w:rsidP="00923F3A">
      <w:pPr>
        <w:pStyle w:val="ListingStandard"/>
      </w:pPr>
      <w:r>
        <w:t xml:space="preserve">    music.playTone(392, music.beat(BeatFraction.Quarter)) // G4 (So)</w:t>
      </w:r>
    </w:p>
    <w:p w14:paraId="0584664F" w14:textId="77777777" w:rsidR="00923F3A" w:rsidRDefault="00923F3A" w:rsidP="00923F3A">
      <w:pPr>
        <w:pStyle w:val="ListingStandard"/>
      </w:pPr>
      <w:r>
        <w:t xml:space="preserve">    music.playTone(330, music.beat(BeatFraction.Quarter)) // E4 (Mi)</w:t>
      </w:r>
    </w:p>
    <w:p w14:paraId="43559986" w14:textId="77777777" w:rsidR="00923F3A" w:rsidRDefault="00923F3A" w:rsidP="00923F3A">
      <w:pPr>
        <w:pStyle w:val="ListingStandard"/>
      </w:pPr>
      <w:r>
        <w:t xml:space="preserve">    music.playTone(262, music.beat(BeatFraction.Half))    // C4 (Do)</w:t>
      </w:r>
    </w:p>
    <w:p w14:paraId="45EF85B1" w14:textId="77777777" w:rsidR="00923F3A" w:rsidRDefault="00923F3A" w:rsidP="00923F3A">
      <w:pPr>
        <w:pStyle w:val="ListingStandard"/>
      </w:pPr>
      <w:r>
        <w:t>})</w:t>
      </w:r>
    </w:p>
    <w:p w14:paraId="10E8B33E" w14:textId="77777777" w:rsidR="00923F3A" w:rsidRDefault="00923F3A" w:rsidP="00923F3A">
      <w:pPr>
        <w:pStyle w:val="ListingStandard"/>
      </w:pPr>
    </w:p>
    <w:p w14:paraId="4A310021" w14:textId="77777777" w:rsidR="00923F3A" w:rsidRDefault="00923F3A" w:rsidP="00923F3A">
      <w:pPr>
        <w:pStyle w:val="ListingStandard"/>
      </w:pPr>
      <w:r>
        <w:t>// Optionale Initialisierung beim Start (z.B. um sicherzustellen, dass die LEDs aus sind)</w:t>
      </w:r>
    </w:p>
    <w:p w14:paraId="54DECB14" w14:textId="77777777" w:rsidR="00923F3A" w:rsidRDefault="00923F3A" w:rsidP="00923F3A">
      <w:pPr>
        <w:pStyle w:val="ListingStandard"/>
      </w:pPr>
      <w:r>
        <w:t>basic.clearScreen()</w:t>
      </w:r>
    </w:p>
    <w:p w14:paraId="022196FC" w14:textId="77777777" w:rsidR="00923F3A" w:rsidRDefault="00923F3A" w:rsidP="00923F3A">
      <w:pPr>
        <w:pStyle w:val="ListingStandard"/>
      </w:pPr>
      <w:r>
        <w:t>basic.setLedColor(0x000000) // Alle RGB-LEDs aus</w:t>
      </w:r>
    </w:p>
    <w:p w14:paraId="5DA9F76B" w14:textId="77777777" w:rsidR="00923F3A" w:rsidRDefault="00923F3A" w:rsidP="00923F3A">
      <w:pPr>
        <w:pStyle w:val="ListingStandard"/>
      </w:pPr>
      <w:r>
        <w:t>```</w:t>
      </w:r>
    </w:p>
    <w:p w14:paraId="5C85B4B7" w14:textId="77777777" w:rsidR="00923F3A" w:rsidRDefault="00923F3A" w:rsidP="00923F3A">
      <w:pPr>
        <w:pStyle w:val="ListingStandard"/>
      </w:pPr>
    </w:p>
    <w:p w14:paraId="1072B018" w14:textId="77777777" w:rsidR="00923F3A" w:rsidRDefault="00923F3A" w:rsidP="00923F3A">
      <w:pPr>
        <w:pStyle w:val="ListingStandard"/>
      </w:pPr>
      <w:r>
        <w:t>**Erläuterungen zum kompletten Programm:**</w:t>
      </w:r>
    </w:p>
    <w:p w14:paraId="1ADA3381" w14:textId="77777777" w:rsidR="00923F3A" w:rsidRDefault="00923F3A" w:rsidP="00923F3A">
      <w:pPr>
        <w:pStyle w:val="ListingStandard"/>
      </w:pPr>
    </w:p>
    <w:p w14:paraId="3FF6AAD7" w14:textId="77777777" w:rsidR="00923F3A" w:rsidRDefault="00923F3A" w:rsidP="00923F3A">
      <w:pPr>
        <w:pStyle w:val="ListingStandard"/>
      </w:pPr>
      <w:r>
        <w:t>* **Kommentare am Anfang:** Beschreiben die Funktionalität des Programms.</w:t>
      </w:r>
    </w:p>
    <w:p w14:paraId="7504BED0" w14:textId="77777777" w:rsidR="00923F3A" w:rsidRDefault="00923F3A" w:rsidP="00923F3A">
      <w:pPr>
        <w:pStyle w:val="ListingStandard"/>
      </w:pPr>
      <w:r>
        <w:t>* **`input.onButtonPressed(Button.B, function () { ... })`**: Definiert die Aktionen, die beim Drücken von Knopf B ausgeführt werden:</w:t>
      </w:r>
    </w:p>
    <w:p w14:paraId="5219210E" w14:textId="77777777" w:rsidR="00923F3A" w:rsidRDefault="00923F3A" w:rsidP="00923F3A">
      <w:pPr>
        <w:pStyle w:val="ListingStandard"/>
      </w:pPr>
      <w:r>
        <w:t xml:space="preserve">    * `basic.showIcon(IconNames.Heart)`: Zeigt ein Herz.</w:t>
      </w:r>
    </w:p>
    <w:p w14:paraId="2915FAB7" w14:textId="77777777" w:rsidR="00923F3A" w:rsidRDefault="00923F3A" w:rsidP="00923F3A">
      <w:pPr>
        <w:pStyle w:val="ListingStandard"/>
      </w:pPr>
      <w:r>
        <w:t xml:space="preserve">    * `basic.setLedColor(Colors.Red)`: Setzt die RGB-LEDs auf Rot.</w:t>
      </w:r>
    </w:p>
    <w:p w14:paraId="4B401625" w14:textId="77777777" w:rsidR="00923F3A" w:rsidRDefault="00923F3A" w:rsidP="00923F3A">
      <w:pPr>
        <w:pStyle w:val="ListingStandard"/>
      </w:pPr>
      <w:r>
        <w:t xml:space="preserve">    * `music.playTone(...)`: Spielt nacheinander fünf Töne ab, die eine aufsteigende Melodie ergeben. Die Frequenzen entsprechen den Noten C4, E4, G4, A4 und C5. `BeatFraction.Quarter` und `BeatFraction.Half` bestimmen die Dauer der jeweiligen Note.</w:t>
      </w:r>
    </w:p>
    <w:p w14:paraId="749E7735" w14:textId="77777777" w:rsidR="00923F3A" w:rsidRDefault="00923F3A" w:rsidP="00923F3A">
      <w:pPr>
        <w:pStyle w:val="ListingStandard"/>
      </w:pPr>
      <w:r>
        <w:t>* **`input.onButtonPressed(Button.A, function () { ... })`**: Definiert die Aktionen, die beim Drücken von Knopf A ausgeführt werden:</w:t>
      </w:r>
    </w:p>
    <w:p w14:paraId="7E50306D" w14:textId="77777777" w:rsidR="00923F3A" w:rsidRDefault="00923F3A" w:rsidP="00923F3A">
      <w:pPr>
        <w:pStyle w:val="ListingStandard"/>
      </w:pPr>
      <w:r>
        <w:t xml:space="preserve">    * `basic.showIcon(IconNames.Sad)`: Zeigt ein trauriges Gesicht.</w:t>
      </w:r>
    </w:p>
    <w:p w14:paraId="655EAF52" w14:textId="77777777" w:rsidR="00923F3A" w:rsidRDefault="00923F3A" w:rsidP="00923F3A">
      <w:pPr>
        <w:pStyle w:val="ListingStandard"/>
      </w:pPr>
      <w:r>
        <w:t xml:space="preserve">    * `basic.setLedColor(Colors.Blue)`: Setzt die RGB-LEDs auf Blau.</w:t>
      </w:r>
    </w:p>
    <w:p w14:paraId="7C78C204" w14:textId="77777777" w:rsidR="00923F3A" w:rsidRDefault="00923F3A" w:rsidP="00923F3A">
      <w:pPr>
        <w:pStyle w:val="ListingStandard"/>
      </w:pPr>
      <w:r>
        <w:t xml:space="preserve">    * `music.playTone(...)`: Spielt nacheinander fünf Töne ab, die eine absteigende Melodie ergeben (C5, A4, G4, E4, C4).</w:t>
      </w:r>
    </w:p>
    <w:p w14:paraId="3FB7FC81" w14:textId="77777777" w:rsidR="00923F3A" w:rsidRDefault="00923F3A" w:rsidP="00923F3A">
      <w:pPr>
        <w:pStyle w:val="ListingStandard"/>
      </w:pPr>
      <w:r>
        <w:t>* **Optionale Initialisierung:**</w:t>
      </w:r>
    </w:p>
    <w:p w14:paraId="105EADAB" w14:textId="77777777" w:rsidR="00923F3A" w:rsidRDefault="00923F3A" w:rsidP="00923F3A">
      <w:pPr>
        <w:pStyle w:val="ListingStandard"/>
      </w:pPr>
      <w:r>
        <w:t xml:space="preserve">    * `basic.clearScreen()`: Löscht zu Beginn die LED-Matrix.</w:t>
      </w:r>
    </w:p>
    <w:p w14:paraId="1B393391" w14:textId="77777777" w:rsidR="00923F3A" w:rsidRDefault="00923F3A" w:rsidP="00923F3A">
      <w:pPr>
        <w:pStyle w:val="ListingStandard"/>
      </w:pPr>
      <w:r>
        <w:t xml:space="preserve">    * `basic.setLedColor(0x000000)`: Schaltet alle RGB-LEDs zu Beginn aus (schwarz). Dies ist optional, aber eine gute Praxis, um einen definierten Startzustand zu haben.</w:t>
      </w:r>
    </w:p>
    <w:p w14:paraId="7C7C0F39" w14:textId="77777777" w:rsidR="00923F3A" w:rsidRDefault="00923F3A" w:rsidP="00923F3A">
      <w:pPr>
        <w:pStyle w:val="ListingStandard"/>
      </w:pPr>
    </w:p>
    <w:p w14:paraId="22D329A4" w14:textId="3E60FDD6" w:rsidR="00923F3A" w:rsidRDefault="00923F3A" w:rsidP="00923F3A">
      <w:pPr>
        <w:pStyle w:val="ListingStandard"/>
      </w:pPr>
      <w:r>
        <w:t>Du kannst diesen gesamten Codeblock kopieren und in den MakeCode-Editor für den Calliope mini einfügen. Nach dem Übertragen auf den Calliope mini sollte das Programm wie gewünscht funktionieren.</w:t>
      </w:r>
    </w:p>
    <w:p w14:paraId="7B0183EC" w14:textId="77777777" w:rsidR="00923F3A" w:rsidRDefault="00923F3A" w:rsidP="00923F3A">
      <w:pPr>
        <w:pStyle w:val="ListingStandard"/>
      </w:pPr>
    </w:p>
    <w:p w14:paraId="16AB81A1" w14:textId="77777777" w:rsidR="00923F3A" w:rsidRDefault="00923F3A" w:rsidP="00923F3A">
      <w:pPr>
        <w:pStyle w:val="ListingStandard"/>
      </w:pPr>
    </w:p>
    <w:p w14:paraId="4099511D" w14:textId="36B971C0" w:rsidR="008928A8" w:rsidRDefault="008928A8" w:rsidP="00923F3A">
      <w:pPr>
        <w:pStyle w:val="ListingStandard"/>
        <w:rPr>
          <w:rStyle w:val="ListingZeichenFett"/>
        </w:rPr>
      </w:pPr>
      <w:r w:rsidRPr="00FD64F0">
        <w:rPr>
          <w:rStyle w:val="ListingZeichenFett"/>
        </w:rPr>
        <w:t>Ich übergebe dir hier ein PDF zum Calliope Shield und den damit verbundenen Möglichkeiten. Ich möchte einen Servomotor am Shield benutzen. Kannst du mir beschreiben, wie ich dazu prinzipiell vorgehen muss?</w:t>
      </w:r>
    </w:p>
    <w:p w14:paraId="51A83C1E" w14:textId="77777777" w:rsidR="008928A8" w:rsidRDefault="008928A8" w:rsidP="00923F3A">
      <w:pPr>
        <w:pStyle w:val="ListingStandard"/>
        <w:rPr>
          <w:rStyle w:val="ListingZeichenFett"/>
        </w:rPr>
      </w:pPr>
    </w:p>
    <w:p w14:paraId="2070702A" w14:textId="77777777" w:rsidR="008928A8" w:rsidRDefault="008928A8" w:rsidP="008928A8">
      <w:pPr>
        <w:pStyle w:val="ListingStandard"/>
      </w:pPr>
      <w:r>
        <w:t>Alles klar, hier ist die Anleitung auf Deutsch, wie du einen Servomotor mit deinem Calliope Expander verwendest:</w:t>
      </w:r>
    </w:p>
    <w:p w14:paraId="148BAEE3" w14:textId="77777777" w:rsidR="008928A8" w:rsidRDefault="008928A8" w:rsidP="008928A8">
      <w:pPr>
        <w:pStyle w:val="ListingStandard"/>
      </w:pPr>
    </w:p>
    <w:p w14:paraId="4DC0F3B6" w14:textId="77777777" w:rsidR="008928A8" w:rsidRDefault="008928A8" w:rsidP="008928A8">
      <w:pPr>
        <w:pStyle w:val="ListingStandard"/>
      </w:pPr>
      <w:r>
        <w:t>---</w:t>
      </w:r>
    </w:p>
    <w:p w14:paraId="7E525E43" w14:textId="77777777" w:rsidR="008928A8" w:rsidRDefault="008928A8" w:rsidP="008928A8">
      <w:pPr>
        <w:pStyle w:val="ListingStandard"/>
      </w:pPr>
      <w:r>
        <w:t>## Servomotor mit dem Calliope Expander verwenden</w:t>
      </w:r>
    </w:p>
    <w:p w14:paraId="38F725AE" w14:textId="77777777" w:rsidR="008928A8" w:rsidRDefault="008928A8" w:rsidP="008928A8">
      <w:pPr>
        <w:pStyle w:val="ListingStandard"/>
      </w:pPr>
    </w:p>
    <w:p w14:paraId="7C6D48EB" w14:textId="77777777" w:rsidR="008928A8" w:rsidRDefault="008928A8" w:rsidP="008928A8">
      <w:pPr>
        <w:pStyle w:val="ListingStandard"/>
      </w:pPr>
      <w:r>
        <w:t>Hier ist eine Aufschlüsselung der notwendigen Schritte:</w:t>
      </w:r>
    </w:p>
    <w:p w14:paraId="07934EDE" w14:textId="77777777" w:rsidR="008928A8" w:rsidRDefault="008928A8" w:rsidP="008928A8">
      <w:pPr>
        <w:pStyle w:val="ListingStandard"/>
      </w:pPr>
    </w:p>
    <w:p w14:paraId="394558EA" w14:textId="77777777" w:rsidR="008928A8" w:rsidRDefault="008928A8" w:rsidP="008928A8">
      <w:pPr>
        <w:pStyle w:val="ListingStandard"/>
      </w:pPr>
      <w:r>
        <w:t xml:space="preserve">### </w:t>
      </w:r>
      <w:r>
        <w:rPr>
          <w:rFonts w:ascii="Apple Color Emoji" w:hAnsi="Apple Color Emoji" w:cs="Apple Color Emoji"/>
        </w:rPr>
        <w:t>🔌</w:t>
      </w:r>
      <w:r>
        <w:t xml:space="preserve"> Verkabelung des Servomotors</w:t>
      </w:r>
    </w:p>
    <w:p w14:paraId="3470E0AD" w14:textId="77777777" w:rsidR="008928A8" w:rsidRDefault="008928A8" w:rsidP="008928A8">
      <w:pPr>
        <w:pStyle w:val="ListingStandard"/>
      </w:pPr>
    </w:p>
    <w:p w14:paraId="69681441" w14:textId="77777777" w:rsidR="008928A8" w:rsidRDefault="008928A8" w:rsidP="008928A8">
      <w:pPr>
        <w:pStyle w:val="ListingStandard"/>
      </w:pPr>
      <w:r>
        <w:t>1.  **Anschluss identifizieren:** Der Servomotor wird an den **hellgrünen Port 1** auf dem Expander-Board angeschlossen. [cite: 366]</w:t>
      </w:r>
    </w:p>
    <w:p w14:paraId="58DDDF6C" w14:textId="77777777" w:rsidR="008928A8" w:rsidRDefault="008928A8" w:rsidP="008928A8">
      <w:pPr>
        <w:pStyle w:val="ListingStandard"/>
      </w:pPr>
      <w:r>
        <w:t>2.  **Stecker-Ausrichtung:** Der Servo hat einen JR-Stecker mit drei Kabeln. Beim Aufstecken auf die drei Kontaktstifte von Port 1 achte darauf, dass die **braune Leitung links** und die **gelbe Leitung rechts** ist. [cite: 366]</w:t>
      </w:r>
    </w:p>
    <w:p w14:paraId="52D11BF5" w14:textId="77777777" w:rsidR="008928A8" w:rsidRDefault="008928A8" w:rsidP="008928A8">
      <w:pPr>
        <w:pStyle w:val="ListingStandard"/>
      </w:pPr>
      <w:r>
        <w:t xml:space="preserve">    * **Braunes Kabel (GND):** Wird mit dem GND-Pin (Masse) des Calliope verbunden. [cite: 371]</w:t>
      </w:r>
    </w:p>
    <w:p w14:paraId="3B2A6B28" w14:textId="77777777" w:rsidR="008928A8" w:rsidRDefault="008928A8" w:rsidP="008928A8">
      <w:pPr>
        <w:pStyle w:val="ListingStandard"/>
      </w:pPr>
      <w:r>
        <w:t xml:space="preserve">    * **Rotes Kabel (VCC):** Dient der Stromversorgung des Servos und wird mit dem 3,3 Volt Pin des Calliope verbunden. [cite: 372]</w:t>
      </w:r>
    </w:p>
    <w:p w14:paraId="655DBF9C" w14:textId="77777777" w:rsidR="008928A8" w:rsidRDefault="008928A8" w:rsidP="008928A8">
      <w:pPr>
        <w:pStyle w:val="ListingStandard"/>
      </w:pPr>
      <w:r>
        <w:t xml:space="preserve">    * **Gelbes/Oranges Kabel (Signal):** Überträgt das Steuersignal (PWM) von einem digitalen Pin des Calliope. [cite: 373]</w:t>
      </w:r>
    </w:p>
    <w:p w14:paraId="588CBAF5" w14:textId="77777777" w:rsidR="008928A8" w:rsidRDefault="008928A8" w:rsidP="008928A8">
      <w:pPr>
        <w:pStyle w:val="ListingStandard"/>
      </w:pPr>
    </w:p>
    <w:p w14:paraId="29ED2970" w14:textId="77777777" w:rsidR="008928A8" w:rsidRDefault="008928A8" w:rsidP="008928A8">
      <w:pPr>
        <w:pStyle w:val="ListingStandard"/>
      </w:pPr>
      <w:r>
        <w:t xml:space="preserve">### </w:t>
      </w:r>
      <w:r>
        <w:rPr>
          <w:rFonts w:ascii="Apple Color Emoji" w:hAnsi="Apple Color Emoji" w:cs="Apple Color Emoji"/>
        </w:rPr>
        <w:t>💻</w:t>
      </w:r>
      <w:r>
        <w:t xml:space="preserve"> Programmierung des Servomotors</w:t>
      </w:r>
    </w:p>
    <w:p w14:paraId="0A5B7EC3" w14:textId="77777777" w:rsidR="008928A8" w:rsidRDefault="008928A8" w:rsidP="008928A8">
      <w:pPr>
        <w:pStyle w:val="ListingStandard"/>
      </w:pPr>
    </w:p>
    <w:p w14:paraId="731AC6D8" w14:textId="77777777" w:rsidR="008928A8" w:rsidRDefault="008928A8" w:rsidP="008928A8">
      <w:pPr>
        <w:pStyle w:val="ListingStandard"/>
      </w:pPr>
      <w:r>
        <w:t>Der Calliope sendet ein spezielles Signal, die sogenannte **Pulsweitenmodulation (PWM)**, um dem Servo mitzuteilen, in welche Position er sich bewegen soll. [cite: 359, 360]</w:t>
      </w:r>
    </w:p>
    <w:p w14:paraId="654B3BA9" w14:textId="77777777" w:rsidR="008928A8" w:rsidRDefault="008928A8" w:rsidP="008928A8">
      <w:pPr>
        <w:pStyle w:val="ListingStandard"/>
      </w:pPr>
    </w:p>
    <w:p w14:paraId="123CB184" w14:textId="77777777" w:rsidR="008928A8" w:rsidRDefault="008928A8" w:rsidP="008928A8">
      <w:pPr>
        <w:pStyle w:val="ListingStandard"/>
      </w:pPr>
      <w:r>
        <w:t>1.  **MakeCode öffnen:** Gehe zu `https://Makecode.calliope.cc`, um mit der Programmierung zu beginnen. [cite: 78]</w:t>
      </w:r>
    </w:p>
    <w:p w14:paraId="3D72D6BE" w14:textId="77777777" w:rsidR="008928A8" w:rsidRDefault="008928A8" w:rsidP="008928A8">
      <w:pPr>
        <w:pStyle w:val="ListingStandard"/>
      </w:pPr>
      <w:r>
        <w:t>2.  **Servoblock finden:**</w:t>
      </w:r>
    </w:p>
    <w:p w14:paraId="79A4FCEE" w14:textId="77777777" w:rsidR="008928A8" w:rsidRDefault="008928A8" w:rsidP="008928A8">
      <w:pPr>
        <w:pStyle w:val="ListingStandard"/>
      </w:pPr>
      <w:r>
        <w:t xml:space="preserve">    * Klicke in der Blockpalette des MakeCode-Editors auf die Kategorie **Fortgeschritten**. [cite: 377]</w:t>
      </w:r>
    </w:p>
    <w:p w14:paraId="4988225B" w14:textId="77777777" w:rsidR="008928A8" w:rsidRDefault="008928A8" w:rsidP="008928A8">
      <w:pPr>
        <w:pStyle w:val="ListingStandard"/>
      </w:pPr>
      <w:r>
        <w:t xml:space="preserve">    * Wähle dann **Pins** aus. [cite: 377]</w:t>
      </w:r>
    </w:p>
    <w:p w14:paraId="069AEC7B" w14:textId="77777777" w:rsidR="008928A8" w:rsidRDefault="008928A8" w:rsidP="008928A8">
      <w:pPr>
        <w:pStyle w:val="ListingStandard"/>
      </w:pPr>
      <w:r>
        <w:t xml:space="preserve">    * Dort findest du den Block: `setze Winkel von Servo an PO auf 180°`. [cite: 377]</w:t>
      </w:r>
    </w:p>
    <w:p w14:paraId="006EE1FC" w14:textId="77777777" w:rsidR="008928A8" w:rsidRDefault="008928A8" w:rsidP="008928A8">
      <w:pPr>
        <w:pStyle w:val="ListingStandard"/>
      </w:pPr>
      <w:r>
        <w:t>3.  **Grundlegende Servosteuerung:**</w:t>
      </w:r>
    </w:p>
    <w:p w14:paraId="38E035F9" w14:textId="77777777" w:rsidR="008928A8" w:rsidRDefault="008928A8" w:rsidP="008928A8">
      <w:pPr>
        <w:pStyle w:val="ListingStandard"/>
      </w:pPr>
      <w:r>
        <w:lastRenderedPageBreak/>
        <w:t xml:space="preserve">    * Ziehe den Block `setze Winkel von Servo an PO auf...` in die `dauerhaft`-Schleife.</w:t>
      </w:r>
    </w:p>
    <w:p w14:paraId="0C83587E" w14:textId="77777777" w:rsidR="008928A8" w:rsidRDefault="008928A8" w:rsidP="008928A8">
      <w:pPr>
        <w:pStyle w:val="ListingStandard"/>
      </w:pPr>
      <w:r>
        <w:t xml:space="preserve">    * Der Servo kann sich typischerweise zwischen $0^{\circ}$ und $180^{\circ}$ bewegen. [cite: 353, 362, 363] Ein Wert von $90^{\circ}$ stellt üblicherweise die Mittelposition dar. [cite: 364]</w:t>
      </w:r>
    </w:p>
    <w:p w14:paraId="25E6A035" w14:textId="77777777" w:rsidR="008928A8" w:rsidRDefault="008928A8" w:rsidP="008928A8">
      <w:pPr>
        <w:pStyle w:val="ListingStandard"/>
      </w:pPr>
      <w:r>
        <w:t>4.  **Bewegung erstellen:**</w:t>
      </w:r>
    </w:p>
    <w:p w14:paraId="1B9CE134" w14:textId="77777777" w:rsidR="008928A8" w:rsidRDefault="008928A8" w:rsidP="008928A8">
      <w:pPr>
        <w:pStyle w:val="ListingStandard"/>
      </w:pPr>
      <w:r>
        <w:t xml:space="preserve">    * Um den Servo zu bewegen, stellst du seinen Winkel nacheinander auf verschiedene Positionen ein. Um ihn beispielsweise von der Mitte zu einer Seite, zurück zur Mitte und dann zur anderen Seite zu bewegen, könntest du folgende Blocksequenz verwenden:</w:t>
      </w:r>
    </w:p>
    <w:p w14:paraId="6C785A76" w14:textId="77777777" w:rsidR="008928A8" w:rsidRDefault="008928A8" w:rsidP="008928A8">
      <w:pPr>
        <w:pStyle w:val="ListingStandard"/>
      </w:pPr>
      <w:r>
        <w:t xml:space="preserve">        * `setze Winkel von Servo an PO auf 90`</w:t>
      </w:r>
    </w:p>
    <w:p w14:paraId="60334126" w14:textId="77777777" w:rsidR="008928A8" w:rsidRDefault="008928A8" w:rsidP="008928A8">
      <w:pPr>
        <w:pStyle w:val="ListingStandard"/>
      </w:pPr>
      <w:r>
        <w:t xml:space="preserve">        * `setze Winkel von Servo an PO auf 180`</w:t>
      </w:r>
    </w:p>
    <w:p w14:paraId="29573861" w14:textId="77777777" w:rsidR="008928A8" w:rsidRDefault="008928A8" w:rsidP="008928A8">
      <w:pPr>
        <w:pStyle w:val="ListingStandard"/>
      </w:pPr>
      <w:r>
        <w:t xml:space="preserve">        * `setze Winkel von Servo an PO auf 90`</w:t>
      </w:r>
    </w:p>
    <w:p w14:paraId="121AB875" w14:textId="77777777" w:rsidR="008928A8" w:rsidRDefault="008928A8" w:rsidP="008928A8">
      <w:pPr>
        <w:pStyle w:val="ListingStandard"/>
      </w:pPr>
      <w:r>
        <w:t xml:space="preserve">        * `setze Winkel von Servo an PO auf 0`</w:t>
      </w:r>
    </w:p>
    <w:p w14:paraId="26232477" w14:textId="77777777" w:rsidR="008928A8" w:rsidRDefault="008928A8" w:rsidP="008928A8">
      <w:pPr>
        <w:pStyle w:val="ListingStandard"/>
      </w:pPr>
      <w:r>
        <w:t>5.  **Pausen hinzufügen:**</w:t>
      </w:r>
    </w:p>
    <w:p w14:paraId="2D3AB968" w14:textId="77777777" w:rsidR="008928A8" w:rsidRDefault="008928A8" w:rsidP="008928A8">
      <w:pPr>
        <w:pStyle w:val="ListingStandard"/>
      </w:pPr>
      <w:r>
        <w:t xml:space="preserve">    * Der Servo benötigt Zeit, um die befohlenen Positionen zu erreichen. [cite: 382] Wenn du Befehle zu schnell sendest, kann der Servo nicht folgen. [cite: 381]</w:t>
      </w:r>
    </w:p>
    <w:p w14:paraId="40E78BE5" w14:textId="77777777" w:rsidR="008928A8" w:rsidRDefault="008928A8" w:rsidP="008928A8">
      <w:pPr>
        <w:pStyle w:val="ListingStandard"/>
      </w:pPr>
      <w:r>
        <w:t xml:space="preserve">    * Füge `pausiere (ms)...` Blöcke aus der Kategorie **Grundlagen** zwischen jeden Servowinkel-Befehl ein. [cite: 383] Eine Pause von 2000ms (2 Sekunden) könnte ein guter Ausgangspunkt sein. [cite: 383]</w:t>
      </w:r>
    </w:p>
    <w:p w14:paraId="0DEEA41D" w14:textId="77777777" w:rsidR="008928A8" w:rsidRDefault="008928A8" w:rsidP="008928A8">
      <w:pPr>
        <w:pStyle w:val="ListingStandard"/>
      </w:pPr>
      <w:r>
        <w:t xml:space="preserve">    * Der Code würde dann etwa so aussehen:</w:t>
      </w:r>
    </w:p>
    <w:p w14:paraId="171AB0CC" w14:textId="77777777" w:rsidR="008928A8" w:rsidRDefault="008928A8" w:rsidP="008928A8">
      <w:pPr>
        <w:pStyle w:val="ListingStandard"/>
      </w:pPr>
      <w:r>
        <w:t xml:space="preserve">        * `setze Winkel von Servo an PO auf 90`</w:t>
      </w:r>
    </w:p>
    <w:p w14:paraId="75FD47CA" w14:textId="77777777" w:rsidR="008928A8" w:rsidRDefault="008928A8" w:rsidP="008928A8">
      <w:pPr>
        <w:pStyle w:val="ListingStandard"/>
      </w:pPr>
      <w:r>
        <w:t xml:space="preserve">        * `pausiere (ms) 2000`</w:t>
      </w:r>
    </w:p>
    <w:p w14:paraId="10B80DBE" w14:textId="77777777" w:rsidR="008928A8" w:rsidRDefault="008928A8" w:rsidP="008928A8">
      <w:pPr>
        <w:pStyle w:val="ListingStandard"/>
      </w:pPr>
      <w:r>
        <w:t xml:space="preserve">        * `setze Winkel von Servo an PO auf 180`</w:t>
      </w:r>
    </w:p>
    <w:p w14:paraId="7FF3E126" w14:textId="77777777" w:rsidR="008928A8" w:rsidRDefault="008928A8" w:rsidP="008928A8">
      <w:pPr>
        <w:pStyle w:val="ListingStandard"/>
      </w:pPr>
      <w:r>
        <w:t xml:space="preserve">        * `pausiere (ms) 2000`</w:t>
      </w:r>
    </w:p>
    <w:p w14:paraId="4A1178AC" w14:textId="77777777" w:rsidR="008928A8" w:rsidRDefault="008928A8" w:rsidP="008928A8">
      <w:pPr>
        <w:pStyle w:val="ListingStandard"/>
      </w:pPr>
      <w:r>
        <w:t xml:space="preserve">        * `setze Winkel von Servo an PO auf 90`</w:t>
      </w:r>
    </w:p>
    <w:p w14:paraId="1B4F40B8" w14:textId="77777777" w:rsidR="008928A8" w:rsidRDefault="008928A8" w:rsidP="008928A8">
      <w:pPr>
        <w:pStyle w:val="ListingStandard"/>
      </w:pPr>
      <w:r>
        <w:t xml:space="preserve">        * `pausiere (ms) 2000`</w:t>
      </w:r>
    </w:p>
    <w:p w14:paraId="4A728B57" w14:textId="77777777" w:rsidR="008928A8" w:rsidRDefault="008928A8" w:rsidP="008928A8">
      <w:pPr>
        <w:pStyle w:val="ListingStandard"/>
      </w:pPr>
      <w:r>
        <w:t xml:space="preserve">        * `setze Winkel von Servo an PO auf 0`</w:t>
      </w:r>
    </w:p>
    <w:p w14:paraId="275860CC" w14:textId="77777777" w:rsidR="008928A8" w:rsidRDefault="008928A8" w:rsidP="008928A8">
      <w:pPr>
        <w:pStyle w:val="ListingStandard"/>
      </w:pPr>
      <w:r>
        <w:t xml:space="preserve">        * `pausiere (ms) 2000`</w:t>
      </w:r>
    </w:p>
    <w:p w14:paraId="048643EF" w14:textId="77777777" w:rsidR="008928A8" w:rsidRDefault="008928A8" w:rsidP="008928A8">
      <w:pPr>
        <w:pStyle w:val="ListingStandard"/>
      </w:pPr>
    </w:p>
    <w:p w14:paraId="2DE8E8CA" w14:textId="77777777" w:rsidR="008928A8" w:rsidRDefault="008928A8" w:rsidP="008928A8">
      <w:pPr>
        <w:pStyle w:val="ListingStandard"/>
      </w:pPr>
      <w:r>
        <w:t xml:space="preserve">### </w:t>
      </w:r>
      <w:r>
        <w:rPr>
          <w:rFonts w:ascii="Apple Color Emoji" w:hAnsi="Apple Color Emoji" w:cs="Apple Color Emoji"/>
        </w:rPr>
        <w:t>📝</w:t>
      </w:r>
      <w:r>
        <w:t xml:space="preserve"> Wichtige Hinweise:</w:t>
      </w:r>
    </w:p>
    <w:p w14:paraId="5B37535D" w14:textId="77777777" w:rsidR="008928A8" w:rsidRDefault="008928A8" w:rsidP="008928A8">
      <w:pPr>
        <w:pStyle w:val="ListingStandard"/>
      </w:pPr>
    </w:p>
    <w:p w14:paraId="748609A6" w14:textId="77777777" w:rsidR="008928A8" w:rsidRDefault="008928A8" w:rsidP="008928A8">
      <w:pPr>
        <w:pStyle w:val="ListingStandard"/>
      </w:pPr>
      <w:r>
        <w:t>* **Pin-Auswahl:** Der Standard-Pin im Servoblock ist **P0**. [cite: 377] Dies entspricht Port 1, an den du den Servo angeschlossen hast.</w:t>
      </w:r>
    </w:p>
    <w:p w14:paraId="552D109A" w14:textId="77777777" w:rsidR="008928A8" w:rsidRDefault="008928A8" w:rsidP="008928A8">
      <w:pPr>
        <w:pStyle w:val="ListingStandard"/>
      </w:pPr>
      <w:r>
        <w:t>* **Stromversorgung:** Der Servo wird direkt vom Calliope über das Expander-Board mit Strom versorgt.</w:t>
      </w:r>
    </w:p>
    <w:p w14:paraId="3CE2C1FB" w14:textId="77777777" w:rsidR="008928A8" w:rsidRDefault="008928A8" w:rsidP="008928A8">
      <w:pPr>
        <w:pStyle w:val="ListingStandard"/>
      </w:pPr>
      <w:r>
        <w:t>* **Bewegungsbereich:** Der SG90 Servo hat typischerweise eine maximale Rotation von $180^{\circ}$ (eine halbe Umdrehung). [cite: 353, 354]</w:t>
      </w:r>
    </w:p>
    <w:p w14:paraId="62389273" w14:textId="77777777" w:rsidR="008928A8" w:rsidRDefault="008928A8" w:rsidP="008928A8">
      <w:pPr>
        <w:pStyle w:val="ListingStandard"/>
      </w:pPr>
    </w:p>
    <w:p w14:paraId="1A61C765" w14:textId="2F571E92" w:rsidR="008928A8" w:rsidRDefault="008928A8" w:rsidP="008928A8">
      <w:pPr>
        <w:pStyle w:val="ListingStandard"/>
        <w:rPr>
          <w:rFonts w:ascii="Apple Color Emoji" w:hAnsi="Apple Color Emoji" w:cs="Apple Color Emoji"/>
        </w:rPr>
      </w:pPr>
      <w:r>
        <w:t xml:space="preserve">Wenn du diese Schritte zur Verkabelung und Programmierung befolgst, solltest du deinen Servomotor steuern können. Viel Erfolg! </w:t>
      </w:r>
      <w:r>
        <w:rPr>
          <w:rFonts w:ascii="Apple Color Emoji" w:hAnsi="Apple Color Emoji" w:cs="Apple Color Emoji"/>
        </w:rPr>
        <w:t>👍</w:t>
      </w:r>
    </w:p>
    <w:p w14:paraId="7E642949" w14:textId="77777777" w:rsidR="003F6416" w:rsidRDefault="003F6416" w:rsidP="008928A8">
      <w:pPr>
        <w:pStyle w:val="ListingStandard"/>
        <w:rPr>
          <w:rFonts w:ascii="Apple Color Emoji" w:hAnsi="Apple Color Emoji" w:cs="Apple Color Emoji"/>
        </w:rPr>
      </w:pPr>
    </w:p>
    <w:p w14:paraId="43926C57" w14:textId="11B0F685" w:rsidR="003F6416" w:rsidRDefault="003F6416" w:rsidP="008928A8">
      <w:pPr>
        <w:pStyle w:val="ListingStandard"/>
        <w:rPr>
          <w:rFonts w:ascii="Apple Color Emoji" w:hAnsi="Apple Color Emoji" w:cs="Apple Color Emoji"/>
        </w:rPr>
      </w:pPr>
      <w:r w:rsidRPr="00705B31">
        <w:rPr>
          <w:rStyle w:val="ListingZeichenFett"/>
        </w:rPr>
        <w:t>Erstelle zu dem Beispiel ein JavaScript-Programm, das ich in MakeCode importieren kann. Danach sollte der Servomotor die gewünschten Bewegungen durchführen.</w:t>
      </w:r>
    </w:p>
    <w:p w14:paraId="00E63151" w14:textId="77777777" w:rsidR="00581045" w:rsidRDefault="00581045" w:rsidP="008928A8">
      <w:pPr>
        <w:pStyle w:val="ListingStandard"/>
        <w:rPr>
          <w:rFonts w:ascii="Apple Color Emoji" w:hAnsi="Apple Color Emoji" w:cs="Apple Color Emoji"/>
        </w:rPr>
      </w:pPr>
    </w:p>
    <w:p w14:paraId="578C95FB" w14:textId="77777777" w:rsidR="00581045" w:rsidRDefault="00581045" w:rsidP="008928A8">
      <w:pPr>
        <w:pStyle w:val="ListingStandard"/>
        <w:rPr>
          <w:rFonts w:ascii="Apple Color Emoji" w:hAnsi="Apple Color Emoji" w:cs="Apple Color Emoji"/>
        </w:rPr>
      </w:pPr>
    </w:p>
    <w:p w14:paraId="2CD7DB2C" w14:textId="51E9D274" w:rsidR="00581045" w:rsidRPr="00581045" w:rsidRDefault="00581045" w:rsidP="008928A8">
      <w:pPr>
        <w:pStyle w:val="ListingStandard"/>
        <w:rPr>
          <w:rStyle w:val="ListingZeichenFett"/>
        </w:rPr>
      </w:pPr>
      <w:r w:rsidRPr="00581045">
        <w:rPr>
          <w:rStyle w:val="ListingZeichenFett"/>
        </w:rPr>
        <w:t>Ich habe hier ein Funduino Calle Chassis für den Calliope. Eine Anleitung dazu findest du auf dieser Webseite: https://funduino.de/funduino-calle. Ich möchte zunächst, dass sich das Fahrzeug zwei Sekunden lang geradeaus bewegt. Was muss ich hier tun? Gib mir dazu die passenden Blöcke vor.</w:t>
      </w:r>
    </w:p>
    <w:p w14:paraId="0F8D0B7F" w14:textId="77777777" w:rsidR="00581045" w:rsidRDefault="00581045" w:rsidP="008928A8">
      <w:pPr>
        <w:pStyle w:val="ListingStandard"/>
      </w:pPr>
    </w:p>
    <w:p w14:paraId="2702D41F" w14:textId="77777777" w:rsidR="00581045" w:rsidRDefault="00581045" w:rsidP="00581045">
      <w:pPr>
        <w:pStyle w:val="ListingStandard"/>
      </w:pPr>
      <w:r>
        <w:t>Okay, ich helfe dir dabei, deinen Funduino Calle zwei Sekunden lang geradeaus fahren zu lassen.</w:t>
      </w:r>
    </w:p>
    <w:p w14:paraId="32907670" w14:textId="77777777" w:rsidR="00581045" w:rsidRDefault="00581045" w:rsidP="00581045">
      <w:pPr>
        <w:pStyle w:val="ListingStandard"/>
      </w:pPr>
    </w:p>
    <w:p w14:paraId="6B1C83F9" w14:textId="77777777" w:rsidR="00581045" w:rsidRDefault="00581045" w:rsidP="00581045">
      <w:pPr>
        <w:pStyle w:val="ListingStandard"/>
      </w:pPr>
      <w:r>
        <w:t>Dafür benötigst du im Wesentlichen Blöcke, um **beide Motoren gleichzeitig in die gleiche Richtung zu starten**, dann eine **Pause von zwei Sekunden** einzufügen und schließlich die **Motoren wieder zu stoppen**.</w:t>
      </w:r>
    </w:p>
    <w:p w14:paraId="3FFFC6C4" w14:textId="77777777" w:rsidR="00581045" w:rsidRDefault="00581045" w:rsidP="00581045">
      <w:pPr>
        <w:pStyle w:val="ListingStandard"/>
      </w:pPr>
    </w:p>
    <w:p w14:paraId="527928D7" w14:textId="77777777" w:rsidR="00581045" w:rsidRDefault="00581045" w:rsidP="00581045">
      <w:pPr>
        <w:pStyle w:val="ListingStandard"/>
      </w:pPr>
      <w:r>
        <w:t>Hier sind die typischen Blöcke, die du im MakeCode-Editor für den Calliope mini (oder einer ähnlichen blockbasierten Programmierumgebung, die mit dem Funduino Calle kompatibel ist) verwenden würdest:</w:t>
      </w:r>
    </w:p>
    <w:p w14:paraId="0D209F91" w14:textId="77777777" w:rsidR="00581045" w:rsidRDefault="00581045" w:rsidP="00581045">
      <w:pPr>
        <w:pStyle w:val="ListingStandard"/>
      </w:pPr>
    </w:p>
    <w:p w14:paraId="379640E3" w14:textId="77777777" w:rsidR="00581045" w:rsidRDefault="00581045" w:rsidP="00581045">
      <w:pPr>
        <w:pStyle w:val="ListingStandard"/>
      </w:pPr>
      <w:r>
        <w:t>```makecode</w:t>
      </w:r>
    </w:p>
    <w:p w14:paraId="1A441BAF" w14:textId="77777777" w:rsidR="00581045" w:rsidRDefault="00581045" w:rsidP="00581045">
      <w:pPr>
        <w:pStyle w:val="ListingStandard"/>
      </w:pPr>
      <w:r>
        <w:t>// Im Bereich "Funduino" (oder ähnlich benannt, je nach Erweiterung)</w:t>
      </w:r>
    </w:p>
    <w:p w14:paraId="41E6CC89" w14:textId="77777777" w:rsidR="00581045" w:rsidRDefault="00581045" w:rsidP="00581045">
      <w:pPr>
        <w:pStyle w:val="ListingStandard"/>
      </w:pPr>
      <w:r>
        <w:t>// findest du Blöcke zur Motorsteuerung.</w:t>
      </w:r>
    </w:p>
    <w:p w14:paraId="4E4173F1" w14:textId="77777777" w:rsidR="00581045" w:rsidRDefault="00581045" w:rsidP="00581045">
      <w:pPr>
        <w:pStyle w:val="ListingStandard"/>
      </w:pPr>
    </w:p>
    <w:p w14:paraId="4009CC07" w14:textId="77777777" w:rsidR="00581045" w:rsidRDefault="00581045" w:rsidP="00581045">
      <w:pPr>
        <w:pStyle w:val="ListingStandard"/>
      </w:pPr>
      <w:r>
        <w:t>// Starte beide Motoren, um geradeaus zu fahren.</w:t>
      </w:r>
    </w:p>
    <w:p w14:paraId="52E4FC76" w14:textId="77777777" w:rsidR="00581045" w:rsidRDefault="00581045" w:rsidP="00581045">
      <w:pPr>
        <w:pStyle w:val="ListingStandard"/>
      </w:pPr>
      <w:r>
        <w:t>// Angenommen, Pin C16 und C17 steuern die Motoren.</w:t>
      </w:r>
    </w:p>
    <w:p w14:paraId="35B6257E" w14:textId="77777777" w:rsidR="00581045" w:rsidRDefault="00581045" w:rsidP="00581045">
      <w:pPr>
        <w:pStyle w:val="ListingStandard"/>
      </w:pPr>
      <w:r>
        <w:t>// Die Geschwindigkeit wird hier als Prozentsatz (z.B. 50%) angegeben.</w:t>
      </w:r>
    </w:p>
    <w:p w14:paraId="27C91875" w14:textId="77777777" w:rsidR="00581045" w:rsidRDefault="00581045" w:rsidP="00581045">
      <w:pPr>
        <w:pStyle w:val="ListingStandard"/>
      </w:pPr>
      <w:r>
        <w:t>// Du musst eventuell die Pins und die Drehrichtung anpassen,</w:t>
      </w:r>
    </w:p>
    <w:p w14:paraId="68BC177E" w14:textId="77777777" w:rsidR="00581045" w:rsidRDefault="00581045" w:rsidP="00581045">
      <w:pPr>
        <w:pStyle w:val="ListingStandard"/>
      </w:pPr>
      <w:r>
        <w:t>// falls das Fahrzeug rückwärts oder schief fährt.</w:t>
      </w:r>
    </w:p>
    <w:p w14:paraId="12DE388F" w14:textId="77777777" w:rsidR="00581045" w:rsidRDefault="00581045" w:rsidP="00581045">
      <w:pPr>
        <w:pStyle w:val="ListingStandard"/>
      </w:pPr>
    </w:p>
    <w:p w14:paraId="722C7C1F" w14:textId="77777777" w:rsidR="00581045" w:rsidRDefault="00581045" w:rsidP="00581045">
      <w:pPr>
        <w:pStyle w:val="ListingStandard"/>
      </w:pPr>
      <w:r>
        <w:t>setze Motor M1 (C16) auf [vorwärts] mit [50] %</w:t>
      </w:r>
    </w:p>
    <w:p w14:paraId="2FA2979D" w14:textId="77777777" w:rsidR="00581045" w:rsidRDefault="00581045" w:rsidP="00581045">
      <w:pPr>
        <w:pStyle w:val="ListingStandard"/>
      </w:pPr>
      <w:r>
        <w:t>setze Motor M2 (C17) auf [vorwärts] mit [50] %</w:t>
      </w:r>
    </w:p>
    <w:p w14:paraId="0B9F4086" w14:textId="77777777" w:rsidR="00581045" w:rsidRDefault="00581045" w:rsidP="00581045">
      <w:pPr>
        <w:pStyle w:val="ListingStandard"/>
      </w:pPr>
    </w:p>
    <w:p w14:paraId="777B0A07" w14:textId="77777777" w:rsidR="00581045" w:rsidRDefault="00581045" w:rsidP="00581045">
      <w:pPr>
        <w:pStyle w:val="ListingStandard"/>
      </w:pPr>
      <w:r>
        <w:lastRenderedPageBreak/>
        <w:t>// Warte zwei Sekunden.</w:t>
      </w:r>
    </w:p>
    <w:p w14:paraId="463C94F8" w14:textId="77777777" w:rsidR="00581045" w:rsidRDefault="00581045" w:rsidP="00581045">
      <w:pPr>
        <w:pStyle w:val="ListingStandard"/>
      </w:pPr>
      <w:r>
        <w:t>// Den Block findest du unter "Grundlagen".</w:t>
      </w:r>
    </w:p>
    <w:p w14:paraId="1D2BD3A0" w14:textId="77777777" w:rsidR="00581045" w:rsidRDefault="00581045" w:rsidP="00581045">
      <w:pPr>
        <w:pStyle w:val="ListingStandard"/>
      </w:pPr>
      <w:r>
        <w:t>warte (ms) [2000]</w:t>
      </w:r>
    </w:p>
    <w:p w14:paraId="35625952" w14:textId="77777777" w:rsidR="00581045" w:rsidRDefault="00581045" w:rsidP="00581045">
      <w:pPr>
        <w:pStyle w:val="ListingStandard"/>
      </w:pPr>
    </w:p>
    <w:p w14:paraId="19098179" w14:textId="77777777" w:rsidR="00581045" w:rsidRDefault="00581045" w:rsidP="00581045">
      <w:pPr>
        <w:pStyle w:val="ListingStandard"/>
      </w:pPr>
      <w:r>
        <w:t>// Stoppe beide Motoren.</w:t>
      </w:r>
    </w:p>
    <w:p w14:paraId="1CB8BAE7" w14:textId="77777777" w:rsidR="00581045" w:rsidRDefault="00581045" w:rsidP="00581045">
      <w:pPr>
        <w:pStyle w:val="ListingStandard"/>
      </w:pPr>
      <w:r>
        <w:t>setze Motor M1 (C16) auf [stopp] mit [0] %</w:t>
      </w:r>
    </w:p>
    <w:p w14:paraId="75E6EF61" w14:textId="77777777" w:rsidR="00581045" w:rsidRDefault="00581045" w:rsidP="00581045">
      <w:pPr>
        <w:pStyle w:val="ListingStandard"/>
      </w:pPr>
      <w:r>
        <w:t>setze Motor M2 (C17) auf [stopp] mit [0] %</w:t>
      </w:r>
    </w:p>
    <w:p w14:paraId="377A56AC" w14:textId="77777777" w:rsidR="00581045" w:rsidRDefault="00581045" w:rsidP="00581045">
      <w:pPr>
        <w:pStyle w:val="ListingStandard"/>
      </w:pPr>
      <w:r>
        <w:t>```</w:t>
      </w:r>
    </w:p>
    <w:p w14:paraId="6B5BD6AE" w14:textId="77777777" w:rsidR="00581045" w:rsidRDefault="00581045" w:rsidP="00581045">
      <w:pPr>
        <w:pStyle w:val="ListingStandard"/>
      </w:pPr>
    </w:p>
    <w:p w14:paraId="3D47B504" w14:textId="77777777" w:rsidR="00581045" w:rsidRDefault="00581045" w:rsidP="00581045">
      <w:pPr>
        <w:pStyle w:val="ListingStandard"/>
      </w:pPr>
      <w:r>
        <w:t>**Wichtige Hinweise:**</w:t>
      </w:r>
    </w:p>
    <w:p w14:paraId="02F83233" w14:textId="77777777" w:rsidR="00581045" w:rsidRDefault="00581045" w:rsidP="00581045">
      <w:pPr>
        <w:pStyle w:val="ListingStandard"/>
      </w:pPr>
    </w:p>
    <w:p w14:paraId="06AA768B" w14:textId="77777777" w:rsidR="00581045" w:rsidRDefault="00581045" w:rsidP="00581045">
      <w:pPr>
        <w:pStyle w:val="ListingStandard"/>
      </w:pPr>
      <w:r>
        <w:t>* **Motor-Pins:** Die genauen Pins (hier C16 und C17 als Beispiel) können je nach Aufbau und verwendeter Erweiterung für den Funduino Calle variieren. Schau in der Anleitung des Funduino Calle oder der Beschreibung der MakeCode-Erweiterung nach den korrekten Pins.</w:t>
      </w:r>
    </w:p>
    <w:p w14:paraId="549265D3" w14:textId="77777777" w:rsidR="00581045" w:rsidRDefault="00581045" w:rsidP="00581045">
      <w:pPr>
        <w:pStyle w:val="ListingStandard"/>
      </w:pPr>
      <w:r>
        <w:t>* **Drehrichtung:** Wenn das Fahrzeug nicht geradeaus fährt, musst du möglicherweise die Drehrichtung eines Motors umkehren (z.B. einen auf "vorwärts" und den anderen auf "rückwärts", je nachdem wie die Motoren montiert sind). Experimentiere hier ein wenig.</w:t>
      </w:r>
    </w:p>
    <w:p w14:paraId="0F592A64" w14:textId="77777777" w:rsidR="00581045" w:rsidRDefault="00581045" w:rsidP="00581045">
      <w:pPr>
        <w:pStyle w:val="ListingStandard"/>
      </w:pPr>
      <w:r>
        <w:t>* **Geschwindigkeit:** Den Wert `50` % kannst du anpassen, um das Fahrzeug schneller oder langsamer fahren zu lassen.</w:t>
      </w:r>
    </w:p>
    <w:p w14:paraId="6ABBE8E3" w14:textId="77777777" w:rsidR="00581045" w:rsidRDefault="00581045" w:rsidP="00581045">
      <w:pPr>
        <w:pStyle w:val="ListingStandard"/>
      </w:pPr>
      <w:r>
        <w:t>* **Erweiterung:** Stelle sicher, dass du die passende MakeCode-Erweiterung für den Funduino Calle oder eine generische Motorsteuerungs-Erweiterung in deinem Projekt hinzugefügt hast, damit die Motorblöcke verfügbar sind. Oftmals gibt es von Herstellern wie Funduino eigene Erweiterungen.</w:t>
      </w:r>
    </w:p>
    <w:p w14:paraId="45E22CE6" w14:textId="77777777" w:rsidR="00581045" w:rsidRDefault="00581045" w:rsidP="00581045">
      <w:pPr>
        <w:pStyle w:val="ListingStandard"/>
      </w:pPr>
    </w:p>
    <w:p w14:paraId="10E144A1" w14:textId="77777777" w:rsidR="00581045" w:rsidRDefault="00581045" w:rsidP="00581045">
      <w:pPr>
        <w:pStyle w:val="ListingStandard"/>
      </w:pPr>
      <w:r>
        <w:t>**So könnten die Blöcke im Editor aussehen (symbolische Darstellung):**</w:t>
      </w:r>
    </w:p>
    <w:p w14:paraId="2D129C7F" w14:textId="77777777" w:rsidR="00581045" w:rsidRDefault="00581045" w:rsidP="00581045">
      <w:pPr>
        <w:pStyle w:val="ListingStandard"/>
      </w:pPr>
    </w:p>
    <w:p w14:paraId="3E0A7CF8" w14:textId="77777777" w:rsidR="00581045" w:rsidRDefault="00581045" w:rsidP="00581045">
      <w:pPr>
        <w:pStyle w:val="ListingStandard"/>
      </w:pPr>
      <w:r>
        <w:t>```</w:t>
      </w:r>
    </w:p>
    <w:p w14:paraId="3368FEDA" w14:textId="77777777" w:rsidR="00581045" w:rsidRDefault="00581045" w:rsidP="00581045">
      <w:pPr>
        <w:pStyle w:val="ListingStandard"/>
      </w:pPr>
      <w:r>
        <w:t>+-------------------------------------+</w:t>
      </w:r>
    </w:p>
    <w:p w14:paraId="5E05B2FB" w14:textId="77777777" w:rsidR="00581045" w:rsidRDefault="00581045" w:rsidP="00581045">
      <w:pPr>
        <w:pStyle w:val="ListingStandard"/>
      </w:pPr>
      <w:r>
        <w:t>| Beim Start                          |</w:t>
      </w:r>
    </w:p>
    <w:p w14:paraId="1BB03375" w14:textId="77777777" w:rsidR="00581045" w:rsidRDefault="00581045" w:rsidP="00581045">
      <w:pPr>
        <w:pStyle w:val="ListingStandard"/>
      </w:pPr>
      <w:r>
        <w:t>+-------------------------------------+</w:t>
      </w:r>
    </w:p>
    <w:p w14:paraId="51B2D509" w14:textId="77777777" w:rsidR="00581045" w:rsidRDefault="00581045" w:rsidP="00581045">
      <w:pPr>
        <w:pStyle w:val="ListingStandard"/>
      </w:pPr>
      <w:r>
        <w:t xml:space="preserve">    +---------------------------------+</w:t>
      </w:r>
    </w:p>
    <w:p w14:paraId="54A3A9B0" w14:textId="77777777" w:rsidR="00581045" w:rsidRDefault="00581045" w:rsidP="00581045">
      <w:pPr>
        <w:pStyle w:val="ListingStandard"/>
      </w:pPr>
      <w:r>
        <w:t xml:space="preserve">    | setze Motor M1 (C16) auf [ ▼ ]  |</w:t>
      </w:r>
    </w:p>
    <w:p w14:paraId="25B1A29A" w14:textId="77777777" w:rsidR="00581045" w:rsidRDefault="00581045" w:rsidP="00581045">
      <w:pPr>
        <w:pStyle w:val="ListingStandard"/>
      </w:pPr>
      <w:r>
        <w:t xml:space="preserve">    |        Richtung [vorwärts ▼]    |</w:t>
      </w:r>
    </w:p>
    <w:p w14:paraId="2AB7A35F" w14:textId="77777777" w:rsidR="00581045" w:rsidRDefault="00581045" w:rsidP="00581045">
      <w:pPr>
        <w:pStyle w:val="ListingStandard"/>
      </w:pPr>
      <w:r>
        <w:t xml:space="preserve">    |        Geschwindigkeit [ 50 ] % |</w:t>
      </w:r>
    </w:p>
    <w:p w14:paraId="62033A8B" w14:textId="77777777" w:rsidR="00581045" w:rsidRDefault="00581045" w:rsidP="00581045">
      <w:pPr>
        <w:pStyle w:val="ListingStandard"/>
      </w:pPr>
      <w:r>
        <w:t xml:space="preserve">    +---------------------------------+</w:t>
      </w:r>
    </w:p>
    <w:p w14:paraId="30E9C7D4" w14:textId="77777777" w:rsidR="00581045" w:rsidRDefault="00581045" w:rsidP="00581045">
      <w:pPr>
        <w:pStyle w:val="ListingStandard"/>
      </w:pPr>
      <w:r>
        <w:t xml:space="preserve">    +---------------------------------+</w:t>
      </w:r>
    </w:p>
    <w:p w14:paraId="13A3E7FC" w14:textId="77777777" w:rsidR="00581045" w:rsidRDefault="00581045" w:rsidP="00581045">
      <w:pPr>
        <w:pStyle w:val="ListingStandard"/>
      </w:pPr>
      <w:r>
        <w:lastRenderedPageBreak/>
        <w:t xml:space="preserve">    | setze Motor M2 (C17) auf [ ▼ ]  |</w:t>
      </w:r>
    </w:p>
    <w:p w14:paraId="12076B77" w14:textId="77777777" w:rsidR="00581045" w:rsidRDefault="00581045" w:rsidP="00581045">
      <w:pPr>
        <w:pStyle w:val="ListingStandard"/>
      </w:pPr>
      <w:r>
        <w:t xml:space="preserve">    |        Richtung [vorwärts ▼]    |</w:t>
      </w:r>
    </w:p>
    <w:p w14:paraId="41B2818F" w14:textId="77777777" w:rsidR="00581045" w:rsidRDefault="00581045" w:rsidP="00581045">
      <w:pPr>
        <w:pStyle w:val="ListingStandard"/>
      </w:pPr>
      <w:r>
        <w:t xml:space="preserve">    |        Geschwindigkeit [ 50 ] % |</w:t>
      </w:r>
    </w:p>
    <w:p w14:paraId="78210FCE" w14:textId="77777777" w:rsidR="00581045" w:rsidRDefault="00581045" w:rsidP="00581045">
      <w:pPr>
        <w:pStyle w:val="ListingStandard"/>
      </w:pPr>
      <w:r>
        <w:t xml:space="preserve">    +---------------------------------+</w:t>
      </w:r>
    </w:p>
    <w:p w14:paraId="27684F45" w14:textId="77777777" w:rsidR="00581045" w:rsidRDefault="00581045" w:rsidP="00581045">
      <w:pPr>
        <w:pStyle w:val="ListingStandard"/>
      </w:pPr>
      <w:r>
        <w:t xml:space="preserve">    +---------------------------------+</w:t>
      </w:r>
    </w:p>
    <w:p w14:paraId="67B5C016" w14:textId="77777777" w:rsidR="00581045" w:rsidRDefault="00581045" w:rsidP="00581045">
      <w:pPr>
        <w:pStyle w:val="ListingStandard"/>
      </w:pPr>
      <w:r>
        <w:t xml:space="preserve">    | warte (ms) [ 2000 ]             |</w:t>
      </w:r>
    </w:p>
    <w:p w14:paraId="42970AC5" w14:textId="77777777" w:rsidR="00581045" w:rsidRDefault="00581045" w:rsidP="00581045">
      <w:pPr>
        <w:pStyle w:val="ListingStandard"/>
      </w:pPr>
      <w:r>
        <w:t xml:space="preserve">    +---------------------------------+</w:t>
      </w:r>
    </w:p>
    <w:p w14:paraId="37850E4B" w14:textId="77777777" w:rsidR="00581045" w:rsidRDefault="00581045" w:rsidP="00581045">
      <w:pPr>
        <w:pStyle w:val="ListingStandard"/>
      </w:pPr>
      <w:r>
        <w:t xml:space="preserve">    +---------------------------------+</w:t>
      </w:r>
    </w:p>
    <w:p w14:paraId="06822E36" w14:textId="77777777" w:rsidR="00581045" w:rsidRDefault="00581045" w:rsidP="00581045">
      <w:pPr>
        <w:pStyle w:val="ListingStandard"/>
      </w:pPr>
      <w:r>
        <w:t xml:space="preserve">    | setze Motor M1 (C16) auf [ ▼ ]  |</w:t>
      </w:r>
    </w:p>
    <w:p w14:paraId="4B3394B9" w14:textId="77777777" w:rsidR="00581045" w:rsidRDefault="00581045" w:rsidP="00581045">
      <w:pPr>
        <w:pStyle w:val="ListingStandard"/>
      </w:pPr>
      <w:r>
        <w:t xml:space="preserve">    |        Richtung [stopp ▼]       |</w:t>
      </w:r>
    </w:p>
    <w:p w14:paraId="14DD6583" w14:textId="77777777" w:rsidR="00581045" w:rsidRDefault="00581045" w:rsidP="00581045">
      <w:pPr>
        <w:pStyle w:val="ListingStandard"/>
      </w:pPr>
      <w:r>
        <w:t xml:space="preserve">    |        Geschwindigkeit [  0 ] % |</w:t>
      </w:r>
    </w:p>
    <w:p w14:paraId="0C8C0013" w14:textId="77777777" w:rsidR="00581045" w:rsidRDefault="00581045" w:rsidP="00581045">
      <w:pPr>
        <w:pStyle w:val="ListingStandard"/>
      </w:pPr>
      <w:r>
        <w:t xml:space="preserve">    +---------------------------------+</w:t>
      </w:r>
    </w:p>
    <w:p w14:paraId="71EB9631" w14:textId="77777777" w:rsidR="00581045" w:rsidRDefault="00581045" w:rsidP="00581045">
      <w:pPr>
        <w:pStyle w:val="ListingStandard"/>
      </w:pPr>
      <w:r>
        <w:t xml:space="preserve">    +---------------------------------+</w:t>
      </w:r>
    </w:p>
    <w:p w14:paraId="75EDC5F7" w14:textId="77777777" w:rsidR="00581045" w:rsidRDefault="00581045" w:rsidP="00581045">
      <w:pPr>
        <w:pStyle w:val="ListingStandard"/>
      </w:pPr>
      <w:r>
        <w:t xml:space="preserve">    | setze Motor M2 (C17) auf [ ▼ ]  |</w:t>
      </w:r>
    </w:p>
    <w:p w14:paraId="3DD091C9" w14:textId="77777777" w:rsidR="00581045" w:rsidRDefault="00581045" w:rsidP="00581045">
      <w:pPr>
        <w:pStyle w:val="ListingStandard"/>
      </w:pPr>
      <w:r>
        <w:t xml:space="preserve">    |        Richtung [stopp ▼]       |</w:t>
      </w:r>
    </w:p>
    <w:p w14:paraId="0575AC02" w14:textId="77777777" w:rsidR="00581045" w:rsidRDefault="00581045" w:rsidP="00581045">
      <w:pPr>
        <w:pStyle w:val="ListingStandard"/>
      </w:pPr>
      <w:r>
        <w:t xml:space="preserve">    |        Geschwindigkeit [  0 ] % |</w:t>
      </w:r>
    </w:p>
    <w:p w14:paraId="0E546FFE" w14:textId="77777777" w:rsidR="00581045" w:rsidRDefault="00581045" w:rsidP="00581045">
      <w:pPr>
        <w:pStyle w:val="ListingStandard"/>
      </w:pPr>
      <w:r>
        <w:t xml:space="preserve">    +---------------------------------+</w:t>
      </w:r>
    </w:p>
    <w:p w14:paraId="58591DA4" w14:textId="77777777" w:rsidR="00581045" w:rsidRDefault="00581045" w:rsidP="00581045">
      <w:pPr>
        <w:pStyle w:val="ListingStandard"/>
      </w:pPr>
      <w:r>
        <w:t>```</w:t>
      </w:r>
    </w:p>
    <w:p w14:paraId="6DD30985" w14:textId="77777777" w:rsidR="00581045" w:rsidRDefault="00581045" w:rsidP="00581045">
      <w:pPr>
        <w:pStyle w:val="ListingStandard"/>
      </w:pPr>
    </w:p>
    <w:p w14:paraId="3B0FBF41" w14:textId="54213790" w:rsidR="00581045" w:rsidRDefault="00581045" w:rsidP="00581045">
      <w:pPr>
        <w:pStyle w:val="ListingStandard"/>
      </w:pPr>
      <w:r>
        <w:t>Probier das mal aus und gib Bescheid, ob es klappt oder du weitere Fragen hast!</w:t>
      </w:r>
    </w:p>
    <w:p w14:paraId="33076744" w14:textId="77777777" w:rsidR="00581045" w:rsidRDefault="00581045" w:rsidP="00581045">
      <w:pPr>
        <w:pStyle w:val="ListingStandard"/>
      </w:pPr>
    </w:p>
    <w:p w14:paraId="3F839F69" w14:textId="77777777" w:rsidR="00581045" w:rsidRDefault="00581045" w:rsidP="00581045">
      <w:pPr>
        <w:pStyle w:val="ListingStandard"/>
      </w:pPr>
    </w:p>
    <w:p w14:paraId="264F6356" w14:textId="77777777" w:rsidR="00581045" w:rsidRPr="00383590" w:rsidRDefault="00581045" w:rsidP="00581045">
      <w:pPr>
        <w:pStyle w:val="ListingStandard"/>
        <w:rPr>
          <w:rStyle w:val="ListingZeichenFett"/>
        </w:rPr>
      </w:pPr>
      <w:r w:rsidRPr="00383590">
        <w:rPr>
          <w:rStyle w:val="ListingZeichenFett"/>
        </w:rPr>
        <w:t>Ich möchte nun, dass der Calle 2 Sekunden geradeaus fährt, dann um den Winkel 90 Grad nach links dreht, anschließend weitere 2 Sekunden fährt und schließlich stoppt. Für die Steuerung des Motor stehen folgende Befehle zur Verfügung:</w:t>
      </w:r>
    </w:p>
    <w:p w14:paraId="4EA2B25B" w14:textId="77777777" w:rsidR="00581045" w:rsidRPr="00383590" w:rsidRDefault="00581045" w:rsidP="00581045">
      <w:pPr>
        <w:pStyle w:val="ListingStandard"/>
        <w:rPr>
          <w:rStyle w:val="ListingZeichenFett"/>
        </w:rPr>
      </w:pPr>
      <w:r w:rsidRPr="00383590">
        <w:rPr>
          <w:rStyle w:val="ListingZeichenFett"/>
        </w:rPr>
        <w:t># motors.dualMotorPower(Motor.M0_M1, 50)</w:t>
      </w:r>
    </w:p>
    <w:p w14:paraId="52A13E46" w14:textId="77777777" w:rsidR="00581045" w:rsidRPr="00383590" w:rsidRDefault="00581045" w:rsidP="00581045">
      <w:pPr>
        <w:pStyle w:val="ListingStandard"/>
        <w:rPr>
          <w:rStyle w:val="ListingZeichenFett"/>
        </w:rPr>
      </w:pPr>
      <w:r w:rsidRPr="00383590">
        <w:rPr>
          <w:rStyle w:val="ListingZeichenFett"/>
        </w:rPr>
        <w:t>bewegt beide Motoren mit 50% Energie nach vorn</w:t>
      </w:r>
    </w:p>
    <w:p w14:paraId="0EDEEEE1" w14:textId="77777777" w:rsidR="00581045" w:rsidRPr="00383590" w:rsidRDefault="00581045" w:rsidP="00581045">
      <w:pPr>
        <w:pStyle w:val="ListingStandard"/>
        <w:rPr>
          <w:rStyle w:val="ListingZeichenFett"/>
        </w:rPr>
      </w:pPr>
      <w:r w:rsidRPr="00383590">
        <w:rPr>
          <w:rStyle w:val="ListingZeichenFett"/>
        </w:rPr>
        <w:t># motors.dualMotorPower(Motor.M0, 50)</w:t>
      </w:r>
    </w:p>
    <w:p w14:paraId="197EF359" w14:textId="77777777" w:rsidR="00581045" w:rsidRPr="00383590" w:rsidRDefault="00581045" w:rsidP="00581045">
      <w:pPr>
        <w:pStyle w:val="ListingStandard"/>
        <w:rPr>
          <w:rStyle w:val="ListingZeichenFett"/>
        </w:rPr>
      </w:pPr>
      <w:r w:rsidRPr="00383590">
        <w:rPr>
          <w:rStyle w:val="ListingZeichenFett"/>
        </w:rPr>
        <w:t>Bewegt nur Motor M0 mit 50% Energie nach vorn</w:t>
      </w:r>
    </w:p>
    <w:p w14:paraId="364A6D5B" w14:textId="77777777" w:rsidR="00581045" w:rsidRPr="00383590" w:rsidRDefault="00581045" w:rsidP="00581045">
      <w:pPr>
        <w:pStyle w:val="ListingStandard"/>
        <w:rPr>
          <w:rStyle w:val="ListingZeichenFett"/>
        </w:rPr>
      </w:pPr>
      <w:r w:rsidRPr="00383590">
        <w:rPr>
          <w:rStyle w:val="ListingZeichenFett"/>
        </w:rPr>
        <w:t># motors.dualMotorPower(Motor.M1, 50)</w:t>
      </w:r>
    </w:p>
    <w:p w14:paraId="60521599" w14:textId="77777777" w:rsidR="00581045" w:rsidRPr="00383590" w:rsidRDefault="00581045" w:rsidP="00581045">
      <w:pPr>
        <w:pStyle w:val="ListingStandard"/>
        <w:rPr>
          <w:rStyle w:val="ListingZeichenFett"/>
        </w:rPr>
      </w:pPr>
      <w:r w:rsidRPr="00383590">
        <w:rPr>
          <w:rStyle w:val="ListingZeichenFett"/>
        </w:rPr>
        <w:t>Bewegt nur Motor M1 mit 50% Energie nach vorn</w:t>
      </w:r>
    </w:p>
    <w:p w14:paraId="48136ABE" w14:textId="77777777" w:rsidR="00581045" w:rsidRPr="00383590" w:rsidRDefault="00581045" w:rsidP="00581045">
      <w:pPr>
        <w:pStyle w:val="ListingStandard"/>
        <w:rPr>
          <w:rStyle w:val="ListingZeichenFett"/>
        </w:rPr>
      </w:pPr>
      <w:r w:rsidRPr="00383590">
        <w:rPr>
          <w:rStyle w:val="ListingZeichenFett"/>
        </w:rPr>
        <w:t>#</w:t>
      </w:r>
    </w:p>
    <w:p w14:paraId="2BF2E4E6" w14:textId="77777777" w:rsidR="00581045" w:rsidRPr="00383590" w:rsidRDefault="00581045" w:rsidP="00581045">
      <w:pPr>
        <w:pStyle w:val="ListingStandard"/>
        <w:rPr>
          <w:rStyle w:val="ListingZeichenFett"/>
        </w:rPr>
      </w:pPr>
      <w:r w:rsidRPr="00383590">
        <w:rPr>
          <w:rStyle w:val="ListingZeichenFett"/>
        </w:rPr>
        <w:t>Werden negative Zahlen für die Energie angegeben, dann bewegen sich die Motoren rückwärts.</w:t>
      </w:r>
    </w:p>
    <w:p w14:paraId="20441849" w14:textId="77777777" w:rsidR="00581045" w:rsidRPr="00383590" w:rsidRDefault="00581045" w:rsidP="00581045">
      <w:pPr>
        <w:pStyle w:val="ListingStandard"/>
        <w:rPr>
          <w:rStyle w:val="ListingZeichenFett"/>
        </w:rPr>
      </w:pPr>
      <w:r w:rsidRPr="00383590">
        <w:rPr>
          <w:rStyle w:val="ListingZeichenFett"/>
        </w:rPr>
        <w:t>#</w:t>
      </w:r>
    </w:p>
    <w:p w14:paraId="6F645BFE" w14:textId="77777777" w:rsidR="00581045" w:rsidRPr="00383590" w:rsidRDefault="00581045" w:rsidP="00581045">
      <w:pPr>
        <w:pStyle w:val="ListingStandard"/>
        <w:rPr>
          <w:rStyle w:val="ListingZeichenFett"/>
        </w:rPr>
      </w:pPr>
      <w:r w:rsidRPr="00383590">
        <w:rPr>
          <w:rStyle w:val="ListingZeichenFett"/>
        </w:rPr>
        <w:t>Eine Pause von 2 Sekunden im Programm wird über den Befehl</w:t>
      </w:r>
    </w:p>
    <w:p w14:paraId="782A174E" w14:textId="77777777" w:rsidR="00581045" w:rsidRPr="00383590" w:rsidRDefault="00581045" w:rsidP="00581045">
      <w:pPr>
        <w:pStyle w:val="ListingStandard"/>
        <w:rPr>
          <w:rStyle w:val="ListingZeichenFett"/>
        </w:rPr>
      </w:pPr>
      <w:r w:rsidRPr="00383590">
        <w:rPr>
          <w:rStyle w:val="ListingZeichenFett"/>
        </w:rPr>
        <w:t># basic.pause(2000)</w:t>
      </w:r>
    </w:p>
    <w:p w14:paraId="01CD0B18" w14:textId="77777777" w:rsidR="00581045" w:rsidRPr="00383590" w:rsidRDefault="00581045" w:rsidP="00581045">
      <w:pPr>
        <w:pStyle w:val="ListingStandard"/>
        <w:rPr>
          <w:rStyle w:val="ListingZeichenFett"/>
        </w:rPr>
      </w:pPr>
      <w:r w:rsidRPr="00383590">
        <w:rPr>
          <w:rStyle w:val="ListingZeichenFett"/>
        </w:rPr>
        <w:lastRenderedPageBreak/>
        <w:t>erreicht.</w:t>
      </w:r>
    </w:p>
    <w:p w14:paraId="322F3FA8" w14:textId="77777777" w:rsidR="00581045" w:rsidRPr="00383590" w:rsidRDefault="00581045" w:rsidP="00581045">
      <w:pPr>
        <w:pStyle w:val="ListingStandard"/>
        <w:rPr>
          <w:rStyle w:val="ListingZeichenFett"/>
        </w:rPr>
      </w:pPr>
      <w:r w:rsidRPr="00383590">
        <w:rPr>
          <w:rStyle w:val="ListingZeichenFett"/>
        </w:rPr>
        <w:t>Schreibe mir ein entsprechendes Programm in JavaScript.</w:t>
      </w:r>
    </w:p>
    <w:p w14:paraId="2A55AA17" w14:textId="77777777" w:rsidR="00581045" w:rsidRDefault="00581045" w:rsidP="00581045">
      <w:pPr>
        <w:pStyle w:val="ListingStandard"/>
      </w:pPr>
    </w:p>
    <w:p w14:paraId="285181B8" w14:textId="77777777" w:rsidR="00581045" w:rsidRDefault="00581045" w:rsidP="00581045">
      <w:pPr>
        <w:pStyle w:val="ListingStandard"/>
      </w:pPr>
      <w:r>
        <w:t>Absolut! Hier ist ein JavaScript-Programm für deinen Calliope, das den Funduino Calle wie gewünscht steuert. Dieses Programm verwendet die von dir angegebenen Befehle.</w:t>
      </w:r>
    </w:p>
    <w:p w14:paraId="59EA30A8" w14:textId="77777777" w:rsidR="00581045" w:rsidRDefault="00581045" w:rsidP="00581045">
      <w:pPr>
        <w:pStyle w:val="ListingStandard"/>
      </w:pPr>
    </w:p>
    <w:p w14:paraId="08597B72" w14:textId="77777777" w:rsidR="00581045" w:rsidRDefault="00581045" w:rsidP="00581045">
      <w:pPr>
        <w:pStyle w:val="ListingStandard"/>
      </w:pPr>
      <w:r>
        <w:t>```javascript</w:t>
      </w:r>
    </w:p>
    <w:p w14:paraId="6BE172CB" w14:textId="77777777" w:rsidR="00581045" w:rsidRDefault="00581045" w:rsidP="00581045">
      <w:pPr>
        <w:pStyle w:val="ListingStandard"/>
      </w:pPr>
      <w:r>
        <w:t>// Programmstart</w:t>
      </w:r>
    </w:p>
    <w:p w14:paraId="42FDC04B" w14:textId="77777777" w:rsidR="00581045" w:rsidRDefault="00581045" w:rsidP="00581045">
      <w:pPr>
        <w:pStyle w:val="ListingStandard"/>
      </w:pPr>
    </w:p>
    <w:p w14:paraId="1BC6E254" w14:textId="77777777" w:rsidR="00581045" w:rsidRDefault="00581045" w:rsidP="00581045">
      <w:pPr>
        <w:pStyle w:val="ListingStandard"/>
      </w:pPr>
      <w:r>
        <w:t>// 1. Calle 2 Sekunden geradeaus fahren lassen</w:t>
      </w:r>
    </w:p>
    <w:p w14:paraId="37E56544" w14:textId="77777777" w:rsidR="00581045" w:rsidRDefault="00581045" w:rsidP="00581045">
      <w:pPr>
        <w:pStyle w:val="ListingStandard"/>
      </w:pPr>
      <w:r>
        <w:t>motors.dualMotorPower(Motor.M0_M1, 50); // Beide Motoren mit 50% Leistung vorwärts</w:t>
      </w:r>
    </w:p>
    <w:p w14:paraId="766AB6BE" w14:textId="77777777" w:rsidR="00581045" w:rsidRDefault="00581045" w:rsidP="00581045">
      <w:pPr>
        <w:pStyle w:val="ListingStandard"/>
      </w:pPr>
      <w:r>
        <w:t>basic.pause(2000);                      // 2 Sekunden warten</w:t>
      </w:r>
    </w:p>
    <w:p w14:paraId="76F19D71" w14:textId="77777777" w:rsidR="00581045" w:rsidRDefault="00581045" w:rsidP="00581045">
      <w:pPr>
        <w:pStyle w:val="ListingStandard"/>
      </w:pPr>
    </w:p>
    <w:p w14:paraId="2E31F302" w14:textId="77777777" w:rsidR="00581045" w:rsidRDefault="00581045" w:rsidP="00581045">
      <w:pPr>
        <w:pStyle w:val="ListingStandard"/>
      </w:pPr>
      <w:r>
        <w:t>// 2. Calle um ca. 90 Grad nach links drehen</w:t>
      </w:r>
    </w:p>
    <w:p w14:paraId="4D44706A" w14:textId="77777777" w:rsidR="00581045" w:rsidRDefault="00581045" w:rsidP="00581045">
      <w:pPr>
        <w:pStyle w:val="ListingStandard"/>
      </w:pPr>
      <w:r>
        <w:t>// Um nach links zu drehen, lassen wir den linken Motor (M0) rückwärts</w:t>
      </w:r>
    </w:p>
    <w:p w14:paraId="5599606F" w14:textId="77777777" w:rsidR="00581045" w:rsidRDefault="00581045" w:rsidP="00581045">
      <w:pPr>
        <w:pStyle w:val="ListingStandard"/>
      </w:pPr>
      <w:r>
        <w:t>// und den rechten Motor (M1) vorwärts laufen.</w:t>
      </w:r>
    </w:p>
    <w:p w14:paraId="78155890" w14:textId="77777777" w:rsidR="00581045" w:rsidRDefault="00581045" w:rsidP="00581045">
      <w:pPr>
        <w:pStyle w:val="ListingStandard"/>
      </w:pPr>
      <w:r>
        <w:t>// Passe die Leistung und die Dauer (pause) an, um eine genaue 90-Grad-Drehung zu erreichen.</w:t>
      </w:r>
    </w:p>
    <w:p w14:paraId="65F38F23" w14:textId="77777777" w:rsidR="00581045" w:rsidRDefault="00581045" w:rsidP="00581045">
      <w:pPr>
        <w:pStyle w:val="ListingStandard"/>
      </w:pPr>
      <w:r>
        <w:t>// Es kann sein, dass M0 der rechte und M1 der linke Motor ist, je nach Verkabelung.</w:t>
      </w:r>
    </w:p>
    <w:p w14:paraId="4BC71119" w14:textId="77777777" w:rsidR="00581045" w:rsidRDefault="00581045" w:rsidP="00581045">
      <w:pPr>
        <w:pStyle w:val="ListingStandard"/>
      </w:pPr>
      <w:r>
        <w:t>// In diesem Fall musst du die Vorzeichen bei der Leistung tauschen (-50 und 50).</w:t>
      </w:r>
    </w:p>
    <w:p w14:paraId="2EE7CEB0" w14:textId="77777777" w:rsidR="00581045" w:rsidRDefault="00581045" w:rsidP="00581045">
      <w:pPr>
        <w:pStyle w:val="ListingStandard"/>
      </w:pPr>
    </w:p>
    <w:p w14:paraId="0DF11147" w14:textId="77777777" w:rsidR="00581045" w:rsidRDefault="00581045" w:rsidP="00581045">
      <w:pPr>
        <w:pStyle w:val="ListingStandard"/>
      </w:pPr>
      <w:r>
        <w:t>motors.dualMotorPower(Motor.M0, -50); // Linken Motor (M0) mit 50% rückwärts (oder anpassen)</w:t>
      </w:r>
    </w:p>
    <w:p w14:paraId="74309460" w14:textId="77777777" w:rsidR="00581045" w:rsidRDefault="00581045" w:rsidP="00581045">
      <w:pPr>
        <w:pStyle w:val="ListingStandard"/>
      </w:pPr>
      <w:r>
        <w:t>motors.dualMotorPower(Motor.M1, 50);  // Rechten Motor (M1) mit 50% vorwärts (oder anpassen)</w:t>
      </w:r>
    </w:p>
    <w:p w14:paraId="06B920F0" w14:textId="77777777" w:rsidR="00581045" w:rsidRDefault="00581045" w:rsidP="00581045">
      <w:pPr>
        <w:pStyle w:val="ListingStandard"/>
      </w:pPr>
      <w:r>
        <w:t>basic.pause(500);                     // !!! WICHTIG: Dauer für 90-Grad-Drehung experimentell ermitteln !!!</w:t>
      </w:r>
    </w:p>
    <w:p w14:paraId="0731469F" w14:textId="77777777" w:rsidR="00581045" w:rsidRDefault="00581045" w:rsidP="00581045">
      <w:pPr>
        <w:pStyle w:val="ListingStandard"/>
      </w:pPr>
      <w:r>
        <w:t xml:space="preserve">                                      // Starte mit ca. 400-700ms und passe den Wert an.</w:t>
      </w:r>
    </w:p>
    <w:p w14:paraId="086EF46B" w14:textId="77777777" w:rsidR="00581045" w:rsidRDefault="00581045" w:rsidP="00581045">
      <w:pPr>
        <w:pStyle w:val="ListingStandard"/>
      </w:pPr>
    </w:p>
    <w:p w14:paraId="23A35842" w14:textId="77777777" w:rsidR="00581045" w:rsidRDefault="00581045" w:rsidP="00581045">
      <w:pPr>
        <w:pStyle w:val="ListingStandard"/>
      </w:pPr>
      <w:r>
        <w:t>// 3. Calle weitere 2 Sekunden geradeaus fahren lassen</w:t>
      </w:r>
    </w:p>
    <w:p w14:paraId="4C7D95F8" w14:textId="77777777" w:rsidR="00581045" w:rsidRDefault="00581045" w:rsidP="00581045">
      <w:pPr>
        <w:pStyle w:val="ListingStandard"/>
      </w:pPr>
      <w:r>
        <w:t>motors.dualMotorPower(Motor.M0_M1, 50); // Beide Motoren wieder mit 50% Leistung vorwärts</w:t>
      </w:r>
    </w:p>
    <w:p w14:paraId="08EF3B91" w14:textId="77777777" w:rsidR="00581045" w:rsidRDefault="00581045" w:rsidP="00581045">
      <w:pPr>
        <w:pStyle w:val="ListingStandard"/>
      </w:pPr>
      <w:r>
        <w:t>basic.pause(2000);                      // 2 Sekunden warten</w:t>
      </w:r>
    </w:p>
    <w:p w14:paraId="5CCCCF70" w14:textId="77777777" w:rsidR="00581045" w:rsidRDefault="00581045" w:rsidP="00581045">
      <w:pPr>
        <w:pStyle w:val="ListingStandard"/>
      </w:pPr>
    </w:p>
    <w:p w14:paraId="383EEA82" w14:textId="77777777" w:rsidR="00581045" w:rsidRDefault="00581045" w:rsidP="00581045">
      <w:pPr>
        <w:pStyle w:val="ListingStandard"/>
      </w:pPr>
      <w:r>
        <w:lastRenderedPageBreak/>
        <w:t>// 4. Calle stoppen</w:t>
      </w:r>
    </w:p>
    <w:p w14:paraId="60B74980" w14:textId="77777777" w:rsidR="00581045" w:rsidRDefault="00581045" w:rsidP="00581045">
      <w:pPr>
        <w:pStyle w:val="ListingStandard"/>
      </w:pPr>
      <w:r>
        <w:t>motors.dualMotorPower(Motor.M0_M1, 0);  // Beide Motoren stoppen (0% Leistung)</w:t>
      </w:r>
    </w:p>
    <w:p w14:paraId="728BB041" w14:textId="77777777" w:rsidR="00581045" w:rsidRDefault="00581045" w:rsidP="00581045">
      <w:pPr>
        <w:pStyle w:val="ListingStandard"/>
      </w:pPr>
    </w:p>
    <w:p w14:paraId="73F59802" w14:textId="77777777" w:rsidR="00581045" w:rsidRDefault="00581045" w:rsidP="00581045">
      <w:pPr>
        <w:pStyle w:val="ListingStandard"/>
      </w:pPr>
      <w:r>
        <w:t>// Programmende</w:t>
      </w:r>
    </w:p>
    <w:p w14:paraId="2FD5823C" w14:textId="77777777" w:rsidR="00581045" w:rsidRDefault="00581045" w:rsidP="00581045">
      <w:pPr>
        <w:pStyle w:val="ListingStandard"/>
      </w:pPr>
      <w:r>
        <w:t>```</w:t>
      </w:r>
    </w:p>
    <w:p w14:paraId="2CF1F4DD" w14:textId="77777777" w:rsidR="00581045" w:rsidRDefault="00581045" w:rsidP="00581045">
      <w:pPr>
        <w:pStyle w:val="ListingStandard"/>
      </w:pPr>
    </w:p>
    <w:p w14:paraId="594B9D8C" w14:textId="77777777" w:rsidR="00581045" w:rsidRDefault="00581045" w:rsidP="00581045">
      <w:pPr>
        <w:pStyle w:val="ListingStandard"/>
      </w:pPr>
      <w:r>
        <w:t>**Wichtige Hinweise zur Anpassung:**</w:t>
      </w:r>
    </w:p>
    <w:p w14:paraId="44E7E6D7" w14:textId="77777777" w:rsidR="00581045" w:rsidRDefault="00581045" w:rsidP="00581045">
      <w:pPr>
        <w:pStyle w:val="ListingStandard"/>
      </w:pPr>
    </w:p>
    <w:p w14:paraId="0F8F9DED" w14:textId="77777777" w:rsidR="00581045" w:rsidRDefault="00581045" w:rsidP="00581045">
      <w:pPr>
        <w:pStyle w:val="ListingStandard"/>
      </w:pPr>
      <w:r>
        <w:t>* **Drehgeschwindigkeit und -dauer für 90 Grad:**</w:t>
      </w:r>
    </w:p>
    <w:p w14:paraId="13AA3C15" w14:textId="77777777" w:rsidR="00581045" w:rsidRDefault="00581045" w:rsidP="00581045">
      <w:pPr>
        <w:pStyle w:val="ListingStandard"/>
      </w:pPr>
      <w:r>
        <w:t xml:space="preserve">    * Der Befehl `basic.pause(500);` während der Drehung ist ein **Schätzwert**. Die tatsächliche Dauer, die dein Calle benötigt, um sich um 90 Grad zu drehen, hängt von mehreren Faktoren ab:</w:t>
      </w:r>
    </w:p>
    <w:p w14:paraId="04CFA0D6" w14:textId="77777777" w:rsidR="00581045" w:rsidRDefault="00581045" w:rsidP="00581045">
      <w:pPr>
        <w:pStyle w:val="ListingStandard"/>
      </w:pPr>
      <w:r>
        <w:t xml:space="preserve">        * Dem Untergrund (Teppich, glatter Boden etc.)</w:t>
      </w:r>
    </w:p>
    <w:p w14:paraId="2C59F5DB" w14:textId="77777777" w:rsidR="00581045" w:rsidRDefault="00581045" w:rsidP="00581045">
      <w:pPr>
        <w:pStyle w:val="ListingStandard"/>
      </w:pPr>
      <w:r>
        <w:t xml:space="preserve">        * Dem Ladezustand der Batterien</w:t>
      </w:r>
    </w:p>
    <w:p w14:paraId="12398A4F" w14:textId="77777777" w:rsidR="00581045" w:rsidRDefault="00581045" w:rsidP="00581045">
      <w:pPr>
        <w:pStyle w:val="ListingStandard"/>
      </w:pPr>
      <w:r>
        <w:t xml:space="preserve">        * Der genauen Leistung, die du für die Motoren bei der Drehung einstellst (hier `50` und `-50`). Du kannst diese Werte auch anpassen (z.B. `30` und `-30` für eine langsamere Drehung).</w:t>
      </w:r>
    </w:p>
    <w:p w14:paraId="447BB192" w14:textId="77777777" w:rsidR="00581045" w:rsidRDefault="00581045" w:rsidP="00581045">
      <w:pPr>
        <w:pStyle w:val="ListingStandard"/>
      </w:pPr>
      <w:r>
        <w:t xml:space="preserve">    * **Experimentiere hier:** Starte mit `500` Millisekunden. Wenn sich der Calle zu wenig dreht, erhöhe den Wert. Wenn er sich zu weit dreht, verringere ihn.</w:t>
      </w:r>
    </w:p>
    <w:p w14:paraId="585802B5" w14:textId="77777777" w:rsidR="00581045" w:rsidRDefault="00581045" w:rsidP="00581045">
      <w:pPr>
        <w:pStyle w:val="ListingStandard"/>
      </w:pPr>
      <w:r>
        <w:t>* **Motorzuordnung (Links/Rechts):**</w:t>
      </w:r>
    </w:p>
    <w:p w14:paraId="436CBD55" w14:textId="77777777" w:rsidR="00581045" w:rsidRDefault="00581045" w:rsidP="00581045">
      <w:pPr>
        <w:pStyle w:val="ListingStandard"/>
      </w:pPr>
      <w:r>
        <w:t xml:space="preserve">    * Ich habe angenommen, dass `Motor.M0` der linke Motor und `Motor.M1` der rechte Motor ist. Wenn dein Calle sich bei der Drehung nach rechts statt nach links dreht, tausche einfach die Leistungsangaben für die Drehung:</w:t>
      </w:r>
    </w:p>
    <w:p w14:paraId="3DA84F14" w14:textId="77777777" w:rsidR="00581045" w:rsidRDefault="00581045" w:rsidP="00581045">
      <w:pPr>
        <w:pStyle w:val="ListingStandard"/>
      </w:pPr>
      <w:r>
        <w:t xml:space="preserve">        ```javascript</w:t>
      </w:r>
    </w:p>
    <w:p w14:paraId="7CEE8D00" w14:textId="77777777" w:rsidR="00581045" w:rsidRDefault="00581045" w:rsidP="00581045">
      <w:pPr>
        <w:pStyle w:val="ListingStandard"/>
      </w:pPr>
      <w:r>
        <w:t xml:space="preserve">        // Für eine Rechtsdrehung (oder falls M0 rechts und M1 links ist und du links drehen willst)</w:t>
      </w:r>
    </w:p>
    <w:p w14:paraId="66A437ED" w14:textId="77777777" w:rsidR="00581045" w:rsidRDefault="00581045" w:rsidP="00581045">
      <w:pPr>
        <w:pStyle w:val="ListingStandard"/>
      </w:pPr>
      <w:r>
        <w:t xml:space="preserve">        motors.dualMotorPower(Motor.M0, 50);  // M0 vorwärts</w:t>
      </w:r>
    </w:p>
    <w:p w14:paraId="450273C3" w14:textId="77777777" w:rsidR="00581045" w:rsidRDefault="00581045" w:rsidP="00581045">
      <w:pPr>
        <w:pStyle w:val="ListingStandard"/>
      </w:pPr>
      <w:r>
        <w:t xml:space="preserve">        motors.dualMotorPower(Motor.M1, -50); // M1 rückwärts</w:t>
      </w:r>
    </w:p>
    <w:p w14:paraId="0A1FD290" w14:textId="77777777" w:rsidR="00581045" w:rsidRDefault="00581045" w:rsidP="00581045">
      <w:pPr>
        <w:pStyle w:val="ListingStandard"/>
      </w:pPr>
      <w:r>
        <w:t xml:space="preserve">        ```</w:t>
      </w:r>
    </w:p>
    <w:p w14:paraId="01DDA62C" w14:textId="77777777" w:rsidR="00581045" w:rsidRDefault="00581045" w:rsidP="00581045">
      <w:pPr>
        <w:pStyle w:val="ListingStandard"/>
      </w:pPr>
      <w:r>
        <w:t>* **Geschwindigkeit:**</w:t>
      </w:r>
    </w:p>
    <w:p w14:paraId="2F3CA0E1" w14:textId="77777777" w:rsidR="00581045" w:rsidRDefault="00581045" w:rsidP="00581045">
      <w:pPr>
        <w:pStyle w:val="ListingStandard"/>
      </w:pPr>
      <w:r>
        <w:t xml:space="preserve">    * Die `50` in `motors.dualMotorPower(Motor.M0_M1, 50)` steht für 50% Leistung. Du kannst diesen Wert zwischen `1` (sehr langsam) und `100` (maximale Geschwindigkeit) oder auch negative Werte für Rückwärtsfahrt anpassen.</w:t>
      </w:r>
    </w:p>
    <w:p w14:paraId="43F4A8BD" w14:textId="77777777" w:rsidR="00581045" w:rsidRDefault="00581045" w:rsidP="00581045">
      <w:pPr>
        <w:pStyle w:val="ListingStandard"/>
      </w:pPr>
    </w:p>
    <w:p w14:paraId="2E073579" w14:textId="1BFA32B4" w:rsidR="00581045" w:rsidRDefault="00581045" w:rsidP="00581045">
      <w:pPr>
        <w:pStyle w:val="ListingStandard"/>
      </w:pPr>
      <w:r>
        <w:t>Kopiere diesen Code in den JavaScript-Editor deiner Programmierumgebung für den Calliope (z.B. MakeCode) und übertrage ihn auf den Calliope. Viel Spaß beim Testen!</w:t>
      </w:r>
    </w:p>
    <w:p w14:paraId="5AF057FF" w14:textId="77777777" w:rsidR="00581045" w:rsidRDefault="00581045" w:rsidP="00581045">
      <w:pPr>
        <w:pStyle w:val="ListingStandard"/>
      </w:pPr>
    </w:p>
    <w:p w14:paraId="53A47A57" w14:textId="0197EFE9" w:rsidR="00581045" w:rsidRPr="00581045" w:rsidRDefault="00581045" w:rsidP="00581045">
      <w:pPr>
        <w:pStyle w:val="ListingStandard"/>
        <w:rPr>
          <w:rStyle w:val="ListingZeichenFett"/>
        </w:rPr>
      </w:pPr>
      <w:r w:rsidRPr="00581045">
        <w:rPr>
          <w:rStyle w:val="ListingZeichenFett"/>
        </w:rPr>
        <w:t>Bei meinem Calle steuert das Fahrzeug nach rechts. Bitte im JavaScript die Befehle für links und rechts vertauschen.</w:t>
      </w:r>
    </w:p>
    <w:p w14:paraId="476A7CA3" w14:textId="77777777" w:rsidR="00581045" w:rsidRDefault="00581045" w:rsidP="00581045">
      <w:pPr>
        <w:pStyle w:val="ListingStandard"/>
      </w:pPr>
    </w:p>
    <w:p w14:paraId="1A05FC1C" w14:textId="77777777" w:rsidR="00581045" w:rsidRDefault="00581045" w:rsidP="00581045">
      <w:pPr>
        <w:pStyle w:val="ListingStandard"/>
      </w:pPr>
      <w:r>
        <w:t>Verstanden! Wenn dein Calle bei dem Versuch, nach links zu drehen, tatsächlich nach rechts gesteuert hat, bedeutet das, dass wir die Motoransteuerung für die Drehung genau umkehren müssen.</w:t>
      </w:r>
    </w:p>
    <w:p w14:paraId="72A5741E" w14:textId="77777777" w:rsidR="00581045" w:rsidRDefault="00581045" w:rsidP="00581045">
      <w:pPr>
        <w:pStyle w:val="ListingStandard"/>
      </w:pPr>
    </w:p>
    <w:p w14:paraId="50649AB5" w14:textId="77777777" w:rsidR="00581045" w:rsidRDefault="00581045" w:rsidP="00581045">
      <w:pPr>
        <w:pStyle w:val="ListingStandard"/>
      </w:pPr>
      <w:r>
        <w:t>Es ist üblich, dass die Annahme, welcher Motor (M0 oder M1) links oder rechts ist, oder wie die Motoren intern auf "vorwärts" und "rückwärts" reagieren, angepasst werden muss.</w:t>
      </w:r>
    </w:p>
    <w:p w14:paraId="3E8FFCAD" w14:textId="77777777" w:rsidR="00581045" w:rsidRDefault="00581045" w:rsidP="00581045">
      <w:pPr>
        <w:pStyle w:val="ListingStandard"/>
      </w:pPr>
    </w:p>
    <w:p w14:paraId="34DD5A68" w14:textId="77777777" w:rsidR="00581045" w:rsidRDefault="00581045" w:rsidP="00581045">
      <w:pPr>
        <w:pStyle w:val="ListingStandard"/>
      </w:pPr>
      <w:r>
        <w:t>Hier ist das korrigierte JavaScript-Programm. Ich habe die Befehle im Abschnitt für die 90-Grad-Linksdrehung getauscht:</w:t>
      </w:r>
    </w:p>
    <w:p w14:paraId="2AE20E4A" w14:textId="77777777" w:rsidR="00581045" w:rsidRDefault="00581045" w:rsidP="00581045">
      <w:pPr>
        <w:pStyle w:val="ListingStandard"/>
      </w:pPr>
    </w:p>
    <w:p w14:paraId="3D4B03CD" w14:textId="77777777" w:rsidR="00581045" w:rsidRDefault="00581045" w:rsidP="00581045">
      <w:pPr>
        <w:pStyle w:val="ListingStandard"/>
      </w:pPr>
      <w:r>
        <w:t>```javascript</w:t>
      </w:r>
    </w:p>
    <w:p w14:paraId="01DD9DED" w14:textId="77777777" w:rsidR="00581045" w:rsidRDefault="00581045" w:rsidP="00581045">
      <w:pPr>
        <w:pStyle w:val="ListingStandard"/>
      </w:pPr>
      <w:r>
        <w:t>// Programmstart</w:t>
      </w:r>
    </w:p>
    <w:p w14:paraId="2E004765" w14:textId="77777777" w:rsidR="00581045" w:rsidRDefault="00581045" w:rsidP="00581045">
      <w:pPr>
        <w:pStyle w:val="ListingStandard"/>
      </w:pPr>
    </w:p>
    <w:p w14:paraId="5BBFAD4E" w14:textId="77777777" w:rsidR="00581045" w:rsidRDefault="00581045" w:rsidP="00581045">
      <w:pPr>
        <w:pStyle w:val="ListingStandard"/>
      </w:pPr>
      <w:r>
        <w:t>// 1. Calle 2 Sekunden geradeaus fahren lassen</w:t>
      </w:r>
    </w:p>
    <w:p w14:paraId="63688258" w14:textId="77777777" w:rsidR="00581045" w:rsidRDefault="00581045" w:rsidP="00581045">
      <w:pPr>
        <w:pStyle w:val="ListingStandard"/>
      </w:pPr>
      <w:r>
        <w:t>motors.dualMotorPower(Motor.M0_M1, 50); // Beide Motoren mit 50% Leistung vorwärts</w:t>
      </w:r>
    </w:p>
    <w:p w14:paraId="3B5D5138" w14:textId="77777777" w:rsidR="00581045" w:rsidRDefault="00581045" w:rsidP="00581045">
      <w:pPr>
        <w:pStyle w:val="ListingStandard"/>
      </w:pPr>
      <w:r>
        <w:t>basic.pause(2000);                      // 2 Sekunden warten</w:t>
      </w:r>
    </w:p>
    <w:p w14:paraId="0601B6BA" w14:textId="77777777" w:rsidR="00581045" w:rsidRDefault="00581045" w:rsidP="00581045">
      <w:pPr>
        <w:pStyle w:val="ListingStandard"/>
      </w:pPr>
    </w:p>
    <w:p w14:paraId="0ACBA7D5" w14:textId="77777777" w:rsidR="00581045" w:rsidRDefault="00581045" w:rsidP="00581045">
      <w:pPr>
        <w:pStyle w:val="ListingStandard"/>
      </w:pPr>
      <w:r>
        <w:t>// 2. Calle um ca. 90 Grad nach links drehen</w:t>
      </w:r>
    </w:p>
    <w:p w14:paraId="41F25AF0" w14:textId="77777777" w:rsidR="00581045" w:rsidRDefault="00581045" w:rsidP="00581045">
      <w:pPr>
        <w:pStyle w:val="ListingStandard"/>
      </w:pPr>
      <w:r>
        <w:t>// URSPRÜNGLICHE ANNAHME (führte zu Rechtsdrehung):</w:t>
      </w:r>
    </w:p>
    <w:p w14:paraId="09978ABF" w14:textId="77777777" w:rsidR="00581045" w:rsidRDefault="00581045" w:rsidP="00581045">
      <w:pPr>
        <w:pStyle w:val="ListingStandard"/>
      </w:pPr>
      <w:r>
        <w:t>// motors.dualMotorPower(Motor.M0, -50); // M0 rückwärts</w:t>
      </w:r>
    </w:p>
    <w:p w14:paraId="15B287E6" w14:textId="77777777" w:rsidR="00581045" w:rsidRDefault="00581045" w:rsidP="00581045">
      <w:pPr>
        <w:pStyle w:val="ListingStandard"/>
      </w:pPr>
      <w:r>
        <w:t>// motors.dualMotorPower(Motor.M1, 50);  // M1 vorwärts</w:t>
      </w:r>
    </w:p>
    <w:p w14:paraId="7D14331B" w14:textId="77777777" w:rsidR="00581045" w:rsidRDefault="00581045" w:rsidP="00581045">
      <w:pPr>
        <w:pStyle w:val="ListingStandard"/>
      </w:pPr>
      <w:r>
        <w:t>//</w:t>
      </w:r>
    </w:p>
    <w:p w14:paraId="0AF987A0" w14:textId="77777777" w:rsidR="00581045" w:rsidRDefault="00581045" w:rsidP="00581045">
      <w:pPr>
        <w:pStyle w:val="ListingStandard"/>
      </w:pPr>
      <w:r>
        <w:t>// KORRIGIERTE ANSTEUERUNG FÜR LINKSDREHUNG:</w:t>
      </w:r>
    </w:p>
    <w:p w14:paraId="21D4BF7F" w14:textId="77777777" w:rsidR="00581045" w:rsidRDefault="00581045" w:rsidP="00581045">
      <w:pPr>
        <w:pStyle w:val="ListingStandard"/>
      </w:pPr>
      <w:r>
        <w:t>// Wenn die obige Kombination eine Rechtsdrehung bewirkt hat,</w:t>
      </w:r>
    </w:p>
    <w:p w14:paraId="79C331B7" w14:textId="77777777" w:rsidR="00581045" w:rsidRDefault="00581045" w:rsidP="00581045">
      <w:pPr>
        <w:pStyle w:val="ListingStandard"/>
      </w:pPr>
      <w:r>
        <w:t>// sollte M0 vorwärts und M1 rückwärts eine Linksdrehung ergeben.</w:t>
      </w:r>
    </w:p>
    <w:p w14:paraId="50573DBA" w14:textId="77777777" w:rsidR="00581045" w:rsidRDefault="00581045" w:rsidP="00581045">
      <w:pPr>
        <w:pStyle w:val="ListingStandard"/>
      </w:pPr>
      <w:r>
        <w:t>motors.dualMotorPower(Motor.M0, 50);  // Motor M0 mit 50% vorwärts (oder anpassen)</w:t>
      </w:r>
    </w:p>
    <w:p w14:paraId="3DE7F956" w14:textId="77777777" w:rsidR="00581045" w:rsidRDefault="00581045" w:rsidP="00581045">
      <w:pPr>
        <w:pStyle w:val="ListingStandard"/>
      </w:pPr>
      <w:r>
        <w:t>motors.dualMotorPower(Motor.M1, -50); // Motor M1 mit 50% rückwärts (oder anpassen)</w:t>
      </w:r>
    </w:p>
    <w:p w14:paraId="0755403F" w14:textId="77777777" w:rsidR="00581045" w:rsidRDefault="00581045" w:rsidP="00581045">
      <w:pPr>
        <w:pStyle w:val="ListingStandard"/>
      </w:pPr>
      <w:r>
        <w:t>basic.pause(500);                     // !!! WICHTIG: Dauer für 90-Grad-Drehung experimentell ermitteln !!!</w:t>
      </w:r>
    </w:p>
    <w:p w14:paraId="6C8E68DB" w14:textId="77777777" w:rsidR="00581045" w:rsidRDefault="00581045" w:rsidP="00581045">
      <w:pPr>
        <w:pStyle w:val="ListingStandard"/>
      </w:pPr>
      <w:r>
        <w:lastRenderedPageBreak/>
        <w:t xml:space="preserve">                                      // Starte mit ca. 400-700ms und passe den Wert an.</w:t>
      </w:r>
    </w:p>
    <w:p w14:paraId="2E598DB3" w14:textId="77777777" w:rsidR="00581045" w:rsidRDefault="00581045" w:rsidP="00581045">
      <w:pPr>
        <w:pStyle w:val="ListingStandard"/>
      </w:pPr>
    </w:p>
    <w:p w14:paraId="3C9DD455" w14:textId="77777777" w:rsidR="00581045" w:rsidRDefault="00581045" w:rsidP="00581045">
      <w:pPr>
        <w:pStyle w:val="ListingStandard"/>
      </w:pPr>
      <w:r>
        <w:t>// 3. Calle weitere 2 Sekunden geradeaus fahren lassen</w:t>
      </w:r>
    </w:p>
    <w:p w14:paraId="0DE7A596" w14:textId="77777777" w:rsidR="00581045" w:rsidRDefault="00581045" w:rsidP="00581045">
      <w:pPr>
        <w:pStyle w:val="ListingStandard"/>
      </w:pPr>
      <w:r>
        <w:t>motors.dualMotorPower(Motor.M0_M1, 50); // Beide Motoren wieder mit 50% Leistung vorwärts</w:t>
      </w:r>
    </w:p>
    <w:p w14:paraId="0AC823C4" w14:textId="77777777" w:rsidR="00581045" w:rsidRDefault="00581045" w:rsidP="00581045">
      <w:pPr>
        <w:pStyle w:val="ListingStandard"/>
      </w:pPr>
      <w:r>
        <w:t>basic.pause(2000);                      // 2 Sekunden warten</w:t>
      </w:r>
    </w:p>
    <w:p w14:paraId="3B10D97D" w14:textId="77777777" w:rsidR="00581045" w:rsidRDefault="00581045" w:rsidP="00581045">
      <w:pPr>
        <w:pStyle w:val="ListingStandard"/>
      </w:pPr>
    </w:p>
    <w:p w14:paraId="10746E99" w14:textId="77777777" w:rsidR="00581045" w:rsidRDefault="00581045" w:rsidP="00581045">
      <w:pPr>
        <w:pStyle w:val="ListingStandard"/>
      </w:pPr>
      <w:r>
        <w:t>// 4. Calle stoppen</w:t>
      </w:r>
    </w:p>
    <w:p w14:paraId="5DC3A36B" w14:textId="77777777" w:rsidR="00581045" w:rsidRDefault="00581045" w:rsidP="00581045">
      <w:pPr>
        <w:pStyle w:val="ListingStandard"/>
      </w:pPr>
      <w:r>
        <w:t>motors.dualMotorPower(Motor.M0_M1, 0);  // Beide Motoren stoppen (0% Leistung)</w:t>
      </w:r>
    </w:p>
    <w:p w14:paraId="356136C9" w14:textId="77777777" w:rsidR="00581045" w:rsidRDefault="00581045" w:rsidP="00581045">
      <w:pPr>
        <w:pStyle w:val="ListingStandard"/>
      </w:pPr>
    </w:p>
    <w:p w14:paraId="6D7F7A9C" w14:textId="77777777" w:rsidR="00581045" w:rsidRDefault="00581045" w:rsidP="00581045">
      <w:pPr>
        <w:pStyle w:val="ListingStandard"/>
      </w:pPr>
      <w:r>
        <w:t>// Programmende</w:t>
      </w:r>
    </w:p>
    <w:p w14:paraId="4E8F9859" w14:textId="77777777" w:rsidR="00581045" w:rsidRDefault="00581045" w:rsidP="00581045">
      <w:pPr>
        <w:pStyle w:val="ListingStandard"/>
      </w:pPr>
      <w:r>
        <w:t>```</w:t>
      </w:r>
    </w:p>
    <w:p w14:paraId="75D47AE6" w14:textId="77777777" w:rsidR="00581045" w:rsidRDefault="00581045" w:rsidP="00581045">
      <w:pPr>
        <w:pStyle w:val="ListingStandard"/>
      </w:pPr>
    </w:p>
    <w:p w14:paraId="737BD152" w14:textId="77777777" w:rsidR="00581045" w:rsidRDefault="00581045" w:rsidP="00581045">
      <w:pPr>
        <w:pStyle w:val="ListingStandard"/>
      </w:pPr>
      <w:r>
        <w:t>**Erläuterung der Änderung für die Linksdrehung:**</w:t>
      </w:r>
    </w:p>
    <w:p w14:paraId="701A3C15" w14:textId="77777777" w:rsidR="00581045" w:rsidRDefault="00581045" w:rsidP="00581045">
      <w:pPr>
        <w:pStyle w:val="ListingStandard"/>
      </w:pPr>
    </w:p>
    <w:p w14:paraId="397FF73A" w14:textId="77777777" w:rsidR="00581045" w:rsidRDefault="00581045" w:rsidP="00581045">
      <w:pPr>
        <w:pStyle w:val="ListingStandard"/>
      </w:pPr>
      <w:r>
        <w:t>* Im vorherigen Code haben wir angenommen, dass `Motor.M0` rückwärts und `Motor.M1` vorwärts den Calle nach links drehen lässt.</w:t>
      </w:r>
    </w:p>
    <w:p w14:paraId="7D3C40D0" w14:textId="77777777" w:rsidR="00581045" w:rsidRDefault="00581045" w:rsidP="00581045">
      <w:pPr>
        <w:pStyle w:val="ListingStandard"/>
      </w:pPr>
      <w:r>
        <w:t>* Da er nach rechts gefahren ist, bedeutet das, dass diese spezifische Motorkombination bei deinem Calle eine Rechtsdrehung auslöst.</w:t>
      </w:r>
    </w:p>
    <w:p w14:paraId="0B8F561D" w14:textId="77777777" w:rsidR="00581045" w:rsidRDefault="00581045" w:rsidP="00581045">
      <w:pPr>
        <w:pStyle w:val="ListingStandard"/>
      </w:pPr>
      <w:r>
        <w:t>* Um nun eine **Linksdrehung** zu erreichen, müssen wir die Aktionen der Motoren tauschen: `Motor.M0` läuft jetzt vorwärts und `Motor.M1` läuft rückwärts.</w:t>
      </w:r>
    </w:p>
    <w:p w14:paraId="14E75541" w14:textId="77777777" w:rsidR="00581045" w:rsidRDefault="00581045" w:rsidP="00581045">
      <w:pPr>
        <w:pStyle w:val="ListingStandard"/>
      </w:pPr>
    </w:p>
    <w:p w14:paraId="09BE535E" w14:textId="77777777" w:rsidR="00581045" w:rsidRDefault="00581045" w:rsidP="00581045">
      <w:pPr>
        <w:pStyle w:val="ListingStandard"/>
      </w:pPr>
      <w:r>
        <w:t>**Wichtige Hinweise bleiben bestehen:**</w:t>
      </w:r>
    </w:p>
    <w:p w14:paraId="6590EBD4" w14:textId="77777777" w:rsidR="00581045" w:rsidRDefault="00581045" w:rsidP="00581045">
      <w:pPr>
        <w:pStyle w:val="ListingStandard"/>
      </w:pPr>
    </w:p>
    <w:p w14:paraId="03B40414" w14:textId="77777777" w:rsidR="00581045" w:rsidRDefault="00581045" w:rsidP="00581045">
      <w:pPr>
        <w:pStyle w:val="ListingStandard"/>
      </w:pPr>
      <w:r>
        <w:t>* **Dauer der Drehung:** Der Wert `basic.pause(500);` für die Drehung ist immer noch ein Schätzwert. Du musst ihn wahrscheinlich anpassen, damit dein Calle eine saubere 90-Grad-Drehung macht.</w:t>
      </w:r>
    </w:p>
    <w:p w14:paraId="2C0D217F" w14:textId="77777777" w:rsidR="00581045" w:rsidRDefault="00581045" w:rsidP="00581045">
      <w:pPr>
        <w:pStyle w:val="ListingStandard"/>
      </w:pPr>
      <w:r>
        <w:t xml:space="preserve">    * Dreht er sich zu wenig nach links: Erhöhe den Wert (z.B. `600`, `700`).</w:t>
      </w:r>
    </w:p>
    <w:p w14:paraId="0ECAE1C0" w14:textId="77777777" w:rsidR="00581045" w:rsidRDefault="00581045" w:rsidP="00581045">
      <w:pPr>
        <w:pStyle w:val="ListingStandard"/>
      </w:pPr>
      <w:r>
        <w:t xml:space="preserve">    * Dreht er sich zu weit nach links: Verringere den Wert (z.B. `400`, `350`).</w:t>
      </w:r>
    </w:p>
    <w:p w14:paraId="184349B6" w14:textId="77777777" w:rsidR="00581045" w:rsidRDefault="00581045" w:rsidP="00581045">
      <w:pPr>
        <w:pStyle w:val="ListingStandard"/>
      </w:pPr>
      <w:r>
        <w:t>* **Leistung bei der Drehung:** Die Werte `50` und `-50` für die Motorleistung während der Drehung kannst du ebenfalls anpassen, um die Drehgeschwindigkeit zu beeinflussen.</w:t>
      </w:r>
    </w:p>
    <w:p w14:paraId="686F7F1E" w14:textId="77777777" w:rsidR="00581045" w:rsidRDefault="00581045" w:rsidP="00581045">
      <w:pPr>
        <w:pStyle w:val="ListingStandard"/>
      </w:pPr>
    </w:p>
    <w:p w14:paraId="186C7DFD" w14:textId="77777777" w:rsidR="00581045" w:rsidRDefault="00581045" w:rsidP="00581045">
      <w:pPr>
        <w:pStyle w:val="ListingStandard"/>
      </w:pPr>
      <w:r>
        <w:t>**Eine kleine Zusatzbemerkung, falls das "nach rechts steuern" auch beim Geradeausfahren auftritt:**</w:t>
      </w:r>
    </w:p>
    <w:p w14:paraId="152A0F75" w14:textId="77777777" w:rsidR="00581045" w:rsidRDefault="00581045" w:rsidP="00581045">
      <w:pPr>
        <w:pStyle w:val="ListingStandard"/>
      </w:pPr>
      <w:r>
        <w:t xml:space="preserve">Wenn dein Calle auch beim Kommando `motors.dualMotorPower(Motor.M0_M1, 50);` (das eigentlich für Geradeausfahrt gedacht ist) leicht nach rechts zieht, könnte das </w:t>
      </w:r>
      <w:r>
        <w:lastRenderedPageBreak/>
        <w:t>bedeuten, dass die Motoren nicht perfekt gleich schnell laufen oder einer der Motoren eine umgekehrte Drehrichtung für "vorwärts" hat. Das wäre dann ein separates Problem, das man z.B. durch individuelle Anpassung der Motorstärken für die Geradeausfahrt oder durch Umkehr der Polung eines Motors (falls es ein Hardware-Thema ist) lösen müsste. Die jetzige Änderung zielt aber erstmal darauf ab, die *gewollte 90-Grad-Drehung* in die korrekte Richtung (links) zu bekommen.</w:t>
      </w:r>
    </w:p>
    <w:p w14:paraId="099FA5FE" w14:textId="77777777" w:rsidR="00581045" w:rsidRDefault="00581045" w:rsidP="00581045">
      <w:pPr>
        <w:pStyle w:val="ListingStandard"/>
      </w:pPr>
    </w:p>
    <w:p w14:paraId="332B9EB1" w14:textId="4CAFB460" w:rsidR="00581045" w:rsidRDefault="00581045" w:rsidP="00581045">
      <w:pPr>
        <w:pStyle w:val="ListingStandard"/>
      </w:pPr>
      <w:r>
        <w:t>Probiere bitte diese angepasste Version aus und gib mir Bescheid, ob der Calle jetzt wie gewünscht nach links dreht!</w:t>
      </w:r>
    </w:p>
    <w:p w14:paraId="381B262C" w14:textId="77777777" w:rsidR="00581045" w:rsidRDefault="00581045" w:rsidP="00581045">
      <w:pPr>
        <w:pStyle w:val="ListingStandard"/>
      </w:pPr>
    </w:p>
    <w:p w14:paraId="445BEA9A" w14:textId="6D98EF0C" w:rsidR="00581045" w:rsidRPr="00FA7453" w:rsidRDefault="00FA7453" w:rsidP="00581045">
      <w:pPr>
        <w:pStyle w:val="ListingStandard"/>
        <w:rPr>
          <w:rStyle w:val="ListingZeichenFett"/>
        </w:rPr>
      </w:pPr>
      <w:r w:rsidRPr="00FA7453">
        <w:rPr>
          <w:rStyle w:val="ListingZeichenFett"/>
        </w:rPr>
        <w:t>Wo finde ich eine Zusammenfassung von Beispielprojekten für die Calliope mini Plattform, idealerweise in Form von PDFs?</w:t>
      </w:r>
    </w:p>
    <w:p w14:paraId="66E1399C" w14:textId="77777777" w:rsidR="00FA7453" w:rsidRDefault="00FA7453" w:rsidP="00581045">
      <w:pPr>
        <w:pStyle w:val="ListingStandard"/>
      </w:pPr>
    </w:p>
    <w:p w14:paraId="3A368AD0" w14:textId="77777777" w:rsidR="00FA7453" w:rsidRDefault="00FA7453" w:rsidP="00FA7453">
      <w:pPr>
        <w:pStyle w:val="ListingStandard"/>
      </w:pPr>
      <w:r>
        <w:t>Für eine Zusammenfassung von Beispielprojekten für die Calliope mini Plattform in PDF-Form gibt es mehrere empfehlenswerte Quellen:</w:t>
      </w:r>
    </w:p>
    <w:p w14:paraId="5978260D" w14:textId="77777777" w:rsidR="00FA7453" w:rsidRDefault="00FA7453" w:rsidP="00FA7453">
      <w:pPr>
        <w:pStyle w:val="ListingStandard"/>
      </w:pPr>
    </w:p>
    <w:p w14:paraId="7158AE6A" w14:textId="77777777" w:rsidR="00FA7453" w:rsidRDefault="00FA7453" w:rsidP="00FA7453">
      <w:pPr>
        <w:pStyle w:val="ListingStandard"/>
      </w:pPr>
      <w:r>
        <w:t>## Übersicht: Beispielprojekte als PDF</w:t>
      </w:r>
    </w:p>
    <w:p w14:paraId="722815B6" w14:textId="77777777" w:rsidR="00FA7453" w:rsidRDefault="00FA7453" w:rsidP="00FA7453">
      <w:pPr>
        <w:pStyle w:val="ListingStandard"/>
      </w:pPr>
    </w:p>
    <w:p w14:paraId="06D5D50A" w14:textId="77777777" w:rsidR="00FA7453" w:rsidRDefault="00FA7453" w:rsidP="00FA7453">
      <w:pPr>
        <w:pStyle w:val="ListingStandard"/>
      </w:pPr>
      <w:r>
        <w:t>**1. Offizielle Calliope mini Projektideen (PDF)**</w:t>
      </w:r>
    </w:p>
    <w:p w14:paraId="545AA617" w14:textId="77777777" w:rsidR="00FA7453" w:rsidRDefault="00FA7453" w:rsidP="00FA7453">
      <w:pPr>
        <w:pStyle w:val="ListingStandard"/>
      </w:pPr>
      <w:r>
        <w:t>- Die offizielle Calliope-Website bietet ein umfangreiches PDF mit mehreren konkreten Projektideen, die sich thematisch am Weltall orientieren. Dazu zählen Projekte wie Raketenstart-Animation, Planeten-Quiz, Weltraum-Taschenlampe, Kommunikation im All und weitere. Das PDF enthält jeweils kurze Beschreibungen, benötigte Materialien und Hinweise zur Umsetzung. Es eignet sich besonders für den Einsatz im Unterricht und als Inspiration für eigene Projekte[1].</w:t>
      </w:r>
    </w:p>
    <w:p w14:paraId="34A2A8CE" w14:textId="77777777" w:rsidR="00FA7453" w:rsidRDefault="00FA7453" w:rsidP="00FA7453">
      <w:pPr>
        <w:pStyle w:val="ListingStandard"/>
      </w:pPr>
    </w:p>
    <w:p w14:paraId="5F32C89E" w14:textId="77777777" w:rsidR="00FA7453" w:rsidRDefault="00FA7453" w:rsidP="00FA7453">
      <w:pPr>
        <w:pStyle w:val="ListingStandard"/>
      </w:pPr>
      <w:r>
        <w:t>**2. Werkstattbeispiele der TU Graz**</w:t>
      </w:r>
    </w:p>
    <w:p w14:paraId="3A4730D0" w14:textId="77777777" w:rsidR="00FA7453" w:rsidRDefault="00FA7453" w:rsidP="00FA7453">
      <w:pPr>
        <w:pStyle w:val="ListingStandard"/>
      </w:pPr>
      <w:r>
        <w:t>- Das Learning Lab der TU Graz stellt fünf Werkstattbeispiele als einzelne PDFs bereit, die exemplarisch zeigen, wie der Calliope mini im Unterricht eingesetzt werden kann. Die Projekte sind:</w:t>
      </w:r>
    </w:p>
    <w:p w14:paraId="5828661D" w14:textId="77777777" w:rsidR="00FA7453" w:rsidRDefault="00FA7453" w:rsidP="00FA7453">
      <w:pPr>
        <w:pStyle w:val="ListingStandard"/>
      </w:pPr>
      <w:r>
        <w:t xml:space="preserve">  - Buchstabenmixer</w:t>
      </w:r>
    </w:p>
    <w:p w14:paraId="20E25C79" w14:textId="77777777" w:rsidR="00FA7453" w:rsidRDefault="00FA7453" w:rsidP="00FA7453">
      <w:pPr>
        <w:pStyle w:val="ListingStandard"/>
      </w:pPr>
      <w:r>
        <w:t xml:space="preserve">  - Der heiße Draht</w:t>
      </w:r>
    </w:p>
    <w:p w14:paraId="2702640D" w14:textId="77777777" w:rsidR="00FA7453" w:rsidRDefault="00FA7453" w:rsidP="00FA7453">
      <w:pPr>
        <w:pStyle w:val="ListingStandard"/>
      </w:pPr>
      <w:r>
        <w:t xml:space="preserve">  - Fang das Ei!</w:t>
      </w:r>
    </w:p>
    <w:p w14:paraId="21C51540" w14:textId="77777777" w:rsidR="00FA7453" w:rsidRDefault="00FA7453" w:rsidP="00FA7453">
      <w:pPr>
        <w:pStyle w:val="ListingStandard"/>
      </w:pPr>
      <w:r>
        <w:t xml:space="preserve">  - Smarte Pflanzenbewässerung</w:t>
      </w:r>
    </w:p>
    <w:p w14:paraId="20CCF984" w14:textId="77777777" w:rsidR="00FA7453" w:rsidRDefault="00FA7453" w:rsidP="00FA7453">
      <w:pPr>
        <w:pStyle w:val="ListingStandard"/>
      </w:pPr>
      <w:r>
        <w:t xml:space="preserve">  - Metronom</w:t>
      </w:r>
    </w:p>
    <w:p w14:paraId="728CF872" w14:textId="77777777" w:rsidR="00FA7453" w:rsidRDefault="00FA7453" w:rsidP="00FA7453">
      <w:pPr>
        <w:pStyle w:val="ListingStandard"/>
      </w:pPr>
      <w:r>
        <w:t>- Zu jedem Projekt gibt es Kopiervorlagen und Schritt-für-Schritt-Anleitungen, ideal für den direkten Einsatz in der Schule[5].</w:t>
      </w:r>
    </w:p>
    <w:p w14:paraId="25240FCC" w14:textId="77777777" w:rsidR="00FA7453" w:rsidRDefault="00FA7453" w:rsidP="00FA7453">
      <w:pPr>
        <w:pStyle w:val="ListingStandard"/>
      </w:pPr>
    </w:p>
    <w:p w14:paraId="737ECB9D" w14:textId="77777777" w:rsidR="00FA7453" w:rsidRDefault="00FA7453" w:rsidP="00FA7453">
      <w:pPr>
        <w:pStyle w:val="ListingStandard"/>
      </w:pPr>
      <w:r>
        <w:lastRenderedPageBreak/>
        <w:t>**3. Didaktische Handreichungen und Guides**</w:t>
      </w:r>
    </w:p>
    <w:p w14:paraId="62564350" w14:textId="77777777" w:rsidR="00FA7453" w:rsidRDefault="00FA7453" w:rsidP="00FA7453">
      <w:pPr>
        <w:pStyle w:val="ListingStandard"/>
      </w:pPr>
      <w:r>
        <w:t>- Verschiedene Universitäten und Bildungseinrichtungen bieten eigene Zusammenstellungen und Handreichungen als PDF an, in denen Beispielprojekte mit Schritt-für-Schritt-Anleitungen vorgestellt werden. Beispiele:</w:t>
      </w:r>
    </w:p>
    <w:p w14:paraId="226148E1" w14:textId="77777777" w:rsidR="00FA7453" w:rsidRDefault="00FA7453" w:rsidP="00FA7453">
      <w:pPr>
        <w:pStyle w:val="ListingStandard"/>
      </w:pPr>
      <w:r>
        <w:t xml:space="preserve">  - Zufallsexperimente mit dem Calliope mini (Uni Siegen)[3]</w:t>
      </w:r>
    </w:p>
    <w:p w14:paraId="09359A09" w14:textId="77777777" w:rsidR="00FA7453" w:rsidRDefault="00FA7453" w:rsidP="00FA7453">
      <w:pPr>
        <w:pStyle w:val="ListingStandard"/>
      </w:pPr>
      <w:r>
        <w:t xml:space="preserve">  - Einsteiger-Guide mit Projektideen (BerryBase Blog)[4]</w:t>
      </w:r>
    </w:p>
    <w:p w14:paraId="68630AE2" w14:textId="77777777" w:rsidR="00FA7453" w:rsidRDefault="00FA7453" w:rsidP="00FA7453">
      <w:pPr>
        <w:pStyle w:val="ListingStandard"/>
      </w:pPr>
      <w:r>
        <w:t xml:space="preserve">  - Modulhandbuch mit Projektbeispielen und Unterrichtsabläufen (TU Dresden)[7]</w:t>
      </w:r>
    </w:p>
    <w:p w14:paraId="3AA5621C" w14:textId="77777777" w:rsidR="00FA7453" w:rsidRDefault="00FA7453" w:rsidP="00FA7453">
      <w:pPr>
        <w:pStyle w:val="ListingStandard"/>
      </w:pPr>
    </w:p>
    <w:p w14:paraId="75B19620" w14:textId="77777777" w:rsidR="00FA7453" w:rsidRDefault="00FA7453" w:rsidP="00FA7453">
      <w:pPr>
        <w:pStyle w:val="ListingStandard"/>
      </w:pPr>
      <w:r>
        <w:t>## Beispielhafte Projekte aus den PDFs</w:t>
      </w:r>
    </w:p>
    <w:p w14:paraId="38D92E2E" w14:textId="77777777" w:rsidR="00FA7453" w:rsidRDefault="00FA7453" w:rsidP="00FA7453">
      <w:pPr>
        <w:pStyle w:val="ListingStandard"/>
      </w:pPr>
    </w:p>
    <w:p w14:paraId="7ECD6B68" w14:textId="77777777" w:rsidR="00FA7453" w:rsidRDefault="00FA7453" w:rsidP="00FA7453">
      <w:pPr>
        <w:pStyle w:val="ListingStandard"/>
      </w:pPr>
      <w:r>
        <w:t>| Projektname                   | Beschreibung                                               | Quelle      |</w:t>
      </w:r>
    </w:p>
    <w:p w14:paraId="299E66AD" w14:textId="77777777" w:rsidR="00FA7453" w:rsidRDefault="00FA7453" w:rsidP="00FA7453">
      <w:pPr>
        <w:pStyle w:val="ListingStandard"/>
      </w:pPr>
      <w:r>
        <w:t>|-------------------------------|-----------------------------------------------------------|-------------|</w:t>
      </w:r>
    </w:p>
    <w:p w14:paraId="3CD5B1EC" w14:textId="77777777" w:rsidR="00FA7453" w:rsidRDefault="00FA7453" w:rsidP="00FA7453">
      <w:pPr>
        <w:pStyle w:val="ListingStandard"/>
      </w:pPr>
      <w:r>
        <w:t>| Raketenstart-Animation        | Raketenstart auf der LED-Matrix, Planeten anzeigen        | [1]         |</w:t>
      </w:r>
    </w:p>
    <w:p w14:paraId="6D17719D" w14:textId="77777777" w:rsidR="00FA7453" w:rsidRDefault="00FA7453" w:rsidP="00FA7453">
      <w:pPr>
        <w:pStyle w:val="ListingStandard"/>
      </w:pPr>
      <w:r>
        <w:t>| Weltraum-Taschenlampe         | Bau einer Taschenlampe mit Lichtsensor                    | [1]         |</w:t>
      </w:r>
    </w:p>
    <w:p w14:paraId="376E8DCB" w14:textId="77777777" w:rsidR="00FA7453" w:rsidRDefault="00FA7453" w:rsidP="00FA7453">
      <w:pPr>
        <w:pStyle w:val="ListingStandard"/>
      </w:pPr>
      <w:r>
        <w:t>| Planeten-Quiz                 | Quiz zu Planetenfarben und -namen                         | [1]         |</w:t>
      </w:r>
    </w:p>
    <w:p w14:paraId="27428508" w14:textId="77777777" w:rsidR="00FA7453" w:rsidRDefault="00FA7453" w:rsidP="00FA7453">
      <w:pPr>
        <w:pStyle w:val="ListingStandard"/>
      </w:pPr>
      <w:r>
        <w:t>| Buchstabenmixer               | Spiel zur Wortbildung mit LEDs                            | [5]         |</w:t>
      </w:r>
    </w:p>
    <w:p w14:paraId="3DF6470B" w14:textId="77777777" w:rsidR="00FA7453" w:rsidRDefault="00FA7453" w:rsidP="00FA7453">
      <w:pPr>
        <w:pStyle w:val="ListingStandard"/>
      </w:pPr>
      <w:r>
        <w:t>| Der heiße Draht               | Geschicklichkeitsspiel mit Leitfähigkeitssensor           | [5]         |</w:t>
      </w:r>
    </w:p>
    <w:p w14:paraId="2C10413F" w14:textId="77777777" w:rsidR="00FA7453" w:rsidRDefault="00FA7453" w:rsidP="00FA7453">
      <w:pPr>
        <w:pStyle w:val="ListingStandard"/>
      </w:pPr>
      <w:r>
        <w:t>| Fang das Ei!                  | Reaktionsspiel mit Bewegungssensor                        | [5]         |</w:t>
      </w:r>
    </w:p>
    <w:p w14:paraId="06A3D5F9" w14:textId="77777777" w:rsidR="00FA7453" w:rsidRDefault="00FA7453" w:rsidP="00FA7453">
      <w:pPr>
        <w:pStyle w:val="ListingStandard"/>
      </w:pPr>
      <w:r>
        <w:t>| Smarte Pflanzenbewässerung    | Automatische Bewässerung mit Feuchtigkeitssensor          | [5][6]      |</w:t>
      </w:r>
    </w:p>
    <w:p w14:paraId="56545AE4" w14:textId="77777777" w:rsidR="00FA7453" w:rsidRDefault="00FA7453" w:rsidP="00FA7453">
      <w:pPr>
        <w:pStyle w:val="ListingStandard"/>
      </w:pPr>
      <w:r>
        <w:t>| Metronom                      | Taktgeber mit akustischem Signal                          | [5]         |</w:t>
      </w:r>
    </w:p>
    <w:p w14:paraId="7D2FC7D3" w14:textId="77777777" w:rsidR="00FA7453" w:rsidRDefault="00FA7453" w:rsidP="00FA7453">
      <w:pPr>
        <w:pStyle w:val="ListingStandard"/>
      </w:pPr>
      <w:r>
        <w:t>| Zufallsexperimente            | Simulation von Zufallsereignissen mit LEDs                | [3]         |</w:t>
      </w:r>
    </w:p>
    <w:p w14:paraId="2D11D22E" w14:textId="77777777" w:rsidR="00FA7453" w:rsidRDefault="00FA7453" w:rsidP="00FA7453">
      <w:pPr>
        <w:pStyle w:val="ListingStandard"/>
      </w:pPr>
    </w:p>
    <w:p w14:paraId="1FB8F12D" w14:textId="77777777" w:rsidR="00FA7453" w:rsidRDefault="00FA7453" w:rsidP="00FA7453">
      <w:pPr>
        <w:pStyle w:val="ListingStandard"/>
      </w:pPr>
      <w:r>
        <w:t>## Wo finde ich die PDFs?</w:t>
      </w:r>
    </w:p>
    <w:p w14:paraId="1509033F" w14:textId="77777777" w:rsidR="00FA7453" w:rsidRDefault="00FA7453" w:rsidP="00FA7453">
      <w:pPr>
        <w:pStyle w:val="ListingStandard"/>
      </w:pPr>
    </w:p>
    <w:p w14:paraId="15CE4EB2" w14:textId="77777777" w:rsidR="00FA7453" w:rsidRDefault="00FA7453" w:rsidP="00FA7453">
      <w:pPr>
        <w:pStyle w:val="ListingStandard"/>
      </w:pPr>
      <w:r>
        <w:t xml:space="preserve">- **Direktdownload von Beispielprojekten:** </w:t>
      </w:r>
    </w:p>
    <w:p w14:paraId="26ADCF18" w14:textId="77777777" w:rsidR="00FA7453" w:rsidRDefault="00FA7453" w:rsidP="00FA7453">
      <w:pPr>
        <w:pStyle w:val="ListingStandard"/>
      </w:pPr>
      <w:r>
        <w:t xml:space="preserve">  - [calliope_space_special.pdf][1]</w:t>
      </w:r>
    </w:p>
    <w:p w14:paraId="74EE89AE" w14:textId="77777777" w:rsidR="00FA7453" w:rsidRDefault="00FA7453" w:rsidP="00FA7453">
      <w:pPr>
        <w:pStyle w:val="ListingStandard"/>
      </w:pPr>
      <w:r>
        <w:t xml:space="preserve">  - Werkstattbeispiele und Kopiervorlagen: [Learning Lab TU Graz][5]</w:t>
      </w:r>
    </w:p>
    <w:p w14:paraId="7E24E0BA" w14:textId="77777777" w:rsidR="00FA7453" w:rsidRDefault="00FA7453" w:rsidP="00FA7453">
      <w:pPr>
        <w:pStyle w:val="ListingStandard"/>
      </w:pPr>
      <w:r>
        <w:lastRenderedPageBreak/>
        <w:t xml:space="preserve">  - Weitere Guides: [BerryBase Blog][4], [Uni Siegen][3], [TU Dresden][7]</w:t>
      </w:r>
    </w:p>
    <w:p w14:paraId="67CE3DD3" w14:textId="77777777" w:rsidR="00FA7453" w:rsidRDefault="00FA7453" w:rsidP="00FA7453">
      <w:pPr>
        <w:pStyle w:val="ListingStandard"/>
      </w:pPr>
    </w:p>
    <w:p w14:paraId="6E26A409" w14:textId="77777777" w:rsidR="00FA7453" w:rsidRDefault="00FA7453" w:rsidP="00FA7453">
      <w:pPr>
        <w:pStyle w:val="ListingStandard"/>
      </w:pPr>
      <w:r>
        <w:t>## Weitere Hinweise</w:t>
      </w:r>
    </w:p>
    <w:p w14:paraId="5B6FEC0C" w14:textId="77777777" w:rsidR="00FA7453" w:rsidRDefault="00FA7453" w:rsidP="00FA7453">
      <w:pPr>
        <w:pStyle w:val="ListingStandard"/>
      </w:pPr>
    </w:p>
    <w:p w14:paraId="6FBF6F15" w14:textId="77777777" w:rsidR="00FA7453" w:rsidRDefault="00FA7453" w:rsidP="00FA7453">
      <w:pPr>
        <w:pStyle w:val="ListingStandard"/>
      </w:pPr>
      <w:r>
        <w:t>- Viele dieser PDFs sind didaktisch aufbereitet und enthalten neben Projektbeschreibungen auch Arbeitsblätter, Kopiervorlagen und Hinweise zur Einbindung in den Unterricht.</w:t>
      </w:r>
    </w:p>
    <w:p w14:paraId="1E1579F5" w14:textId="77777777" w:rsidR="00FA7453" w:rsidRDefault="00FA7453" w:rsidP="00FA7453">
      <w:pPr>
        <w:pStyle w:val="ListingStandard"/>
      </w:pPr>
      <w:r>
        <w:t>- Die Projekte sind meist für Grundschule und Sekundarstufe I konzipiert, können aber auch für außerschulische Lernorte genutzt werden.</w:t>
      </w:r>
    </w:p>
    <w:p w14:paraId="38F4731D" w14:textId="77777777" w:rsidR="00FA7453" w:rsidRDefault="00FA7453" w:rsidP="00FA7453">
      <w:pPr>
        <w:pStyle w:val="ListingStandard"/>
      </w:pPr>
    </w:p>
    <w:p w14:paraId="14F0E17A" w14:textId="77777777" w:rsidR="00FA7453" w:rsidRDefault="00FA7453" w:rsidP="00FA7453">
      <w:pPr>
        <w:pStyle w:val="ListingStandard"/>
      </w:pPr>
      <w:r>
        <w:t xml:space="preserve">**Fazit:**  </w:t>
      </w:r>
    </w:p>
    <w:p w14:paraId="7806B2CC" w14:textId="77777777" w:rsidR="00FA7453" w:rsidRDefault="00FA7453" w:rsidP="00FA7453">
      <w:pPr>
        <w:pStyle w:val="ListingStandard"/>
      </w:pPr>
      <w:r>
        <w:t>Eine strukturierte Zusammenfassung von Beispielprojekten für den Calliope mini findest du am besten in den genannten PDFs, insbesondere im offiziellen Calliope-PDF[1] und den Werkstattbeispielen der TU Graz[5]. Diese bieten eine breite Auswahl an Projekten mit klaren Anleitungen und sind ideal als Einstieg oder Inspiration für eigene Calliope-Projekte.</w:t>
      </w:r>
    </w:p>
    <w:p w14:paraId="34064621" w14:textId="77777777" w:rsidR="00FA7453" w:rsidRDefault="00FA7453" w:rsidP="00FA7453">
      <w:pPr>
        <w:pStyle w:val="ListingStandard"/>
      </w:pPr>
    </w:p>
    <w:p w14:paraId="6FBD29CA" w14:textId="77777777" w:rsidR="00FA7453" w:rsidRDefault="00FA7453" w:rsidP="00FA7453">
      <w:pPr>
        <w:pStyle w:val="ListingStandard"/>
      </w:pPr>
      <w:r>
        <w:t>Quellen</w:t>
      </w:r>
    </w:p>
    <w:p w14:paraId="46F9275D" w14:textId="77777777" w:rsidR="00FA7453" w:rsidRDefault="00FA7453" w:rsidP="00FA7453">
      <w:pPr>
        <w:pStyle w:val="ListingStandard"/>
      </w:pPr>
      <w:r>
        <w:t>[1] [PDF] Projektideen basierend - Calliope mini https://calliope.cc/media/pages/schulen/schulmaterial/space/d3db7ca093-1636539724/calliope_space_special.pdf</w:t>
      </w:r>
    </w:p>
    <w:p w14:paraId="5F67F3B9" w14:textId="77777777" w:rsidR="00FA7453" w:rsidRDefault="00FA7453" w:rsidP="00FA7453">
      <w:pPr>
        <w:pStyle w:val="ListingStandard"/>
      </w:pPr>
      <w:r>
        <w:t>[2] Calliope-mini: Projektideen zum Nachprogrammieren - DigiBitS https://www.digibits.de/materialien/calliope-mini-projektideen-zum-nachprogrammieren/</w:t>
      </w:r>
    </w:p>
    <w:p w14:paraId="31FDF15A" w14:textId="77777777" w:rsidR="00FA7453" w:rsidRDefault="00FA7453" w:rsidP="00FA7453">
      <w:pPr>
        <w:pStyle w:val="ListingStandard"/>
      </w:pPr>
      <w:r>
        <w:t>[3] [PDF] Zufallsexperimente mit Calliope mini simulieren und ... - Uni Siegen https://www.uni-siegen.de/fb6/didaktik/personen/frederik-dilling/mnu_calliope.pdf</w:t>
      </w:r>
    </w:p>
    <w:p w14:paraId="7620C7CF" w14:textId="77777777" w:rsidR="00FA7453" w:rsidRDefault="00FA7453" w:rsidP="00FA7453">
      <w:pPr>
        <w:pStyle w:val="ListingStandard"/>
      </w:pPr>
      <w:r>
        <w:t>[4] [PDF] Guide-Calliope Mini - BerryBase Blog https://blog.berrybase.de/wp-content/uploads/PDF/Guide-CalliopeMini.pdf</w:t>
      </w:r>
    </w:p>
    <w:p w14:paraId="629E404A" w14:textId="77777777" w:rsidR="00FA7453" w:rsidRDefault="00FA7453" w:rsidP="00FA7453">
      <w:pPr>
        <w:pStyle w:val="ListingStandard"/>
      </w:pPr>
      <w:r>
        <w:t>[5] Calliope mini© Werkstattbeispiele - Learning Lab - TU Graz https://learninglab.tugraz.at/informatischegrundbildung/oer-schulbuch/calliope-mini/</w:t>
      </w:r>
    </w:p>
    <w:p w14:paraId="6C154CE4" w14:textId="77777777" w:rsidR="00FA7453" w:rsidRDefault="00FA7453" w:rsidP="00FA7453">
      <w:pPr>
        <w:pStyle w:val="ListingStandard"/>
      </w:pPr>
      <w:r>
        <w:t>[6] Ideen für den Calliope mini - Didaktik der Informatik https://informatikdidaktik.cs.uni-saarland.de/ideen-fuer-den-calliope-mini/</w:t>
      </w:r>
    </w:p>
    <w:p w14:paraId="0833CA42" w14:textId="77777777" w:rsidR="00FA7453" w:rsidRDefault="00FA7453" w:rsidP="00FA7453">
      <w:pPr>
        <w:pStyle w:val="ListingStandard"/>
      </w:pPr>
      <w:r>
        <w:t>[7] [PDF] Informatische Grundkompetenzen ermöglichen mit dem Calliope mini https://tu-dresden.de/ing/informatik/smt/ddi/ressourcen/dateien/eduinf/Calliopemini_Modulhandbuch.pdf</w:t>
      </w:r>
    </w:p>
    <w:p w14:paraId="45E2EA04" w14:textId="77777777" w:rsidR="00FA7453" w:rsidRDefault="00FA7453" w:rsidP="00FA7453">
      <w:pPr>
        <w:pStyle w:val="ListingStandard"/>
      </w:pPr>
      <w:r>
        <w:lastRenderedPageBreak/>
        <w:t>[8] [PDF] Bosch-Hackathon // Calliope-Mini-Beispiele - tekom-Jahrestagung https://jahrestagung.tekom.de/fileadmin/tagungen.tekom.de/H23/Programm/2023-11-09_Bosch-Hackathon_Calliope-Mini-Beispiele_tekom-Jahrestagung.pdf</w:t>
      </w:r>
    </w:p>
    <w:p w14:paraId="2D388374" w14:textId="77777777" w:rsidR="00FA7453" w:rsidRDefault="00FA7453" w:rsidP="00FA7453">
      <w:pPr>
        <w:pStyle w:val="ListingStandard"/>
      </w:pPr>
      <w:r>
        <w:t>[9] [PDF] CALLIOPE mini - ARBEITSHEFT 2 https://calliope.cc/downloads/Arbeitsheft2/Calliope_Arbeitsheft2_interaktiv.pdf</w:t>
      </w:r>
    </w:p>
    <w:p w14:paraId="5832AF39" w14:textId="52D32D71" w:rsidR="008242CD" w:rsidRDefault="00FA7453" w:rsidP="00FA7453">
      <w:pPr>
        <w:pStyle w:val="ListingStandard"/>
      </w:pPr>
      <w:r>
        <w:t xml:space="preserve">[10] [PDF] Lernkarten Nudging - Klickzähler mit dem Calliope Mini </w:t>
      </w:r>
      <w:r w:rsidR="008242CD" w:rsidRPr="008242CD">
        <w:t>https://coding-for-tomorrow.de/download/CFT_Calliope_mini_Lernkarten_Nudging.pdf</w:t>
      </w:r>
    </w:p>
    <w:p w14:paraId="74D99AB8" w14:textId="77777777" w:rsidR="008242CD" w:rsidRDefault="008242CD" w:rsidP="00FA7453">
      <w:pPr>
        <w:pStyle w:val="ListingStandard"/>
      </w:pPr>
    </w:p>
    <w:p w14:paraId="47558FB2" w14:textId="77777777" w:rsidR="008242CD" w:rsidRDefault="008242CD" w:rsidP="00FA7453">
      <w:pPr>
        <w:pStyle w:val="ListingStandard"/>
      </w:pPr>
    </w:p>
    <w:p w14:paraId="3581ABA1" w14:textId="0C286593" w:rsidR="008242CD" w:rsidRDefault="008242CD" w:rsidP="00FA7453">
      <w:pPr>
        <w:pStyle w:val="ListingStandard"/>
        <w:rPr>
          <w:rStyle w:val="ListingZeichenFett"/>
        </w:rPr>
      </w:pPr>
      <w:r w:rsidRPr="00E52FCB">
        <w:rPr>
          <w:rStyle w:val="ListingZeichenFett"/>
        </w:rPr>
        <w:t>Du bist ein erfahrener Calliope mini Entwickler und Tutor. Du hilfst Programmierern dabei, kreative und funktionale Projekte mit dem Calliope mini, dem Funduino Cube und dem Funduino Calle umzusetzen. Du kennst alle Hardware-Details, Pin-Belegungen und verfügbaren Bibliotheken. Du erstellst sauberen, gut kommentierten Code und erklärst komplexe Konzepte verständlich.</w:t>
      </w:r>
    </w:p>
    <w:p w14:paraId="0101977B" w14:textId="77777777" w:rsidR="008242CD" w:rsidRDefault="008242CD" w:rsidP="00FA7453">
      <w:pPr>
        <w:pStyle w:val="ListingStandard"/>
        <w:rPr>
          <w:rStyle w:val="ListingZeichenFett"/>
        </w:rPr>
      </w:pPr>
    </w:p>
    <w:p w14:paraId="3F8D5244" w14:textId="77777777" w:rsidR="008242CD" w:rsidRPr="00864CF9" w:rsidRDefault="008242CD" w:rsidP="008242CD">
      <w:pPr>
        <w:rPr>
          <w:rStyle w:val="ListingZeichenFett"/>
        </w:rPr>
      </w:pPr>
      <w:r w:rsidRPr="00864CF9">
        <w:rPr>
          <w:rStyle w:val="ListingZeichenFett"/>
        </w:rPr>
        <w:t>Erstelle einen Sketch für den Calliope in JavaScript, der ein Herz im 2-Sekunden-Rhythmus auf der LED-Matrix blinken lässt.</w:t>
      </w:r>
    </w:p>
    <w:p w14:paraId="33AA6542" w14:textId="77777777" w:rsidR="008242CD" w:rsidRDefault="008242CD" w:rsidP="00FA7453">
      <w:pPr>
        <w:pStyle w:val="ListingStandard"/>
      </w:pPr>
    </w:p>
    <w:p w14:paraId="46FB08C7" w14:textId="77777777" w:rsidR="008242CD" w:rsidRDefault="008242CD" w:rsidP="00FA7453">
      <w:pPr>
        <w:pStyle w:val="ListingStandard"/>
      </w:pPr>
    </w:p>
    <w:p w14:paraId="0901EE8F" w14:textId="22AA3D5E" w:rsidR="00841E15" w:rsidRDefault="00841E15" w:rsidP="00FA7453">
      <w:pPr>
        <w:pStyle w:val="ListingStandard"/>
        <w:rPr>
          <w:rStyle w:val="ListingZeichenFett"/>
        </w:rPr>
      </w:pPr>
      <w:r w:rsidRPr="00FC3730">
        <w:rPr>
          <w:rStyle w:val="ListingZeichenFett"/>
        </w:rPr>
        <w:t>Du bist Experte in der Programmierung eines Funduiono Cubes. Der Cube ist mit einem Arduino Microcontroller ausgestattet. Dieser soll mit der Arduino IDE in C++ programmiert werden. Ich gebe dir im Bereich „Projektwissen“ einen Text mit vielen Codebeispielen und Informationen zu den Sensoren und Aktoren auf dem Cube-Board. Diese sollen als Grundlage für zukünftige komplexere Projekte dienen, die du nach meinen Anweisungen erstellen wirst.</w:t>
      </w:r>
      <w:r>
        <w:rPr>
          <w:rStyle w:val="ListingZeichenFett"/>
        </w:rPr>
        <w:t xml:space="preserve"> Sollten irgendwelche Bibliotheken zum Übersetzen des Codes zu installieren sein, dann erkläre mir genau, wie ich dazu vorgehen muss.</w:t>
      </w:r>
    </w:p>
    <w:p w14:paraId="740A8B7E" w14:textId="77777777" w:rsidR="00841E15" w:rsidRDefault="00841E15" w:rsidP="00FA7453">
      <w:pPr>
        <w:pStyle w:val="ListingStandard"/>
        <w:rPr>
          <w:rStyle w:val="ListingZeichenFett"/>
        </w:rPr>
      </w:pPr>
    </w:p>
    <w:p w14:paraId="496F7B73" w14:textId="77777777" w:rsidR="00841E15" w:rsidRDefault="00841E15" w:rsidP="00FA7453">
      <w:pPr>
        <w:pStyle w:val="ListingStandard"/>
        <w:rPr>
          <w:rStyle w:val="ListingZeichenFett"/>
        </w:rPr>
      </w:pPr>
    </w:p>
    <w:p w14:paraId="26AF1CC6" w14:textId="26EF8D21" w:rsidR="00841E15" w:rsidRDefault="00841E15" w:rsidP="00FA7453">
      <w:pPr>
        <w:pStyle w:val="ListingStandard"/>
        <w:rPr>
          <w:rStyle w:val="ListingZeichenFett"/>
        </w:rPr>
      </w:pPr>
      <w:r w:rsidRPr="00371090">
        <w:rPr>
          <w:rStyle w:val="ListingZeichenFett"/>
        </w:rPr>
        <w:t>Ich möchte, dass du mir sämtliche Codebeispiele zum Funduino Cube, die in der Dokumentation hinter den Links aus den Quellen enthalten ist, übersichtlich als C++ Code für die Arduino IDE in einem einzigen Text zusammenfasst.</w:t>
      </w:r>
    </w:p>
    <w:p w14:paraId="6473637F" w14:textId="77777777" w:rsidR="00841E15" w:rsidRDefault="00841E15" w:rsidP="00FA7453">
      <w:pPr>
        <w:pStyle w:val="ListingStandard"/>
        <w:rPr>
          <w:rStyle w:val="ListingZeichenFett"/>
        </w:rPr>
      </w:pPr>
    </w:p>
    <w:p w14:paraId="20C7F35C" w14:textId="77777777" w:rsidR="00841E15" w:rsidRDefault="00841E15" w:rsidP="00FA7453">
      <w:pPr>
        <w:pStyle w:val="ListingStandard"/>
        <w:rPr>
          <w:rStyle w:val="ListingZeichenFett"/>
        </w:rPr>
      </w:pPr>
    </w:p>
    <w:p w14:paraId="5F4A0542" w14:textId="77777777" w:rsidR="00711B0F" w:rsidRPr="00711B0F" w:rsidRDefault="00711B0F" w:rsidP="00711B0F">
      <w:pPr>
        <w:pStyle w:val="ListingStandard"/>
        <w:rPr>
          <w:rStyle w:val="ListingZeichenFett"/>
        </w:rPr>
      </w:pPr>
      <w:r w:rsidRPr="00711B0F">
        <w:rPr>
          <w:rStyle w:val="ListingZeichenFett"/>
        </w:rPr>
        <w:t>Der Cube ist mit einem Temperatur- und Feuchtigkeitssensor ausgestattet Ich benötige zunächst einen Sketch, der die aktuellen Werte der Sensoren ausliest und auf dem OLED-Display in der Form</w:t>
      </w:r>
    </w:p>
    <w:p w14:paraId="35B8915D" w14:textId="77777777" w:rsidR="00711B0F" w:rsidRPr="00711B0F" w:rsidRDefault="00711B0F" w:rsidP="00711B0F">
      <w:pPr>
        <w:pStyle w:val="ListingStandard"/>
        <w:rPr>
          <w:rStyle w:val="ListingZeichenFett"/>
        </w:rPr>
      </w:pPr>
      <w:r w:rsidRPr="00711B0F">
        <w:rPr>
          <w:rStyle w:val="ListingZeichenFett"/>
        </w:rPr>
        <w:lastRenderedPageBreak/>
        <w:t>###</w:t>
      </w:r>
    </w:p>
    <w:p w14:paraId="04AD7534" w14:textId="77777777" w:rsidR="00711B0F" w:rsidRPr="00711B0F" w:rsidRDefault="00711B0F" w:rsidP="00711B0F">
      <w:pPr>
        <w:pStyle w:val="ListingStandard"/>
        <w:rPr>
          <w:rStyle w:val="ListingZeichenFett"/>
        </w:rPr>
      </w:pPr>
      <w:r w:rsidRPr="00711B0F">
        <w:rPr>
          <w:rStyle w:val="ListingZeichenFett"/>
        </w:rPr>
        <w:t>Temperatur:</w:t>
      </w:r>
    </w:p>
    <w:p w14:paraId="0D760C42" w14:textId="77777777" w:rsidR="00711B0F" w:rsidRPr="00711B0F" w:rsidRDefault="00711B0F" w:rsidP="00711B0F">
      <w:pPr>
        <w:pStyle w:val="ListingStandard"/>
        <w:rPr>
          <w:rStyle w:val="ListingZeichenFett"/>
        </w:rPr>
      </w:pPr>
      <w:r w:rsidRPr="00711B0F">
        <w:rPr>
          <w:rStyle w:val="ListingZeichenFett"/>
        </w:rPr>
        <w:t>Feuchtigkeit:</w:t>
      </w:r>
    </w:p>
    <w:p w14:paraId="04C0F495" w14:textId="77777777" w:rsidR="00711B0F" w:rsidRPr="00711B0F" w:rsidRDefault="00711B0F" w:rsidP="00711B0F">
      <w:pPr>
        <w:pStyle w:val="ListingStandard"/>
        <w:rPr>
          <w:rStyle w:val="ListingZeichenFett"/>
        </w:rPr>
      </w:pPr>
      <w:r w:rsidRPr="00711B0F">
        <w:rPr>
          <w:rStyle w:val="ListingZeichenFett"/>
        </w:rPr>
        <w:t>###</w:t>
      </w:r>
    </w:p>
    <w:p w14:paraId="0D781F40" w14:textId="797398DF" w:rsidR="00841E15" w:rsidRDefault="00711B0F" w:rsidP="00711B0F">
      <w:pPr>
        <w:pStyle w:val="ListingStandard"/>
        <w:rPr>
          <w:rStyle w:val="ListingZeichenFett"/>
        </w:rPr>
      </w:pPr>
      <w:r w:rsidRPr="00711B0F">
        <w:rPr>
          <w:rStyle w:val="ListingZeichenFett"/>
        </w:rPr>
        <w:t>ausgibt.</w:t>
      </w:r>
    </w:p>
    <w:p w14:paraId="76394FE7" w14:textId="77777777" w:rsidR="00711B0F" w:rsidRDefault="00711B0F" w:rsidP="00711B0F">
      <w:pPr>
        <w:pStyle w:val="ListingStandard"/>
      </w:pPr>
    </w:p>
    <w:p w14:paraId="03969DBF" w14:textId="77777777" w:rsidR="00711B0F" w:rsidRDefault="00711B0F" w:rsidP="00711B0F">
      <w:pPr>
        <w:pStyle w:val="ListingStandard"/>
      </w:pPr>
      <w:r>
        <w:t>Basierend auf den Informationen aus dem Projektwissen erstelle ich dir einen Sketch, der den DHT11 Temperatur- und Feuchtigkeitssensor ausliest und die Werte auf dem OLED-Display anzeigt.</w:t>
      </w:r>
    </w:p>
    <w:p w14:paraId="442E4A2E" w14:textId="77777777" w:rsidR="00711B0F" w:rsidRDefault="00711B0F" w:rsidP="00711B0F">
      <w:pPr>
        <w:pStyle w:val="ListingStandard"/>
      </w:pPr>
    </w:p>
    <w:p w14:paraId="3EE09D7A" w14:textId="77777777" w:rsidR="00711B0F" w:rsidRDefault="00711B0F" w:rsidP="00711B0F">
      <w:pPr>
        <w:pStyle w:val="ListingStandard"/>
      </w:pPr>
      <w:r>
        <w:t>## Benötigte Bibliotheken</w:t>
      </w:r>
    </w:p>
    <w:p w14:paraId="4A063832" w14:textId="77777777" w:rsidR="00711B0F" w:rsidRDefault="00711B0F" w:rsidP="00711B0F">
      <w:pPr>
        <w:pStyle w:val="ListingStandard"/>
      </w:pPr>
    </w:p>
    <w:p w14:paraId="6BA6BF10" w14:textId="77777777" w:rsidR="00711B0F" w:rsidRDefault="00711B0F" w:rsidP="00711B0F">
      <w:pPr>
        <w:pStyle w:val="ListingStandard"/>
      </w:pPr>
      <w:r>
        <w:t>Für diesen Sketch musst du folgende Bibliotheken in der Arduino IDE installieren:</w:t>
      </w:r>
    </w:p>
    <w:p w14:paraId="76FCAE0A" w14:textId="77777777" w:rsidR="00711B0F" w:rsidRDefault="00711B0F" w:rsidP="00711B0F">
      <w:pPr>
        <w:pStyle w:val="ListingStandard"/>
      </w:pPr>
    </w:p>
    <w:p w14:paraId="56AD9EC2" w14:textId="77777777" w:rsidR="00711B0F" w:rsidRDefault="00711B0F" w:rsidP="00711B0F">
      <w:pPr>
        <w:pStyle w:val="ListingStandard"/>
      </w:pPr>
      <w:r>
        <w:t>### 1. DHT sensor library (für den DHT11)</w:t>
      </w:r>
    </w:p>
    <w:p w14:paraId="5DB04C52" w14:textId="77777777" w:rsidR="00711B0F" w:rsidRDefault="00711B0F" w:rsidP="00711B0F">
      <w:pPr>
        <w:pStyle w:val="ListingStandard"/>
      </w:pPr>
      <w:r>
        <w:t>1. Öffne die Arduino IDE</w:t>
      </w:r>
    </w:p>
    <w:p w14:paraId="4F6CC971" w14:textId="77777777" w:rsidR="00711B0F" w:rsidRDefault="00711B0F" w:rsidP="00711B0F">
      <w:pPr>
        <w:pStyle w:val="ListingStandard"/>
      </w:pPr>
      <w:r>
        <w:t>2. Gehe zu **Sketch → Bibliothek einbinden → Bibliotheken verwalten...**</w:t>
      </w:r>
    </w:p>
    <w:p w14:paraId="1B78E439" w14:textId="77777777" w:rsidR="00711B0F" w:rsidRDefault="00711B0F" w:rsidP="00711B0F">
      <w:pPr>
        <w:pStyle w:val="ListingStandard"/>
      </w:pPr>
      <w:r>
        <w:t>3. Suche nach "DHT sensor library"</w:t>
      </w:r>
    </w:p>
    <w:p w14:paraId="07D80EF7" w14:textId="77777777" w:rsidR="00711B0F" w:rsidRDefault="00711B0F" w:rsidP="00711B0F">
      <w:pPr>
        <w:pStyle w:val="ListingStandard"/>
      </w:pPr>
      <w:r>
        <w:t>4. Installiere die Bibliothek **"DHT sensor library for ESPx"** von **Adafruit**</w:t>
      </w:r>
    </w:p>
    <w:p w14:paraId="06C2CC50" w14:textId="77777777" w:rsidR="00711B0F" w:rsidRDefault="00711B0F" w:rsidP="00711B0F">
      <w:pPr>
        <w:pStyle w:val="ListingStandard"/>
      </w:pPr>
      <w:r>
        <w:t>5. Die IDE wird automatisch auch die Abhängigkeit **"Adafruit Unified Sensor"** installieren - bestätige dies</w:t>
      </w:r>
    </w:p>
    <w:p w14:paraId="7A24BD79" w14:textId="77777777" w:rsidR="00711B0F" w:rsidRDefault="00711B0F" w:rsidP="00711B0F">
      <w:pPr>
        <w:pStyle w:val="ListingStandard"/>
      </w:pPr>
    </w:p>
    <w:p w14:paraId="6E85D5CC" w14:textId="77777777" w:rsidR="00711B0F" w:rsidRDefault="00711B0F" w:rsidP="00711B0F">
      <w:pPr>
        <w:pStyle w:val="ListingStandard"/>
      </w:pPr>
      <w:r>
        <w:t>### 2. SSD1306Ascii (für das OLED Display)</w:t>
      </w:r>
    </w:p>
    <w:p w14:paraId="1F67E348" w14:textId="77777777" w:rsidR="00711B0F" w:rsidRDefault="00711B0F" w:rsidP="00711B0F">
      <w:pPr>
        <w:pStyle w:val="ListingStandard"/>
      </w:pPr>
      <w:r>
        <w:t>1. Gehe wieder zu **Bibliotheken verwalten...**</w:t>
      </w:r>
    </w:p>
    <w:p w14:paraId="6F86F17C" w14:textId="77777777" w:rsidR="00711B0F" w:rsidRDefault="00711B0F" w:rsidP="00711B0F">
      <w:pPr>
        <w:pStyle w:val="ListingStandard"/>
      </w:pPr>
      <w:r>
        <w:t>2. Suche nach "SSD1306Ascii"</w:t>
      </w:r>
    </w:p>
    <w:p w14:paraId="26EB01F5" w14:textId="77777777" w:rsidR="00711B0F" w:rsidRDefault="00711B0F" w:rsidP="00711B0F">
      <w:pPr>
        <w:pStyle w:val="ListingStandard"/>
      </w:pPr>
      <w:r>
        <w:t>3. Installiere die Bibliothek **"SSD1306Ascii"** von **Bill Greiman**</w:t>
      </w:r>
    </w:p>
    <w:p w14:paraId="20B6DAAA" w14:textId="77777777" w:rsidR="00711B0F" w:rsidRDefault="00711B0F" w:rsidP="00711B0F">
      <w:pPr>
        <w:pStyle w:val="ListingStandard"/>
      </w:pPr>
    </w:p>
    <w:p w14:paraId="21EF6A40" w14:textId="77777777" w:rsidR="00711B0F" w:rsidRDefault="00711B0F" w:rsidP="00711B0F">
      <w:pPr>
        <w:pStyle w:val="ListingStandard"/>
      </w:pPr>
      <w:r>
        <w:t>### 3. Wire Bibliothek</w:t>
      </w:r>
    </w:p>
    <w:p w14:paraId="78CBDF74" w14:textId="77777777" w:rsidR="00711B0F" w:rsidRDefault="00711B0F" w:rsidP="00711B0F">
      <w:pPr>
        <w:pStyle w:val="ListingStandard"/>
      </w:pPr>
      <w:r>
        <w:t>Die Wire Bibliothek ist bereits in der Arduino IDE enthalten und muss nicht separat installiert werden.</w:t>
      </w:r>
    </w:p>
    <w:p w14:paraId="40486CE9" w14:textId="77777777" w:rsidR="00711B0F" w:rsidRDefault="00711B0F" w:rsidP="00711B0F">
      <w:pPr>
        <w:pStyle w:val="ListingStandard"/>
      </w:pPr>
    </w:p>
    <w:p w14:paraId="35870594" w14:textId="77777777" w:rsidR="00711B0F" w:rsidRDefault="00711B0F" w:rsidP="00711B0F">
      <w:pPr>
        <w:pStyle w:val="ListingStandard"/>
      </w:pPr>
      <w:r>
        <w:t>## Funktionsweise des Codes</w:t>
      </w:r>
    </w:p>
    <w:p w14:paraId="17EDDDED" w14:textId="77777777" w:rsidR="00711B0F" w:rsidRDefault="00711B0F" w:rsidP="00711B0F">
      <w:pPr>
        <w:pStyle w:val="ListingStandard"/>
      </w:pPr>
    </w:p>
    <w:p w14:paraId="1B679ACD" w14:textId="77777777" w:rsidR="00711B0F" w:rsidRDefault="00711B0F" w:rsidP="00711B0F">
      <w:pPr>
        <w:pStyle w:val="ListingStandard"/>
      </w:pPr>
      <w:r>
        <w:t>Der Sketch funktioniert folgendermaßen:</w:t>
      </w:r>
    </w:p>
    <w:p w14:paraId="70AA6BCF" w14:textId="77777777" w:rsidR="00711B0F" w:rsidRDefault="00711B0F" w:rsidP="00711B0F">
      <w:pPr>
        <w:pStyle w:val="ListingStandard"/>
      </w:pPr>
    </w:p>
    <w:p w14:paraId="54F6CD06" w14:textId="77777777" w:rsidR="00711B0F" w:rsidRDefault="00711B0F" w:rsidP="00711B0F">
      <w:pPr>
        <w:pStyle w:val="ListingStandard"/>
      </w:pPr>
      <w:r>
        <w:t>- **Setup**: Initialisiert die serielle Kommunikation, das OLED Display und den DHT11 Sensor</w:t>
      </w:r>
    </w:p>
    <w:p w14:paraId="1B243D84" w14:textId="77777777" w:rsidR="00711B0F" w:rsidRDefault="00711B0F" w:rsidP="00711B0F">
      <w:pPr>
        <w:pStyle w:val="ListingStandard"/>
      </w:pPr>
      <w:r>
        <w:t xml:space="preserve">- **Loop**: </w:t>
      </w:r>
    </w:p>
    <w:p w14:paraId="5858BEBA" w14:textId="77777777" w:rsidR="00711B0F" w:rsidRDefault="00711B0F" w:rsidP="00711B0F">
      <w:pPr>
        <w:pStyle w:val="ListingStandard"/>
      </w:pPr>
      <w:r>
        <w:lastRenderedPageBreak/>
        <w:t xml:space="preserve">  - Liest alle 2 Sekunden die Temperatur und Feuchtigkeit aus</w:t>
      </w:r>
    </w:p>
    <w:p w14:paraId="5F99D43D" w14:textId="77777777" w:rsidR="00711B0F" w:rsidRDefault="00711B0F" w:rsidP="00711B0F">
      <w:pPr>
        <w:pStyle w:val="ListingStandard"/>
      </w:pPr>
      <w:r>
        <w:t xml:space="preserve">  - Prüft ob die Messwerte gültig sind</w:t>
      </w:r>
    </w:p>
    <w:p w14:paraId="2B700CDE" w14:textId="77777777" w:rsidR="00711B0F" w:rsidRDefault="00711B0F" w:rsidP="00711B0F">
      <w:pPr>
        <w:pStyle w:val="ListingStandard"/>
      </w:pPr>
      <w:r>
        <w:t xml:space="preserve">  - Zeigt die Werte auf dem OLED Display an</w:t>
      </w:r>
    </w:p>
    <w:p w14:paraId="04AA58EC" w14:textId="77777777" w:rsidR="00711B0F" w:rsidRDefault="00711B0F" w:rsidP="00711B0F">
      <w:pPr>
        <w:pStyle w:val="ListingStandard"/>
      </w:pPr>
      <w:r>
        <w:t xml:space="preserve">  - Gibt die Werte zusätzlich über die serielle Schnittstelle aus (für Debugging)</w:t>
      </w:r>
    </w:p>
    <w:p w14:paraId="16221906" w14:textId="77777777" w:rsidR="00711B0F" w:rsidRDefault="00711B0F" w:rsidP="00711B0F">
      <w:pPr>
        <w:pStyle w:val="ListingStandard"/>
      </w:pPr>
    </w:p>
    <w:p w14:paraId="3526B301" w14:textId="77777777" w:rsidR="00711B0F" w:rsidRDefault="00711B0F" w:rsidP="00711B0F">
      <w:pPr>
        <w:pStyle w:val="ListingStandard"/>
      </w:pPr>
      <w:r>
        <w:t>## Pin-Belegung</w:t>
      </w:r>
    </w:p>
    <w:p w14:paraId="28ADED34" w14:textId="77777777" w:rsidR="00711B0F" w:rsidRDefault="00711B0F" w:rsidP="00711B0F">
      <w:pPr>
        <w:pStyle w:val="ListingStandard"/>
      </w:pPr>
    </w:p>
    <w:p w14:paraId="3371B471" w14:textId="77777777" w:rsidR="00711B0F" w:rsidRDefault="00711B0F" w:rsidP="00711B0F">
      <w:pPr>
        <w:pStyle w:val="ListingStandard"/>
      </w:pPr>
      <w:r>
        <w:t>- **DHT11**: Pin A3</w:t>
      </w:r>
    </w:p>
    <w:p w14:paraId="2C2410A5" w14:textId="77777777" w:rsidR="00711B0F" w:rsidRDefault="00711B0F" w:rsidP="00711B0F">
      <w:pPr>
        <w:pStyle w:val="ListingStandard"/>
      </w:pPr>
      <w:r>
        <w:t>- **OLED Display**: I2C über Pins A4 (SDA) und A5 (SCL)</w:t>
      </w:r>
    </w:p>
    <w:p w14:paraId="7E9F4941" w14:textId="77777777" w:rsidR="00711B0F" w:rsidRDefault="00711B0F" w:rsidP="00711B0F">
      <w:pPr>
        <w:pStyle w:val="ListingStandard"/>
      </w:pPr>
    </w:p>
    <w:p w14:paraId="219C72FE" w14:textId="3FCA2F1C" w:rsidR="00711B0F" w:rsidRDefault="00711B0F" w:rsidP="00711B0F">
      <w:pPr>
        <w:pStyle w:val="ListingStandard"/>
      </w:pPr>
      <w:r>
        <w:t>Der Code enthält auch eine Fehlerbehandlung für den Fall, dass der DHT11 Sensor keine gültigen Werte liefert (z.B. bei Verbindungsproblemen).</w:t>
      </w:r>
    </w:p>
    <w:p w14:paraId="638F86BA" w14:textId="77777777" w:rsidR="00711B0F" w:rsidRDefault="00711B0F" w:rsidP="00711B0F">
      <w:pPr>
        <w:pStyle w:val="ListingStandard"/>
      </w:pPr>
    </w:p>
    <w:p w14:paraId="20B9B048" w14:textId="282B5F03" w:rsidR="00711B0F" w:rsidRDefault="00711B0F" w:rsidP="00711B0F">
      <w:pPr>
        <w:pStyle w:val="ListingStandard"/>
        <w:rPr>
          <w:rStyle w:val="ListingZeichenFett"/>
        </w:rPr>
      </w:pPr>
      <w:r>
        <w:rPr>
          <w:rStyle w:val="ListingZeichenFett"/>
        </w:rPr>
        <w:t xml:space="preserve">Ändere den Sketch so ab, dass </w:t>
      </w:r>
      <w:r w:rsidRPr="006B4C9B">
        <w:rPr>
          <w:rStyle w:val="ListingZeichenFett"/>
        </w:rPr>
        <w:t>die Werte nur alle 10 Minuten neu aus</w:t>
      </w:r>
      <w:r>
        <w:rPr>
          <w:rStyle w:val="ListingZeichenFett"/>
        </w:rPr>
        <w:t>gelesen werden</w:t>
      </w:r>
      <w:r w:rsidRPr="006B4C9B">
        <w:rPr>
          <w:rStyle w:val="ListingZeichenFett"/>
        </w:rPr>
        <w:t>.</w:t>
      </w:r>
    </w:p>
    <w:p w14:paraId="65957EB8" w14:textId="77777777" w:rsidR="00711B0F" w:rsidRDefault="00711B0F" w:rsidP="00711B0F">
      <w:pPr>
        <w:pStyle w:val="ListingStandard"/>
        <w:rPr>
          <w:rStyle w:val="ListingZeichenFett"/>
        </w:rPr>
      </w:pPr>
    </w:p>
    <w:p w14:paraId="1E54F1F1" w14:textId="563E169F" w:rsidR="00711B0F" w:rsidRDefault="002738C3" w:rsidP="00711B0F">
      <w:pPr>
        <w:pStyle w:val="ListingStandard"/>
        <w:rPr>
          <w:rStyle w:val="ListingZeichenFett"/>
        </w:rPr>
      </w:pPr>
      <w:r w:rsidRPr="004E6144">
        <w:rPr>
          <w:rStyle w:val="ListingZeichenFett"/>
        </w:rPr>
        <w:t>Ich möchte die Messdaten live an einen PC übertragen, an dem der Cube per USB-Kabel angeschlossen ist. Die Daten sollen dann per Python-Script weiterverabeitet werden. Wie muss ich dazu prinzipiell vorgehen?</w:t>
      </w:r>
    </w:p>
    <w:p w14:paraId="77312BE7" w14:textId="77777777" w:rsidR="002738C3" w:rsidRDefault="002738C3" w:rsidP="00711B0F">
      <w:pPr>
        <w:pStyle w:val="ListingStandard"/>
        <w:rPr>
          <w:rStyle w:val="ListingZeichenFett"/>
        </w:rPr>
      </w:pPr>
    </w:p>
    <w:p w14:paraId="7322B7BC" w14:textId="77777777" w:rsidR="002738C3" w:rsidRDefault="002738C3" w:rsidP="002738C3">
      <w:pPr>
        <w:pStyle w:val="ListingStandard"/>
      </w:pPr>
      <w:r>
        <w:t>Für die Live-Übertragung der Messdaten vom Funduino Cube an einen PC gibt es mehrere Schritte. Hier erkläre ich dir das komplette Vorgehen:</w:t>
      </w:r>
    </w:p>
    <w:p w14:paraId="15EF9A2A" w14:textId="77777777" w:rsidR="002738C3" w:rsidRDefault="002738C3" w:rsidP="002738C3">
      <w:pPr>
        <w:pStyle w:val="ListingStandard"/>
      </w:pPr>
    </w:p>
    <w:p w14:paraId="23FA0245" w14:textId="77777777" w:rsidR="002738C3" w:rsidRDefault="002738C3" w:rsidP="002738C3">
      <w:pPr>
        <w:pStyle w:val="ListingStandard"/>
      </w:pPr>
      <w:r>
        <w:t>## 1. Arduino-Code anpassen</w:t>
      </w:r>
    </w:p>
    <w:p w14:paraId="4935CFB5" w14:textId="77777777" w:rsidR="002738C3" w:rsidRDefault="002738C3" w:rsidP="002738C3">
      <w:pPr>
        <w:pStyle w:val="ListingStandard"/>
      </w:pPr>
    </w:p>
    <w:p w14:paraId="306E26E6" w14:textId="77777777" w:rsidR="002738C3" w:rsidRDefault="002738C3" w:rsidP="002738C3">
      <w:pPr>
        <w:pStyle w:val="ListingStandard"/>
      </w:pPr>
      <w:r>
        <w:t>Zuerst müssen wir den Arduino-Code so modifizieren, dass er die Daten in einem strukturierten Format über die serielle Schnittstelle sendet:</w:t>
      </w:r>
    </w:p>
    <w:p w14:paraId="0CD71EB9" w14:textId="77777777" w:rsidR="002738C3" w:rsidRDefault="002738C3" w:rsidP="002738C3">
      <w:pPr>
        <w:pStyle w:val="ListingStandard"/>
      </w:pPr>
    </w:p>
    <w:p w14:paraId="33C25887" w14:textId="77777777" w:rsidR="002738C3" w:rsidRDefault="002738C3" w:rsidP="002738C3">
      <w:pPr>
        <w:pStyle w:val="ListingStandard"/>
      </w:pPr>
      <w:r>
        <w:t>## 2. Python-Script für Datenempfang</w:t>
      </w:r>
    </w:p>
    <w:p w14:paraId="41CB0B29" w14:textId="77777777" w:rsidR="002738C3" w:rsidRDefault="002738C3" w:rsidP="002738C3">
      <w:pPr>
        <w:pStyle w:val="ListingStandard"/>
      </w:pPr>
    </w:p>
    <w:p w14:paraId="2577EEC0" w14:textId="77777777" w:rsidR="002738C3" w:rsidRDefault="002738C3" w:rsidP="002738C3">
      <w:pPr>
        <w:pStyle w:val="ListingStandard"/>
      </w:pPr>
      <w:r>
        <w:t>Jetzt erstelle ich dir ein Python-Script, das die Daten vom Arduino empfängt und weiterverarbeitet:</w:t>
      </w:r>
    </w:p>
    <w:p w14:paraId="050F00D6" w14:textId="77777777" w:rsidR="002738C3" w:rsidRDefault="002738C3" w:rsidP="002738C3">
      <w:pPr>
        <w:pStyle w:val="ListingStandard"/>
      </w:pPr>
    </w:p>
    <w:p w14:paraId="2B9FD75A" w14:textId="77777777" w:rsidR="002738C3" w:rsidRDefault="002738C3" w:rsidP="002738C3">
      <w:pPr>
        <w:pStyle w:val="ListingStandard"/>
      </w:pPr>
      <w:r>
        <w:t>## 3. Schritt-für-Schritt Anleitung</w:t>
      </w:r>
    </w:p>
    <w:p w14:paraId="2E1567B8" w14:textId="77777777" w:rsidR="002738C3" w:rsidRDefault="002738C3" w:rsidP="002738C3">
      <w:pPr>
        <w:pStyle w:val="ListingStandard"/>
      </w:pPr>
    </w:p>
    <w:p w14:paraId="0638D763" w14:textId="77777777" w:rsidR="002738C3" w:rsidRDefault="002738C3" w:rsidP="002738C3">
      <w:pPr>
        <w:pStyle w:val="ListingStandard"/>
      </w:pPr>
      <w:r>
        <w:t>### Arduino-Seite:</w:t>
      </w:r>
    </w:p>
    <w:p w14:paraId="4DABA6C3" w14:textId="77777777" w:rsidR="002738C3" w:rsidRDefault="002738C3" w:rsidP="002738C3">
      <w:pPr>
        <w:pStyle w:val="ListingStandard"/>
      </w:pPr>
      <w:r>
        <w:t>1. **Lade den modifizierten Arduino-Code** auf den Funduino Cube</w:t>
      </w:r>
    </w:p>
    <w:p w14:paraId="4D2970B7" w14:textId="77777777" w:rsidR="002738C3" w:rsidRDefault="002738C3" w:rsidP="002738C3">
      <w:pPr>
        <w:pStyle w:val="ListingStandard"/>
      </w:pPr>
      <w:r>
        <w:t>2. **Notiere dir den COM-Port** in der Arduino IDE (Werkzeuge → Port)</w:t>
      </w:r>
    </w:p>
    <w:p w14:paraId="49D5E935" w14:textId="77777777" w:rsidR="002738C3" w:rsidRDefault="002738C3" w:rsidP="002738C3">
      <w:pPr>
        <w:pStyle w:val="ListingStandard"/>
      </w:pPr>
    </w:p>
    <w:p w14:paraId="2E607018" w14:textId="77777777" w:rsidR="002738C3" w:rsidRDefault="002738C3" w:rsidP="002738C3">
      <w:pPr>
        <w:pStyle w:val="ListingStandard"/>
      </w:pPr>
      <w:r>
        <w:t>### Python-Seite:</w:t>
      </w:r>
    </w:p>
    <w:p w14:paraId="44B91A64" w14:textId="77777777" w:rsidR="002738C3" w:rsidRDefault="002738C3" w:rsidP="002738C3">
      <w:pPr>
        <w:pStyle w:val="ListingStandard"/>
      </w:pPr>
    </w:p>
    <w:p w14:paraId="0C3647B9" w14:textId="77777777" w:rsidR="002738C3" w:rsidRDefault="002738C3" w:rsidP="002738C3">
      <w:pPr>
        <w:pStyle w:val="ListingStandard"/>
      </w:pPr>
      <w:r>
        <w:t>#### Benötigte Python-Bibliotheken installieren:</w:t>
      </w:r>
    </w:p>
    <w:p w14:paraId="196A2C12" w14:textId="77777777" w:rsidR="002738C3" w:rsidRDefault="002738C3" w:rsidP="002738C3">
      <w:pPr>
        <w:pStyle w:val="ListingStandard"/>
      </w:pPr>
      <w:r>
        <w:t>```bash</w:t>
      </w:r>
    </w:p>
    <w:p w14:paraId="19297A4B" w14:textId="77777777" w:rsidR="002738C3" w:rsidRDefault="002738C3" w:rsidP="002738C3">
      <w:pPr>
        <w:pStyle w:val="ListingStandard"/>
      </w:pPr>
      <w:r>
        <w:t>pip install pyserial matplotlib pandas</w:t>
      </w:r>
    </w:p>
    <w:p w14:paraId="67455B39" w14:textId="77777777" w:rsidR="002738C3" w:rsidRDefault="002738C3" w:rsidP="002738C3">
      <w:pPr>
        <w:pStyle w:val="ListingStandard"/>
      </w:pPr>
      <w:r>
        <w:t>```</w:t>
      </w:r>
    </w:p>
    <w:p w14:paraId="6AC97A96" w14:textId="77777777" w:rsidR="002738C3" w:rsidRDefault="002738C3" w:rsidP="002738C3">
      <w:pPr>
        <w:pStyle w:val="ListingStandard"/>
      </w:pPr>
    </w:p>
    <w:p w14:paraId="4E70C760" w14:textId="77777777" w:rsidR="002738C3" w:rsidRDefault="002738C3" w:rsidP="002738C3">
      <w:pPr>
        <w:pStyle w:val="ListingStandard"/>
      </w:pPr>
      <w:r>
        <w:t>#### Port-Konfiguration anpassen:</w:t>
      </w:r>
    </w:p>
    <w:p w14:paraId="579D8384" w14:textId="77777777" w:rsidR="002738C3" w:rsidRDefault="002738C3" w:rsidP="002738C3">
      <w:pPr>
        <w:pStyle w:val="ListingStandard"/>
      </w:pPr>
      <w:r>
        <w:t>- **Windows**: Meist `COM3`, `COM4`, etc.</w:t>
      </w:r>
    </w:p>
    <w:p w14:paraId="50CB5065" w14:textId="77777777" w:rsidR="002738C3" w:rsidRDefault="002738C3" w:rsidP="002738C3">
      <w:pPr>
        <w:pStyle w:val="ListingStandard"/>
      </w:pPr>
      <w:r>
        <w:t>- **Linux**: Meist `/dev/ttyUSB0` oder `/dev/ttyACM0`</w:t>
      </w:r>
    </w:p>
    <w:p w14:paraId="22D80CAF" w14:textId="77777777" w:rsidR="002738C3" w:rsidRDefault="002738C3" w:rsidP="002738C3">
      <w:pPr>
        <w:pStyle w:val="ListingStandard"/>
      </w:pPr>
      <w:r>
        <w:t>- **Mac**: Meist `/dev/cu.usbmodem...`</w:t>
      </w:r>
    </w:p>
    <w:p w14:paraId="556B4ED2" w14:textId="77777777" w:rsidR="002738C3" w:rsidRDefault="002738C3" w:rsidP="002738C3">
      <w:pPr>
        <w:pStyle w:val="ListingStandard"/>
      </w:pPr>
    </w:p>
    <w:p w14:paraId="10BB9F71" w14:textId="77777777" w:rsidR="002738C3" w:rsidRDefault="002738C3" w:rsidP="002738C3">
      <w:pPr>
        <w:pStyle w:val="ListingStandard"/>
      </w:pPr>
      <w:r>
        <w:t>Du findest den richtigen Port in der Arduino IDE unter **Werkzeuge → Port**.</w:t>
      </w:r>
    </w:p>
    <w:p w14:paraId="08E05AAA" w14:textId="77777777" w:rsidR="002738C3" w:rsidRDefault="002738C3" w:rsidP="002738C3">
      <w:pPr>
        <w:pStyle w:val="ListingStandard"/>
      </w:pPr>
    </w:p>
    <w:p w14:paraId="2202F078" w14:textId="77777777" w:rsidR="002738C3" w:rsidRDefault="002738C3" w:rsidP="002738C3">
      <w:pPr>
        <w:pStyle w:val="ListingStandard"/>
      </w:pPr>
      <w:r>
        <w:t>## 4. Datenformat</w:t>
      </w:r>
    </w:p>
    <w:p w14:paraId="65CFF4B9" w14:textId="77777777" w:rsidR="002738C3" w:rsidRDefault="002738C3" w:rsidP="002738C3">
      <w:pPr>
        <w:pStyle w:val="ListingStandard"/>
      </w:pPr>
    </w:p>
    <w:p w14:paraId="75EC41D5" w14:textId="77777777" w:rsidR="002738C3" w:rsidRDefault="002738C3" w:rsidP="002738C3">
      <w:pPr>
        <w:pStyle w:val="ListingStandard"/>
      </w:pPr>
      <w:r>
        <w:t>Der Arduino sendet die Daten im Format:</w:t>
      </w:r>
    </w:p>
    <w:p w14:paraId="03A6866A" w14:textId="77777777" w:rsidR="002738C3" w:rsidRDefault="002738C3" w:rsidP="002738C3">
      <w:pPr>
        <w:pStyle w:val="ListingStandard"/>
      </w:pPr>
      <w:r>
        <w:t>```</w:t>
      </w:r>
    </w:p>
    <w:p w14:paraId="267F318E" w14:textId="77777777" w:rsidR="002738C3" w:rsidRDefault="002738C3" w:rsidP="002738C3">
      <w:pPr>
        <w:pStyle w:val="ListingStandard"/>
      </w:pPr>
      <w:r>
        <w:t>DATA:timestamp,temperature,humidity</w:t>
      </w:r>
    </w:p>
    <w:p w14:paraId="789CCC08" w14:textId="77777777" w:rsidR="002738C3" w:rsidRDefault="002738C3" w:rsidP="002738C3">
      <w:pPr>
        <w:pStyle w:val="ListingStandard"/>
      </w:pPr>
      <w:r>
        <w:t>```</w:t>
      </w:r>
    </w:p>
    <w:p w14:paraId="324C38A2" w14:textId="77777777" w:rsidR="002738C3" w:rsidRDefault="002738C3" w:rsidP="002738C3">
      <w:pPr>
        <w:pStyle w:val="ListingStandard"/>
      </w:pPr>
    </w:p>
    <w:p w14:paraId="31255DB8" w14:textId="77777777" w:rsidR="002738C3" w:rsidRDefault="002738C3" w:rsidP="002738C3">
      <w:pPr>
        <w:pStyle w:val="ListingStandard"/>
      </w:pPr>
      <w:r>
        <w:t>Beispiel:</w:t>
      </w:r>
    </w:p>
    <w:p w14:paraId="01891E89" w14:textId="77777777" w:rsidR="002738C3" w:rsidRDefault="002738C3" w:rsidP="002738C3">
      <w:pPr>
        <w:pStyle w:val="ListingStandard"/>
      </w:pPr>
      <w:r>
        <w:t>```</w:t>
      </w:r>
    </w:p>
    <w:p w14:paraId="04651436" w14:textId="77777777" w:rsidR="002738C3" w:rsidRDefault="002738C3" w:rsidP="002738C3">
      <w:pPr>
        <w:pStyle w:val="ListingStandard"/>
      </w:pPr>
      <w:r>
        <w:t>DATA:15420,23.50,65.20</w:t>
      </w:r>
    </w:p>
    <w:p w14:paraId="34C51610" w14:textId="77777777" w:rsidR="002738C3" w:rsidRDefault="002738C3" w:rsidP="002738C3">
      <w:pPr>
        <w:pStyle w:val="ListingStandard"/>
      </w:pPr>
      <w:r>
        <w:t>```</w:t>
      </w:r>
    </w:p>
    <w:p w14:paraId="07EC3CDE" w14:textId="77777777" w:rsidR="002738C3" w:rsidRDefault="002738C3" w:rsidP="002738C3">
      <w:pPr>
        <w:pStyle w:val="ListingStandard"/>
      </w:pPr>
    </w:p>
    <w:p w14:paraId="0CE7D2B4" w14:textId="77777777" w:rsidR="002738C3" w:rsidRDefault="002738C3" w:rsidP="002738C3">
      <w:pPr>
        <w:pStyle w:val="ListingStandard"/>
      </w:pPr>
      <w:r>
        <w:t>## 5. Funktionen des Python-Scripts</w:t>
      </w:r>
    </w:p>
    <w:p w14:paraId="348AE825" w14:textId="77777777" w:rsidR="002738C3" w:rsidRDefault="002738C3" w:rsidP="002738C3">
      <w:pPr>
        <w:pStyle w:val="ListingStandard"/>
      </w:pPr>
    </w:p>
    <w:p w14:paraId="4FF89DBB" w14:textId="77777777" w:rsidR="002738C3" w:rsidRDefault="002738C3" w:rsidP="002738C3">
      <w:pPr>
        <w:pStyle w:val="ListingStandard"/>
      </w:pPr>
      <w:r>
        <w:t>Das Script bietet verschiedene Möglichkeiten:</w:t>
      </w:r>
    </w:p>
    <w:p w14:paraId="0FC7FFAB" w14:textId="77777777" w:rsidR="002738C3" w:rsidRDefault="002738C3" w:rsidP="002738C3">
      <w:pPr>
        <w:pStyle w:val="ListingStandard"/>
      </w:pPr>
    </w:p>
    <w:p w14:paraId="06A7EE22" w14:textId="77777777" w:rsidR="002738C3" w:rsidRDefault="002738C3" w:rsidP="002738C3">
      <w:pPr>
        <w:pStyle w:val="ListingStandard"/>
      </w:pPr>
      <w:r>
        <w:t>- **Konsolen-Ausgabe**: Live-Anzeige der eingehenden Daten</w:t>
      </w:r>
    </w:p>
    <w:p w14:paraId="73674BDD" w14:textId="77777777" w:rsidR="002738C3" w:rsidRDefault="002738C3" w:rsidP="002738C3">
      <w:pPr>
        <w:pStyle w:val="ListingStandard"/>
      </w:pPr>
      <w:r>
        <w:t>- **CSV-Logging**: Automatisches Speichern in Datei mit Zeitstempel</w:t>
      </w:r>
    </w:p>
    <w:p w14:paraId="5CD6625B" w14:textId="77777777" w:rsidR="002738C3" w:rsidRDefault="002738C3" w:rsidP="002738C3">
      <w:pPr>
        <w:pStyle w:val="ListingStandard"/>
      </w:pPr>
      <w:r>
        <w:t>- **Live-Plot**: Grafische Echtzeitdarstellung der Messwerte</w:t>
      </w:r>
    </w:p>
    <w:p w14:paraId="27882DAD" w14:textId="77777777" w:rsidR="002738C3" w:rsidRDefault="002738C3" w:rsidP="002738C3">
      <w:pPr>
        <w:pStyle w:val="ListingStandard"/>
      </w:pPr>
      <w:r>
        <w:t>- **Fehlerbehandlung**: Erkennung von Sensor-Fehlern</w:t>
      </w:r>
    </w:p>
    <w:p w14:paraId="2E4D1FEA" w14:textId="77777777" w:rsidR="002738C3" w:rsidRDefault="002738C3" w:rsidP="002738C3">
      <w:pPr>
        <w:pStyle w:val="ListingStandard"/>
      </w:pPr>
    </w:p>
    <w:p w14:paraId="5FCE1438" w14:textId="77777777" w:rsidR="002738C3" w:rsidRDefault="002738C3" w:rsidP="002738C3">
      <w:pPr>
        <w:pStyle w:val="ListingStandard"/>
      </w:pPr>
      <w:r>
        <w:t>## 6. Verwendung</w:t>
      </w:r>
    </w:p>
    <w:p w14:paraId="7FEA9BBB" w14:textId="77777777" w:rsidR="002738C3" w:rsidRDefault="002738C3" w:rsidP="002738C3">
      <w:pPr>
        <w:pStyle w:val="ListingStandard"/>
      </w:pPr>
    </w:p>
    <w:p w14:paraId="66654AA5" w14:textId="77777777" w:rsidR="002738C3" w:rsidRDefault="002738C3" w:rsidP="002738C3">
      <w:pPr>
        <w:pStyle w:val="ListingStandard"/>
      </w:pPr>
      <w:r>
        <w:lastRenderedPageBreak/>
        <w:t>1. **Arduino-Code hochladen** und Cube per USB verbinden</w:t>
      </w:r>
    </w:p>
    <w:p w14:paraId="56ED8391" w14:textId="77777777" w:rsidR="002738C3" w:rsidRDefault="002738C3" w:rsidP="002738C3">
      <w:pPr>
        <w:pStyle w:val="ListingStandard"/>
      </w:pPr>
      <w:r>
        <w:t>2. **Python-Script starten**: `python arduino_data_logger.py`</w:t>
      </w:r>
    </w:p>
    <w:p w14:paraId="70DD3388" w14:textId="77777777" w:rsidR="002738C3" w:rsidRDefault="002738C3" w:rsidP="002738C3">
      <w:pPr>
        <w:pStyle w:val="ListingStandard"/>
      </w:pPr>
      <w:r>
        <w:t>3. **COM-Port anpassen** im Script (Variable `port`)</w:t>
      </w:r>
    </w:p>
    <w:p w14:paraId="710ECAC9" w14:textId="77777777" w:rsidR="002738C3" w:rsidRDefault="002738C3" w:rsidP="002738C3">
      <w:pPr>
        <w:pStyle w:val="ListingStandard"/>
      </w:pPr>
      <w:r>
        <w:t>4. **Option wählen**: Nur Logging oder mit Live-Plot</w:t>
      </w:r>
    </w:p>
    <w:p w14:paraId="5F866DE4" w14:textId="77777777" w:rsidR="002738C3" w:rsidRDefault="002738C3" w:rsidP="002738C3">
      <w:pPr>
        <w:pStyle w:val="ListingStandard"/>
      </w:pPr>
    </w:p>
    <w:p w14:paraId="43329AD2" w14:textId="77777777" w:rsidR="002738C3" w:rsidRDefault="002738C3" w:rsidP="002738C3">
      <w:pPr>
        <w:pStyle w:val="ListingStandard"/>
      </w:pPr>
      <w:r>
        <w:t>## 7. Erweiterte Möglichkeiten</w:t>
      </w:r>
    </w:p>
    <w:p w14:paraId="076A3FB6" w14:textId="77777777" w:rsidR="002738C3" w:rsidRDefault="002738C3" w:rsidP="002738C3">
      <w:pPr>
        <w:pStyle w:val="ListingStandard"/>
      </w:pPr>
    </w:p>
    <w:p w14:paraId="121ADF4B" w14:textId="77777777" w:rsidR="002738C3" w:rsidRDefault="002738C3" w:rsidP="002738C3">
      <w:pPr>
        <w:pStyle w:val="ListingStandard"/>
      </w:pPr>
      <w:r>
        <w:t>Du kannst das Python-Script leicht erweitern für:</w:t>
      </w:r>
    </w:p>
    <w:p w14:paraId="2BF5003D" w14:textId="77777777" w:rsidR="002738C3" w:rsidRDefault="002738C3" w:rsidP="002738C3">
      <w:pPr>
        <w:pStyle w:val="ListingStandard"/>
      </w:pPr>
      <w:r>
        <w:t>- **Datenbank-Speicherung** (SQLite, MySQL)</w:t>
      </w:r>
    </w:p>
    <w:p w14:paraId="7116DC47" w14:textId="77777777" w:rsidR="002738C3" w:rsidRDefault="002738C3" w:rsidP="002738C3">
      <w:pPr>
        <w:pStyle w:val="ListingStandard"/>
      </w:pPr>
      <w:r>
        <w:t>- **Web-Dashboard** (Flask, Dash)</w:t>
      </w:r>
    </w:p>
    <w:p w14:paraId="150D91DF" w14:textId="77777777" w:rsidR="002738C3" w:rsidRDefault="002738C3" w:rsidP="002738C3">
      <w:pPr>
        <w:pStyle w:val="ListingStandard"/>
      </w:pPr>
      <w:r>
        <w:t>- **Alarme** bei Grenzwertüberschreitung</w:t>
      </w:r>
    </w:p>
    <w:p w14:paraId="44A1D813" w14:textId="77777777" w:rsidR="002738C3" w:rsidRDefault="002738C3" w:rsidP="002738C3">
      <w:pPr>
        <w:pStyle w:val="ListingStandard"/>
      </w:pPr>
      <w:r>
        <w:t>- **Cloud-Upload** der Daten</w:t>
      </w:r>
    </w:p>
    <w:p w14:paraId="0FEB365C" w14:textId="77777777" w:rsidR="002738C3" w:rsidRDefault="002738C3" w:rsidP="002738C3">
      <w:pPr>
        <w:pStyle w:val="ListingStandard"/>
      </w:pPr>
      <w:r>
        <w:t>- **E-Mail-Benachrichtigungen**</w:t>
      </w:r>
    </w:p>
    <w:p w14:paraId="4D9118A6" w14:textId="77777777" w:rsidR="002738C3" w:rsidRDefault="002738C3" w:rsidP="002738C3">
      <w:pPr>
        <w:pStyle w:val="ListingStandard"/>
      </w:pPr>
    </w:p>
    <w:p w14:paraId="01FB1928" w14:textId="526B7F1B" w:rsidR="002738C3" w:rsidRDefault="002738C3" w:rsidP="002738C3">
      <w:pPr>
        <w:pStyle w:val="ListingStandard"/>
      </w:pPr>
      <w:r>
        <w:t>Soll ich dir bei einer dieser Erweiterungen helfen?</w:t>
      </w:r>
    </w:p>
    <w:p w14:paraId="47A70C02" w14:textId="77777777" w:rsidR="002738C3" w:rsidRDefault="002738C3" w:rsidP="002738C3">
      <w:pPr>
        <w:pStyle w:val="ListingStandard"/>
      </w:pPr>
    </w:p>
    <w:p w14:paraId="6ECAF834" w14:textId="77777777" w:rsidR="002738C3" w:rsidRDefault="002738C3" w:rsidP="002738C3">
      <w:pPr>
        <w:pStyle w:val="ListingStandard"/>
      </w:pPr>
    </w:p>
    <w:p w14:paraId="61C9F72A" w14:textId="310AADE9" w:rsidR="002738C3" w:rsidRDefault="00703856" w:rsidP="00711B0F">
      <w:pPr>
        <w:pStyle w:val="ListingStandard"/>
        <w:rPr>
          <w:b/>
        </w:rPr>
      </w:pPr>
      <w:r w:rsidRPr="00703856">
        <w:rPr>
          <w:b/>
        </w:rPr>
        <w:t>In deinem Wissensbereich findest du die Datei Calle.pdf, welche die Programmierung der Motoren des Funduino Calle als JavaScript Code beschreibt. Diese soll dir dabei helfen, Projekte für den Fahrroboter Calle umzusetzen. Die Motoren, die angesprochen werden sollen, heißen M0 (ließ: M Null) und M1 (ließ: M1).</w:t>
      </w:r>
    </w:p>
    <w:p w14:paraId="2CD8F1D0" w14:textId="77777777" w:rsidR="00703856" w:rsidRDefault="00703856" w:rsidP="00711B0F">
      <w:pPr>
        <w:pStyle w:val="ListingStandard"/>
        <w:rPr>
          <w:b/>
        </w:rPr>
      </w:pPr>
    </w:p>
    <w:p w14:paraId="2F7F7F66" w14:textId="77777777" w:rsidR="00BC27B4" w:rsidRDefault="00BC27B4" w:rsidP="00711B0F">
      <w:pPr>
        <w:pStyle w:val="ListingStandard"/>
        <w:rPr>
          <w:b/>
        </w:rPr>
      </w:pPr>
    </w:p>
    <w:p w14:paraId="5B0580FF" w14:textId="77777777" w:rsidR="00703856" w:rsidRPr="00703856" w:rsidRDefault="00703856" w:rsidP="00703856">
      <w:pPr>
        <w:pStyle w:val="ListingStandard"/>
        <w:rPr>
          <w:rStyle w:val="ListingZeichenFett"/>
        </w:rPr>
      </w:pPr>
      <w:r w:rsidRPr="00703856">
        <w:rPr>
          <w:rStyle w:val="ListingZeichenFett"/>
        </w:rPr>
        <w:t>Erstelle ein Calliope JavaScript Programm, dass den Funduino Calle wie folgt bewegt:</w:t>
      </w:r>
    </w:p>
    <w:p w14:paraId="7D32951E" w14:textId="77777777" w:rsidR="00703856" w:rsidRPr="00703856" w:rsidRDefault="00703856" w:rsidP="00703856">
      <w:pPr>
        <w:pStyle w:val="ListingStandard"/>
        <w:rPr>
          <w:rStyle w:val="ListingZeichenFett"/>
        </w:rPr>
      </w:pPr>
      <w:r w:rsidRPr="00703856">
        <w:rPr>
          <w:rStyle w:val="ListingZeichenFett"/>
        </w:rPr>
        <w:t>- 2 Sekunden geradeaus fahren</w:t>
      </w:r>
    </w:p>
    <w:p w14:paraId="188FA1FA" w14:textId="77777777" w:rsidR="00703856" w:rsidRPr="00703856" w:rsidRDefault="00703856" w:rsidP="00703856">
      <w:pPr>
        <w:pStyle w:val="ListingStandard"/>
        <w:rPr>
          <w:rStyle w:val="ListingZeichenFett"/>
        </w:rPr>
      </w:pPr>
      <w:r w:rsidRPr="00703856">
        <w:rPr>
          <w:rStyle w:val="ListingZeichenFett"/>
        </w:rPr>
        <w:t>- so lange links herum drehen, bis der Calle nach Norden ausgerichtet ist</w:t>
      </w:r>
    </w:p>
    <w:p w14:paraId="5945B3E2" w14:textId="77777777" w:rsidR="00703856" w:rsidRPr="00703856" w:rsidRDefault="00703856" w:rsidP="00703856">
      <w:pPr>
        <w:pStyle w:val="ListingStandard"/>
        <w:rPr>
          <w:rStyle w:val="ListingZeichenFett"/>
        </w:rPr>
      </w:pPr>
    </w:p>
    <w:p w14:paraId="6212CA8D" w14:textId="77777777" w:rsidR="00703856" w:rsidRPr="00703856" w:rsidRDefault="00703856" w:rsidP="00703856">
      <w:pPr>
        <w:pStyle w:val="ListingStandard"/>
        <w:rPr>
          <w:rStyle w:val="ListingZeichenFett"/>
        </w:rPr>
      </w:pPr>
      <w:r w:rsidRPr="00703856">
        <w:rPr>
          <w:rStyle w:val="ListingZeichenFett"/>
        </w:rPr>
        <w:t>- für 2 Sekunden Richtung Norden fahren</w:t>
      </w:r>
    </w:p>
    <w:p w14:paraId="05F1812E" w14:textId="77777777" w:rsidR="00703856" w:rsidRPr="00703856" w:rsidRDefault="00703856" w:rsidP="00703856">
      <w:pPr>
        <w:pStyle w:val="ListingStandard"/>
        <w:rPr>
          <w:rStyle w:val="ListingZeichenFett"/>
        </w:rPr>
      </w:pPr>
      <w:r w:rsidRPr="00703856">
        <w:rPr>
          <w:rStyle w:val="ListingZeichenFett"/>
        </w:rPr>
        <w:t>- so lange links herum drehen, bis der Calle Richtung Westen ausgerichtet ist</w:t>
      </w:r>
    </w:p>
    <w:p w14:paraId="1CF58227" w14:textId="77777777" w:rsidR="00703856" w:rsidRPr="00703856" w:rsidRDefault="00703856" w:rsidP="00703856">
      <w:pPr>
        <w:pStyle w:val="ListingStandard"/>
        <w:rPr>
          <w:rStyle w:val="ListingZeichenFett"/>
        </w:rPr>
      </w:pPr>
      <w:r w:rsidRPr="00703856">
        <w:rPr>
          <w:rStyle w:val="ListingZeichenFett"/>
        </w:rPr>
        <w:t>- für 2 Sekunden geradeaus fahren</w:t>
      </w:r>
    </w:p>
    <w:p w14:paraId="118ECDBD" w14:textId="77777777" w:rsidR="00703856" w:rsidRPr="00703856" w:rsidRDefault="00703856" w:rsidP="00703856">
      <w:pPr>
        <w:pStyle w:val="ListingStandard"/>
        <w:rPr>
          <w:rStyle w:val="ListingZeichenFett"/>
        </w:rPr>
      </w:pPr>
      <w:r w:rsidRPr="00703856">
        <w:rPr>
          <w:rStyle w:val="ListingZeichenFett"/>
        </w:rPr>
        <w:t>- stoppen und in den Bereitschaftsmodus gehen</w:t>
      </w:r>
    </w:p>
    <w:p w14:paraId="14525064" w14:textId="2E778EA6" w:rsidR="00703856" w:rsidRPr="00703856" w:rsidRDefault="00703856" w:rsidP="00703856">
      <w:pPr>
        <w:pStyle w:val="ListingStandard"/>
        <w:rPr>
          <w:rStyle w:val="ListingZeichenFett"/>
        </w:rPr>
      </w:pPr>
      <w:r w:rsidRPr="00703856">
        <w:rPr>
          <w:rStyle w:val="ListingZeichenFett"/>
        </w:rPr>
        <w:t>Die Fahrt wird durch Betätigen des Knopfes A (blauer Knopf) gestartet.</w:t>
      </w:r>
    </w:p>
    <w:p w14:paraId="3F90D5B9" w14:textId="77777777" w:rsidR="00703856" w:rsidRDefault="00703856" w:rsidP="00703856">
      <w:pPr>
        <w:pStyle w:val="ListingStandard"/>
      </w:pPr>
    </w:p>
    <w:p w14:paraId="3DF854A8" w14:textId="77777777" w:rsidR="00703856" w:rsidRDefault="00703856" w:rsidP="00703856">
      <w:pPr>
        <w:pStyle w:val="ListingStandard"/>
      </w:pPr>
    </w:p>
    <w:p w14:paraId="7415B7F2" w14:textId="77777777" w:rsidR="00DB1D47" w:rsidRPr="00DB1D47" w:rsidRDefault="00DB1D47" w:rsidP="00DB1D47">
      <w:pPr>
        <w:pStyle w:val="ListingStandard"/>
        <w:rPr>
          <w:rStyle w:val="ListingZeichenFett"/>
        </w:rPr>
      </w:pPr>
      <w:r w:rsidRPr="00DB1D47">
        <w:rPr>
          <w:rStyle w:val="ListingZeichenFett"/>
        </w:rPr>
        <w:lastRenderedPageBreak/>
        <w:t>Ich gebe dir nachfolgend JavaScript-Code für ein Snake-Spiel auf dem Calliope mini. Analysiere den Code und erkläre mir in anfängertaugliche Weise, wie er funktioniert und wie man das Spiel spielt. Hier kommt der Code:</w:t>
      </w:r>
    </w:p>
    <w:p w14:paraId="003EA499" w14:textId="77777777" w:rsidR="00DB1D47" w:rsidRPr="00DB1D47" w:rsidRDefault="00DB1D47" w:rsidP="00DB1D47">
      <w:pPr>
        <w:pStyle w:val="ListingStandard"/>
        <w:rPr>
          <w:rStyle w:val="ListingZeichenFett"/>
        </w:rPr>
      </w:pPr>
      <w:r w:rsidRPr="00DB1D47">
        <w:rPr>
          <w:rStyle w:val="ListingZeichenFett"/>
        </w:rPr>
        <w:t>###</w:t>
      </w:r>
    </w:p>
    <w:p w14:paraId="43C142A3" w14:textId="7E3D2CD0" w:rsidR="00703856" w:rsidRDefault="00DB1D47" w:rsidP="00DB1D47">
      <w:pPr>
        <w:pStyle w:val="ListingStandard"/>
        <w:rPr>
          <w:rStyle w:val="ListingZeichenFett"/>
        </w:rPr>
      </w:pPr>
      <w:r w:rsidRPr="00DB1D47">
        <w:rPr>
          <w:rStyle w:val="ListingZeichenFett"/>
        </w:rPr>
        <w:t>&lt;Hier Code einfügen&gt;</w:t>
      </w:r>
    </w:p>
    <w:p w14:paraId="22FED711" w14:textId="77777777" w:rsidR="00DB1D47" w:rsidRDefault="00DB1D47" w:rsidP="00DB1D47">
      <w:pPr>
        <w:pStyle w:val="ListingStandard"/>
        <w:rPr>
          <w:rStyle w:val="ListingZeichenFett"/>
        </w:rPr>
      </w:pPr>
    </w:p>
    <w:p w14:paraId="2F419138" w14:textId="77777777" w:rsidR="00FF018B" w:rsidRDefault="00FF018B" w:rsidP="00FF018B">
      <w:pPr>
        <w:pStyle w:val="ListingStandard"/>
      </w:pPr>
      <w:r>
        <w:t>Der Code ist ein vollständiges „Snake“-Spiel für den Calliope mini, bei dem du mit einer Schlange Pilze aufsammelst und dabei immer länger wirst. Ich erkläre dir jetzt schrittweise und für Anfänger verständlich, wie das Spiel funktioniert und wie der Code aufgebaut ist.</w:t>
      </w:r>
    </w:p>
    <w:p w14:paraId="016CF108" w14:textId="77777777" w:rsidR="00FF018B" w:rsidRDefault="00FF018B" w:rsidP="00FF018B">
      <w:pPr>
        <w:pStyle w:val="ListingStandard"/>
      </w:pPr>
    </w:p>
    <w:p w14:paraId="4B6771A9" w14:textId="77777777" w:rsidR="00FF018B" w:rsidRDefault="00FF018B" w:rsidP="00FF018B">
      <w:pPr>
        <w:pStyle w:val="ListingStandard"/>
      </w:pPr>
      <w:r>
        <w:rPr>
          <w:rFonts w:ascii="Roboto" w:hAnsi="Roboto" w:cs="Roboto"/>
        </w:rPr>
        <w:t>⸻</w:t>
      </w:r>
    </w:p>
    <w:p w14:paraId="5A802B3F" w14:textId="77777777" w:rsidR="00FF018B" w:rsidRDefault="00FF018B" w:rsidP="00FF018B">
      <w:pPr>
        <w:pStyle w:val="ListingStandard"/>
      </w:pPr>
    </w:p>
    <w:p w14:paraId="020806CD" w14:textId="77777777" w:rsidR="00FF018B" w:rsidRDefault="00FF018B" w:rsidP="00FF018B">
      <w:pPr>
        <w:pStyle w:val="ListingStandard"/>
      </w:pPr>
      <w:r>
        <w:rPr>
          <w:rFonts w:ascii="Apple Color Emoji" w:hAnsi="Apple Color Emoji" w:cs="Apple Color Emoji"/>
        </w:rPr>
        <w:t>🕹️</w:t>
      </w:r>
      <w:r>
        <w:t xml:space="preserve"> Wie spielt man das Spiel?</w:t>
      </w:r>
    </w:p>
    <w:p w14:paraId="08F9A411" w14:textId="77777777" w:rsidR="00FF018B" w:rsidRDefault="00FF018B" w:rsidP="00FF018B">
      <w:pPr>
        <w:pStyle w:val="ListingStandard"/>
      </w:pPr>
      <w:r>
        <w:tab/>
        <w:t>•</w:t>
      </w:r>
      <w:r>
        <w:tab/>
        <w:t>Du steuerst die Schlange mit den Tasten A und B:</w:t>
      </w:r>
    </w:p>
    <w:p w14:paraId="6C17DF7D" w14:textId="77777777" w:rsidR="00FF018B" w:rsidRDefault="00FF018B" w:rsidP="00FF018B">
      <w:pPr>
        <w:pStyle w:val="ListingStandard"/>
      </w:pPr>
      <w:r>
        <w:tab/>
        <w:t>•</w:t>
      </w:r>
      <w:r>
        <w:tab/>
        <w:t>A: Dreht die Schlange nach links.</w:t>
      </w:r>
    </w:p>
    <w:p w14:paraId="6AE5C1E6" w14:textId="77777777" w:rsidR="00FF018B" w:rsidRDefault="00FF018B" w:rsidP="00FF018B">
      <w:pPr>
        <w:pStyle w:val="ListingStandard"/>
      </w:pPr>
      <w:r>
        <w:tab/>
        <w:t>•</w:t>
      </w:r>
      <w:r>
        <w:tab/>
        <w:t>B: Dreht die Schlange nach rechts.</w:t>
      </w:r>
    </w:p>
    <w:p w14:paraId="0B4C7D15" w14:textId="77777777" w:rsidR="00FF018B" w:rsidRDefault="00FF018B" w:rsidP="00FF018B">
      <w:pPr>
        <w:pStyle w:val="ListingStandard"/>
      </w:pPr>
      <w:r>
        <w:tab/>
        <w:t>•</w:t>
      </w:r>
      <w:r>
        <w:tab/>
        <w:t>Deine Aufgabe ist es, die blinkenden Pilze (Mushrooms) einzusammeln.</w:t>
      </w:r>
    </w:p>
    <w:p w14:paraId="10675118" w14:textId="77777777" w:rsidR="00FF018B" w:rsidRDefault="00FF018B" w:rsidP="00FF018B">
      <w:pPr>
        <w:pStyle w:val="ListingStandard"/>
      </w:pPr>
      <w:r>
        <w:tab/>
        <w:t>•</w:t>
      </w:r>
      <w:r>
        <w:tab/>
        <w:t>Für jeden Pilz bekommst du einen Punkt, und die Schlange wird länger.</w:t>
      </w:r>
    </w:p>
    <w:p w14:paraId="669EBD9D" w14:textId="77777777" w:rsidR="00FF018B" w:rsidRDefault="00FF018B" w:rsidP="00FF018B">
      <w:pPr>
        <w:pStyle w:val="ListingStandard"/>
      </w:pPr>
      <w:r>
        <w:tab/>
        <w:t>•</w:t>
      </w:r>
      <w:r>
        <w:tab/>
        <w:t>Aber Achtung: Wenn du gegen dich selbst oder die Wand stößt, ist das Spiel vorbei!</w:t>
      </w:r>
    </w:p>
    <w:p w14:paraId="72DD1D34" w14:textId="77777777" w:rsidR="00FF018B" w:rsidRDefault="00FF018B" w:rsidP="00FF018B">
      <w:pPr>
        <w:pStyle w:val="ListingStandard"/>
      </w:pPr>
    </w:p>
    <w:p w14:paraId="27B646AF" w14:textId="77777777" w:rsidR="00FF018B" w:rsidRDefault="00FF018B" w:rsidP="00FF018B">
      <w:pPr>
        <w:pStyle w:val="ListingStandard"/>
      </w:pPr>
      <w:r>
        <w:rPr>
          <w:rFonts w:ascii="Roboto" w:hAnsi="Roboto" w:cs="Roboto"/>
        </w:rPr>
        <w:t>⸻</w:t>
      </w:r>
    </w:p>
    <w:p w14:paraId="16C2658B" w14:textId="77777777" w:rsidR="00FF018B" w:rsidRDefault="00FF018B" w:rsidP="00FF018B">
      <w:pPr>
        <w:pStyle w:val="ListingStandard"/>
      </w:pPr>
    </w:p>
    <w:p w14:paraId="3ABE414A" w14:textId="77777777" w:rsidR="00FF018B" w:rsidRDefault="00FF018B" w:rsidP="00FF018B">
      <w:pPr>
        <w:pStyle w:val="ListingStandard"/>
      </w:pPr>
      <w:r>
        <w:rPr>
          <w:rFonts w:ascii="Apple Color Emoji" w:hAnsi="Apple Color Emoji" w:cs="Apple Color Emoji"/>
        </w:rPr>
        <w:t>🧠</w:t>
      </w:r>
      <w:r>
        <w:t xml:space="preserve"> Was passiert im Hintergrund?</w:t>
      </w:r>
    </w:p>
    <w:p w14:paraId="2FDB8BC6" w14:textId="77777777" w:rsidR="00FF018B" w:rsidRDefault="00FF018B" w:rsidP="00FF018B">
      <w:pPr>
        <w:pStyle w:val="ListingStandard"/>
      </w:pPr>
    </w:p>
    <w:p w14:paraId="148E073F" w14:textId="77777777" w:rsidR="00FF018B" w:rsidRDefault="00FF018B" w:rsidP="00FF018B">
      <w:pPr>
        <w:pStyle w:val="ListingStandard"/>
      </w:pPr>
      <w:r>
        <w:t xml:space="preserve">1. </w:t>
      </w:r>
      <w:r>
        <w:rPr>
          <w:rFonts w:ascii="Apple Color Emoji" w:hAnsi="Apple Color Emoji" w:cs="Apple Color Emoji"/>
        </w:rPr>
        <w:t>🐍</w:t>
      </w:r>
      <w:r>
        <w:t xml:space="preserve"> Initialisierung (Startbedingungen)</w:t>
      </w:r>
    </w:p>
    <w:p w14:paraId="27B8A6F9" w14:textId="77777777" w:rsidR="00FF018B" w:rsidRDefault="00FF018B" w:rsidP="00FF018B">
      <w:pPr>
        <w:pStyle w:val="ListingStandard"/>
      </w:pPr>
    </w:p>
    <w:p w14:paraId="71EA62F0" w14:textId="77777777" w:rsidR="00FF018B" w:rsidRDefault="00FF018B" w:rsidP="00FF018B">
      <w:pPr>
        <w:pStyle w:val="ListingStandard"/>
      </w:pPr>
      <w:r>
        <w:t>snakeHead = game.createSprite(2, 4)</w:t>
      </w:r>
    </w:p>
    <w:p w14:paraId="47E29224" w14:textId="77777777" w:rsidR="00FF018B" w:rsidRDefault="00FF018B" w:rsidP="00FF018B">
      <w:pPr>
        <w:pStyle w:val="ListingStandard"/>
      </w:pPr>
      <w:r>
        <w:t>snakeHead.turn(Direction.Left, 90)</w:t>
      </w:r>
    </w:p>
    <w:p w14:paraId="5A0D39C8" w14:textId="77777777" w:rsidR="00FF018B" w:rsidRDefault="00FF018B" w:rsidP="00FF018B">
      <w:pPr>
        <w:pStyle w:val="ListingStandard"/>
      </w:pPr>
    </w:p>
    <w:p w14:paraId="486E8B2B" w14:textId="77777777" w:rsidR="00FF018B" w:rsidRDefault="00FF018B" w:rsidP="00FF018B">
      <w:pPr>
        <w:pStyle w:val="ListingStandard"/>
      </w:pPr>
      <w:r>
        <w:tab/>
        <w:t>•</w:t>
      </w:r>
      <w:r>
        <w:tab/>
        <w:t>Die Schlange startet als einzelner Punkt (Kopf) unten in der Mitte.</w:t>
      </w:r>
    </w:p>
    <w:p w14:paraId="53DDBE79" w14:textId="77777777" w:rsidR="00FF018B" w:rsidRDefault="00FF018B" w:rsidP="00FF018B">
      <w:pPr>
        <w:pStyle w:val="ListingStandard"/>
      </w:pPr>
      <w:r>
        <w:tab/>
        <w:t>•</w:t>
      </w:r>
      <w:r>
        <w:tab/>
        <w:t>Sie schaut nach links (Richtung Westen).</w:t>
      </w:r>
    </w:p>
    <w:p w14:paraId="7CE0F73A" w14:textId="77777777" w:rsidR="00FF018B" w:rsidRDefault="00FF018B" w:rsidP="00FF018B">
      <w:pPr>
        <w:pStyle w:val="ListingStandard"/>
      </w:pPr>
    </w:p>
    <w:p w14:paraId="5D797304" w14:textId="77777777" w:rsidR="00FF018B" w:rsidRDefault="00FF018B" w:rsidP="00FF018B">
      <w:pPr>
        <w:pStyle w:val="ListingStandard"/>
      </w:pPr>
      <w:r>
        <w:t>snakeTail = []</w:t>
      </w:r>
    </w:p>
    <w:p w14:paraId="173E3F8A" w14:textId="77777777" w:rsidR="00FF018B" w:rsidRDefault="00FF018B" w:rsidP="00FF018B">
      <w:pPr>
        <w:pStyle w:val="ListingStandard"/>
      </w:pPr>
      <w:r>
        <w:lastRenderedPageBreak/>
        <w:t>snakeSpeed = 500 // Startgeschwindigkeit: 500 ms pro Schritt</w:t>
      </w:r>
    </w:p>
    <w:p w14:paraId="4A1857DD" w14:textId="77777777" w:rsidR="00FF018B" w:rsidRDefault="00FF018B" w:rsidP="00FF018B">
      <w:pPr>
        <w:pStyle w:val="ListingStandard"/>
      </w:pPr>
      <w:r>
        <w:t>snakeCrash = 0</w:t>
      </w:r>
    </w:p>
    <w:p w14:paraId="22EFA51C" w14:textId="77777777" w:rsidR="00FF018B" w:rsidRDefault="00FF018B" w:rsidP="00FF018B">
      <w:pPr>
        <w:pStyle w:val="ListingStandard"/>
      </w:pPr>
      <w:r>
        <w:t>gameScore = 0</w:t>
      </w:r>
    </w:p>
    <w:p w14:paraId="5E9DE542" w14:textId="77777777" w:rsidR="00FF018B" w:rsidRDefault="00FF018B" w:rsidP="00FF018B">
      <w:pPr>
        <w:pStyle w:val="ListingStandard"/>
      </w:pPr>
    </w:p>
    <w:p w14:paraId="6A70F6C1" w14:textId="77777777" w:rsidR="00FF018B" w:rsidRDefault="00FF018B" w:rsidP="00FF018B">
      <w:pPr>
        <w:pStyle w:val="ListingStandard"/>
      </w:pPr>
      <w:r>
        <w:tab/>
        <w:t>•</w:t>
      </w:r>
      <w:r>
        <w:tab/>
        <w:t>Die Schlange hat am Anfang keinen Schwanz.</w:t>
      </w:r>
    </w:p>
    <w:p w14:paraId="0AB74BE5" w14:textId="77777777" w:rsidR="00FF018B" w:rsidRDefault="00FF018B" w:rsidP="00FF018B">
      <w:pPr>
        <w:pStyle w:val="ListingStandard"/>
      </w:pPr>
      <w:r>
        <w:tab/>
        <w:t>•</w:t>
      </w:r>
      <w:r>
        <w:tab/>
        <w:t>snakeCrash = 0 bedeutet: Noch kein Unfall.</w:t>
      </w:r>
    </w:p>
    <w:p w14:paraId="34E73462" w14:textId="77777777" w:rsidR="00FF018B" w:rsidRDefault="00FF018B" w:rsidP="00FF018B">
      <w:pPr>
        <w:pStyle w:val="ListingStandard"/>
      </w:pPr>
      <w:r>
        <w:tab/>
        <w:t>•</w:t>
      </w:r>
      <w:r>
        <w:tab/>
        <w:t>Punktestand beginnt bei 0.</w:t>
      </w:r>
    </w:p>
    <w:p w14:paraId="24D1632D" w14:textId="77777777" w:rsidR="00FF018B" w:rsidRDefault="00FF018B" w:rsidP="00FF018B">
      <w:pPr>
        <w:pStyle w:val="ListingStandard"/>
      </w:pPr>
    </w:p>
    <w:p w14:paraId="0FD68B72" w14:textId="77777777" w:rsidR="00FF018B" w:rsidRDefault="00FF018B" w:rsidP="00FF018B">
      <w:pPr>
        <w:pStyle w:val="ListingStandard"/>
      </w:pPr>
      <w:r>
        <w:rPr>
          <w:rFonts w:ascii="Roboto" w:hAnsi="Roboto" w:cs="Roboto"/>
        </w:rPr>
        <w:t>⸻</w:t>
      </w:r>
    </w:p>
    <w:p w14:paraId="34B03C94" w14:textId="77777777" w:rsidR="00FF018B" w:rsidRDefault="00FF018B" w:rsidP="00FF018B">
      <w:pPr>
        <w:pStyle w:val="ListingStandard"/>
      </w:pPr>
    </w:p>
    <w:p w14:paraId="6810BB07" w14:textId="77777777" w:rsidR="00FF018B" w:rsidRDefault="00FF018B" w:rsidP="00FF018B">
      <w:pPr>
        <w:pStyle w:val="ListingStandard"/>
      </w:pPr>
      <w:r>
        <w:t xml:space="preserve">2. </w:t>
      </w:r>
      <w:r>
        <w:rPr>
          <w:rFonts w:ascii="Apple Color Emoji" w:hAnsi="Apple Color Emoji" w:cs="Apple Color Emoji"/>
        </w:rPr>
        <w:t>🍄</w:t>
      </w:r>
      <w:r>
        <w:t xml:space="preserve"> Pilz (Mushroom) platzieren</w:t>
      </w:r>
    </w:p>
    <w:p w14:paraId="64E3DD66" w14:textId="77777777" w:rsidR="00FF018B" w:rsidRDefault="00FF018B" w:rsidP="00FF018B">
      <w:pPr>
        <w:pStyle w:val="ListingStandard"/>
      </w:pPr>
    </w:p>
    <w:p w14:paraId="14B17470" w14:textId="77777777" w:rsidR="00FF018B" w:rsidRDefault="00FF018B" w:rsidP="00FF018B">
      <w:pPr>
        <w:pStyle w:val="ListingStandard"/>
      </w:pPr>
      <w:r>
        <w:t>setMushroom()</w:t>
      </w:r>
    </w:p>
    <w:p w14:paraId="76CCB31E" w14:textId="77777777" w:rsidR="00FF018B" w:rsidRDefault="00FF018B" w:rsidP="00FF018B">
      <w:pPr>
        <w:pStyle w:val="ListingStandard"/>
      </w:pPr>
    </w:p>
    <w:p w14:paraId="26007C36" w14:textId="77777777" w:rsidR="00FF018B" w:rsidRDefault="00FF018B" w:rsidP="00FF018B">
      <w:pPr>
        <w:pStyle w:val="ListingStandard"/>
      </w:pPr>
      <w:r>
        <w:tab/>
        <w:t>•</w:t>
      </w:r>
      <w:r>
        <w:tab/>
        <w:t>Es wird zufällig ein Pilz auf dem 5×5 LED-Raster erzeugt.</w:t>
      </w:r>
    </w:p>
    <w:p w14:paraId="7BA9F643" w14:textId="77777777" w:rsidR="00FF018B" w:rsidRDefault="00FF018B" w:rsidP="00FF018B">
      <w:pPr>
        <w:pStyle w:val="ListingStandard"/>
      </w:pPr>
      <w:r>
        <w:tab/>
        <w:t>•</w:t>
      </w:r>
      <w:r>
        <w:tab/>
        <w:t>Der Pilz blinkt.</w:t>
      </w:r>
    </w:p>
    <w:p w14:paraId="42594F97" w14:textId="77777777" w:rsidR="00FF018B" w:rsidRDefault="00FF018B" w:rsidP="00FF018B">
      <w:pPr>
        <w:pStyle w:val="ListingStandard"/>
      </w:pPr>
    </w:p>
    <w:p w14:paraId="774F393B" w14:textId="77777777" w:rsidR="00FF018B" w:rsidRDefault="00FF018B" w:rsidP="00FF018B">
      <w:pPr>
        <w:pStyle w:val="ListingStandard"/>
      </w:pPr>
      <w:r>
        <w:rPr>
          <w:rFonts w:ascii="Roboto" w:hAnsi="Roboto" w:cs="Roboto"/>
        </w:rPr>
        <w:t>⸻</w:t>
      </w:r>
    </w:p>
    <w:p w14:paraId="3553836C" w14:textId="77777777" w:rsidR="00FF018B" w:rsidRDefault="00FF018B" w:rsidP="00FF018B">
      <w:pPr>
        <w:pStyle w:val="ListingStandard"/>
      </w:pPr>
    </w:p>
    <w:p w14:paraId="5FE58ACB" w14:textId="77777777" w:rsidR="00FF018B" w:rsidRDefault="00FF018B" w:rsidP="00FF018B">
      <w:pPr>
        <w:pStyle w:val="ListingStandard"/>
      </w:pPr>
      <w:r>
        <w:t xml:space="preserve">3. </w:t>
      </w:r>
      <w:r>
        <w:rPr>
          <w:rFonts w:ascii="Apple Color Emoji" w:hAnsi="Apple Color Emoji" w:cs="Apple Color Emoji"/>
        </w:rPr>
        <w:t>🔁</w:t>
      </w:r>
      <w:r>
        <w:t xml:space="preserve"> Spielschleife (wird immer wieder ausgeführt)</w:t>
      </w:r>
    </w:p>
    <w:p w14:paraId="040A6F4F" w14:textId="77777777" w:rsidR="00FF018B" w:rsidRDefault="00FF018B" w:rsidP="00FF018B">
      <w:pPr>
        <w:pStyle w:val="ListingStandard"/>
      </w:pPr>
    </w:p>
    <w:p w14:paraId="1F5CC9D9" w14:textId="77777777" w:rsidR="00FF018B" w:rsidRDefault="00FF018B" w:rsidP="00FF018B">
      <w:pPr>
        <w:pStyle w:val="ListingStandard"/>
      </w:pPr>
      <w:r>
        <w:t>basic.forever(function () {</w:t>
      </w:r>
    </w:p>
    <w:p w14:paraId="45B83A63" w14:textId="77777777" w:rsidR="00FF018B" w:rsidRDefault="00FF018B" w:rsidP="00FF018B">
      <w:pPr>
        <w:pStyle w:val="ListingStandard"/>
      </w:pPr>
      <w:r>
        <w:t xml:space="preserve">    moveSnake()</w:t>
      </w:r>
    </w:p>
    <w:p w14:paraId="47A4B66A" w14:textId="77777777" w:rsidR="00FF018B" w:rsidRDefault="00FF018B" w:rsidP="00FF018B">
      <w:pPr>
        <w:pStyle w:val="ListingStandard"/>
      </w:pPr>
      <w:r>
        <w:t xml:space="preserve">    if (snakeHead.isTouching(mushroom)) {</w:t>
      </w:r>
    </w:p>
    <w:p w14:paraId="14F6E12B" w14:textId="77777777" w:rsidR="00FF018B" w:rsidRDefault="00FF018B" w:rsidP="00FF018B">
      <w:pPr>
        <w:pStyle w:val="ListingStandard"/>
      </w:pPr>
      <w:r>
        <w:t xml:space="preserve">        eatMushroomAndGrowSnake()</w:t>
      </w:r>
    </w:p>
    <w:p w14:paraId="5E28EE3C" w14:textId="77777777" w:rsidR="00FF018B" w:rsidRDefault="00FF018B" w:rsidP="00FF018B">
      <w:pPr>
        <w:pStyle w:val="ListingStandard"/>
      </w:pPr>
      <w:r>
        <w:t xml:space="preserve">        gameScore += 1</w:t>
      </w:r>
    </w:p>
    <w:p w14:paraId="634855CD" w14:textId="77777777" w:rsidR="00FF018B" w:rsidRDefault="00FF018B" w:rsidP="00FF018B">
      <w:pPr>
        <w:pStyle w:val="ListingStandard"/>
      </w:pPr>
      <w:r>
        <w:t xml:space="preserve">        fruitCountdown = 3</w:t>
      </w:r>
    </w:p>
    <w:p w14:paraId="691089CA" w14:textId="77777777" w:rsidR="00FF018B" w:rsidRDefault="00FF018B" w:rsidP="00FF018B">
      <w:pPr>
        <w:pStyle w:val="ListingStandard"/>
      </w:pPr>
      <w:r>
        <w:t xml:space="preserve">    }</w:t>
      </w:r>
    </w:p>
    <w:p w14:paraId="3A82EEF0" w14:textId="77777777" w:rsidR="00FF018B" w:rsidRDefault="00FF018B" w:rsidP="00FF018B">
      <w:pPr>
        <w:pStyle w:val="ListingStandard"/>
      </w:pPr>
      <w:r>
        <w:t xml:space="preserve">    if (fruitCountdown == 0) {</w:t>
      </w:r>
    </w:p>
    <w:p w14:paraId="4C153DE3" w14:textId="77777777" w:rsidR="00FF018B" w:rsidRDefault="00FF018B" w:rsidP="00FF018B">
      <w:pPr>
        <w:pStyle w:val="ListingStandard"/>
      </w:pPr>
      <w:r>
        <w:t xml:space="preserve">        setMushroom()</w:t>
      </w:r>
    </w:p>
    <w:p w14:paraId="65F3F8FE" w14:textId="77777777" w:rsidR="00FF018B" w:rsidRDefault="00FF018B" w:rsidP="00FF018B">
      <w:pPr>
        <w:pStyle w:val="ListingStandard"/>
      </w:pPr>
      <w:r>
        <w:t xml:space="preserve">    }</w:t>
      </w:r>
    </w:p>
    <w:p w14:paraId="5BA405B5" w14:textId="77777777" w:rsidR="00FF018B" w:rsidRDefault="00FF018B" w:rsidP="00FF018B">
      <w:pPr>
        <w:pStyle w:val="ListingStandard"/>
      </w:pPr>
      <w:r>
        <w:t xml:space="preserve">    fruitCountdown += -1</w:t>
      </w:r>
    </w:p>
    <w:p w14:paraId="3E7BDE00" w14:textId="77777777" w:rsidR="00FF018B" w:rsidRDefault="00FF018B" w:rsidP="00FF018B">
      <w:pPr>
        <w:pStyle w:val="ListingStandard"/>
      </w:pPr>
      <w:r>
        <w:t xml:space="preserve">    basic.pause(snakeSpeed)</w:t>
      </w:r>
    </w:p>
    <w:p w14:paraId="31007965" w14:textId="77777777" w:rsidR="00FF018B" w:rsidRDefault="00FF018B" w:rsidP="00FF018B">
      <w:pPr>
        <w:pStyle w:val="ListingStandard"/>
      </w:pPr>
      <w:r>
        <w:t>})</w:t>
      </w:r>
    </w:p>
    <w:p w14:paraId="7A3DF7E5" w14:textId="77777777" w:rsidR="00FF018B" w:rsidRDefault="00FF018B" w:rsidP="00FF018B">
      <w:pPr>
        <w:pStyle w:val="ListingStandard"/>
      </w:pPr>
    </w:p>
    <w:p w14:paraId="365C1516" w14:textId="77777777" w:rsidR="00FF018B" w:rsidRDefault="00FF018B" w:rsidP="00FF018B">
      <w:pPr>
        <w:pStyle w:val="ListingStandard"/>
      </w:pPr>
      <w:r>
        <w:tab/>
        <w:t>•</w:t>
      </w:r>
      <w:r>
        <w:tab/>
        <w:t>Die Schlange bewegt sich mit moveSnake().</w:t>
      </w:r>
    </w:p>
    <w:p w14:paraId="05A1C171" w14:textId="77777777" w:rsidR="00FF018B" w:rsidRDefault="00FF018B" w:rsidP="00FF018B">
      <w:pPr>
        <w:pStyle w:val="ListingStandard"/>
      </w:pPr>
      <w:r>
        <w:tab/>
        <w:t>•</w:t>
      </w:r>
      <w:r>
        <w:tab/>
        <w:t>Wenn sie den Pilz berührt:</w:t>
      </w:r>
    </w:p>
    <w:p w14:paraId="2986B45D" w14:textId="77777777" w:rsidR="00FF018B" w:rsidRDefault="00FF018B" w:rsidP="00FF018B">
      <w:pPr>
        <w:pStyle w:val="ListingStandard"/>
      </w:pPr>
      <w:r>
        <w:tab/>
        <w:t>•</w:t>
      </w:r>
      <w:r>
        <w:tab/>
        <w:t>wächst der Schwanz (eatMushroomAndGrowSnake()),</w:t>
      </w:r>
    </w:p>
    <w:p w14:paraId="2FC222FC" w14:textId="77777777" w:rsidR="00FF018B" w:rsidRDefault="00FF018B" w:rsidP="00FF018B">
      <w:pPr>
        <w:pStyle w:val="ListingStandard"/>
      </w:pPr>
      <w:r>
        <w:lastRenderedPageBreak/>
        <w:tab/>
        <w:t>•</w:t>
      </w:r>
      <w:r>
        <w:tab/>
        <w:t>der Punktestand steigt,</w:t>
      </w:r>
    </w:p>
    <w:p w14:paraId="45C4F729" w14:textId="77777777" w:rsidR="00FF018B" w:rsidRDefault="00FF018B" w:rsidP="00FF018B">
      <w:pPr>
        <w:pStyle w:val="ListingStandard"/>
      </w:pPr>
      <w:r>
        <w:tab/>
        <w:t>•</w:t>
      </w:r>
      <w:r>
        <w:tab/>
        <w:t>ein neuer Pilz kommt nach 3 Zyklen.</w:t>
      </w:r>
    </w:p>
    <w:p w14:paraId="304AC307" w14:textId="77777777" w:rsidR="00FF018B" w:rsidRDefault="00FF018B" w:rsidP="00FF018B">
      <w:pPr>
        <w:pStyle w:val="ListingStandard"/>
      </w:pPr>
      <w:r>
        <w:tab/>
        <w:t>•</w:t>
      </w:r>
      <w:r>
        <w:tab/>
        <w:t>Die Geschwindigkeit kann schneller werden (siehe unten).</w:t>
      </w:r>
    </w:p>
    <w:p w14:paraId="3F28A2EF" w14:textId="77777777" w:rsidR="00FF018B" w:rsidRDefault="00FF018B" w:rsidP="00FF018B">
      <w:pPr>
        <w:pStyle w:val="ListingStandard"/>
      </w:pPr>
      <w:r>
        <w:tab/>
        <w:t>•</w:t>
      </w:r>
      <w:r>
        <w:tab/>
        <w:t>Die Pause (Wartezeit) zwischen den Bewegungen wird kürzer, je höher der Punktestand ist.</w:t>
      </w:r>
    </w:p>
    <w:p w14:paraId="14FF77EE" w14:textId="77777777" w:rsidR="00FF018B" w:rsidRDefault="00FF018B" w:rsidP="00FF018B">
      <w:pPr>
        <w:pStyle w:val="ListingStandard"/>
      </w:pPr>
    </w:p>
    <w:p w14:paraId="27A8956B" w14:textId="77777777" w:rsidR="00FF018B" w:rsidRDefault="00FF018B" w:rsidP="00FF018B">
      <w:pPr>
        <w:pStyle w:val="ListingStandard"/>
      </w:pPr>
      <w:r>
        <w:rPr>
          <w:rFonts w:ascii="Roboto" w:hAnsi="Roboto" w:cs="Roboto"/>
        </w:rPr>
        <w:t>⸻</w:t>
      </w:r>
    </w:p>
    <w:p w14:paraId="0978E6F1" w14:textId="77777777" w:rsidR="00FF018B" w:rsidRDefault="00FF018B" w:rsidP="00FF018B">
      <w:pPr>
        <w:pStyle w:val="ListingStandard"/>
      </w:pPr>
    </w:p>
    <w:p w14:paraId="7E406072" w14:textId="77777777" w:rsidR="00FF018B" w:rsidRDefault="00FF018B" w:rsidP="00FF018B">
      <w:pPr>
        <w:pStyle w:val="ListingStandard"/>
      </w:pPr>
      <w:r>
        <w:t xml:space="preserve">4. </w:t>
      </w:r>
      <w:r>
        <w:rPr>
          <w:rFonts w:ascii="Apple Color Emoji" w:hAnsi="Apple Color Emoji" w:cs="Apple Color Emoji"/>
        </w:rPr>
        <w:t>🏃</w:t>
      </w:r>
      <w:r>
        <w:t>‍♂️ Bewegung der Schlange</w:t>
      </w:r>
    </w:p>
    <w:p w14:paraId="06C0FEC3" w14:textId="77777777" w:rsidR="00FF018B" w:rsidRDefault="00FF018B" w:rsidP="00FF018B">
      <w:pPr>
        <w:pStyle w:val="ListingStandard"/>
      </w:pPr>
    </w:p>
    <w:p w14:paraId="34FA305E" w14:textId="77777777" w:rsidR="00FF018B" w:rsidRDefault="00FF018B" w:rsidP="00FF018B">
      <w:pPr>
        <w:pStyle w:val="ListingStandard"/>
      </w:pPr>
      <w:r>
        <w:t>function moveSnake()</w:t>
      </w:r>
    </w:p>
    <w:p w14:paraId="7D1E6275" w14:textId="77777777" w:rsidR="00FF018B" w:rsidRDefault="00FF018B" w:rsidP="00FF018B">
      <w:pPr>
        <w:pStyle w:val="ListingStandard"/>
      </w:pPr>
    </w:p>
    <w:p w14:paraId="11B41A51" w14:textId="77777777" w:rsidR="00FF018B" w:rsidRDefault="00FF018B" w:rsidP="00FF018B">
      <w:pPr>
        <w:pStyle w:val="ListingStandard"/>
      </w:pPr>
      <w:r>
        <w:tab/>
        <w:t>•</w:t>
      </w:r>
      <w:r>
        <w:tab/>
        <w:t>Der aktuelle Kopf wird gespeichert (saveSnakeHeadX/Y).</w:t>
      </w:r>
    </w:p>
    <w:p w14:paraId="456259FC" w14:textId="77777777" w:rsidR="00FF018B" w:rsidRDefault="00FF018B" w:rsidP="00FF018B">
      <w:pPr>
        <w:pStyle w:val="ListingStandard"/>
      </w:pPr>
      <w:r>
        <w:tab/>
        <w:t>•</w:t>
      </w:r>
      <w:r>
        <w:tab/>
        <w:t>Der Kopf bewegt sich 1 Schritt nach vorne.</w:t>
      </w:r>
    </w:p>
    <w:p w14:paraId="6922FA1A" w14:textId="77777777" w:rsidR="00FF018B" w:rsidRDefault="00FF018B" w:rsidP="00FF018B">
      <w:pPr>
        <w:pStyle w:val="ListingStandard"/>
      </w:pPr>
      <w:r>
        <w:tab/>
        <w:t>•</w:t>
      </w:r>
      <w:r>
        <w:tab/>
        <w:t>Wenn sich der Kopf nicht bewegt hat (also gegen die Wand stößt), gibt es einen Crash.</w:t>
      </w:r>
    </w:p>
    <w:p w14:paraId="7DE1A450" w14:textId="77777777" w:rsidR="00FF018B" w:rsidRDefault="00FF018B" w:rsidP="00FF018B">
      <w:pPr>
        <w:pStyle w:val="ListingStandard"/>
      </w:pPr>
      <w:r>
        <w:tab/>
        <w:t>•</w:t>
      </w:r>
      <w:r>
        <w:tab/>
        <w:t>Der neue Kopf wird vorne angezeigt, das letzte Teil vom Schwanz gelöscht.</w:t>
      </w:r>
    </w:p>
    <w:p w14:paraId="54698E57" w14:textId="77777777" w:rsidR="00FF018B" w:rsidRDefault="00FF018B" w:rsidP="00FF018B">
      <w:pPr>
        <w:pStyle w:val="ListingStandard"/>
      </w:pPr>
      <w:r>
        <w:tab/>
        <w:t>•</w:t>
      </w:r>
      <w:r>
        <w:tab/>
        <w:t>Wenn der Kopf mit dem eigenen Schwanz kollidiert, gibt’s auch einen Crash.</w:t>
      </w:r>
    </w:p>
    <w:p w14:paraId="7086946B" w14:textId="77777777" w:rsidR="00FF018B" w:rsidRDefault="00FF018B" w:rsidP="00FF018B">
      <w:pPr>
        <w:pStyle w:val="ListingStandard"/>
      </w:pPr>
    </w:p>
    <w:p w14:paraId="75F8AD87" w14:textId="77777777" w:rsidR="00FF018B" w:rsidRDefault="00FF018B" w:rsidP="00FF018B">
      <w:pPr>
        <w:pStyle w:val="ListingStandard"/>
      </w:pPr>
      <w:r>
        <w:rPr>
          <w:rFonts w:ascii="Roboto" w:hAnsi="Roboto" w:cs="Roboto"/>
        </w:rPr>
        <w:t>⸻</w:t>
      </w:r>
    </w:p>
    <w:p w14:paraId="6025FA05" w14:textId="77777777" w:rsidR="00FF018B" w:rsidRDefault="00FF018B" w:rsidP="00FF018B">
      <w:pPr>
        <w:pStyle w:val="ListingStandard"/>
      </w:pPr>
    </w:p>
    <w:p w14:paraId="2BF573E6" w14:textId="77777777" w:rsidR="00FF018B" w:rsidRDefault="00FF018B" w:rsidP="00FF018B">
      <w:pPr>
        <w:pStyle w:val="ListingStandard"/>
      </w:pPr>
      <w:r>
        <w:t xml:space="preserve">5. </w:t>
      </w:r>
      <w:r>
        <w:rPr>
          <w:rFonts w:ascii="Apple Color Emoji" w:hAnsi="Apple Color Emoji" w:cs="Apple Color Emoji"/>
        </w:rPr>
        <w:t>🍄</w:t>
      </w:r>
      <w:r>
        <w:t xml:space="preserve"> Pilz einsammeln und wachsen</w:t>
      </w:r>
    </w:p>
    <w:p w14:paraId="026C0F7B" w14:textId="77777777" w:rsidR="00FF018B" w:rsidRDefault="00FF018B" w:rsidP="00FF018B">
      <w:pPr>
        <w:pStyle w:val="ListingStandard"/>
      </w:pPr>
    </w:p>
    <w:p w14:paraId="069A9BC2" w14:textId="77777777" w:rsidR="00FF018B" w:rsidRDefault="00FF018B" w:rsidP="00FF018B">
      <w:pPr>
        <w:pStyle w:val="ListingStandard"/>
      </w:pPr>
      <w:r>
        <w:t>function eatMushroomAndGrowSnake()</w:t>
      </w:r>
    </w:p>
    <w:p w14:paraId="74560C2F" w14:textId="77777777" w:rsidR="00FF018B" w:rsidRDefault="00FF018B" w:rsidP="00FF018B">
      <w:pPr>
        <w:pStyle w:val="ListingStandard"/>
      </w:pPr>
    </w:p>
    <w:p w14:paraId="241E6C72" w14:textId="77777777" w:rsidR="00FF018B" w:rsidRDefault="00FF018B" w:rsidP="00FF018B">
      <w:pPr>
        <w:pStyle w:val="ListingStandard"/>
      </w:pPr>
      <w:r>
        <w:tab/>
        <w:t>•</w:t>
      </w:r>
      <w:r>
        <w:tab/>
        <w:t>Es wird ein neues Schwanzstück dort erzeugt, wo der letzte Teil des Schwanzes war (oder wo der Kopf war, falls der Schwanz leer ist).</w:t>
      </w:r>
    </w:p>
    <w:p w14:paraId="3E330989" w14:textId="77777777" w:rsidR="00FF018B" w:rsidRDefault="00FF018B" w:rsidP="00FF018B">
      <w:pPr>
        <w:pStyle w:val="ListingStandard"/>
      </w:pPr>
      <w:r>
        <w:tab/>
        <w:t>•</w:t>
      </w:r>
      <w:r>
        <w:tab/>
        <w:t>Der Pilz verschwindet.</w:t>
      </w:r>
    </w:p>
    <w:p w14:paraId="4701A87B" w14:textId="77777777" w:rsidR="00FF018B" w:rsidRDefault="00FF018B" w:rsidP="00FF018B">
      <w:pPr>
        <w:pStyle w:val="ListingStandard"/>
      </w:pPr>
      <w:r>
        <w:tab/>
        <w:t>•</w:t>
      </w:r>
      <w:r>
        <w:tab/>
        <w:t>Wenn dein Punktestand gerade (durch 2 teilbar) ist und die Geschwindigkeit noch über 100 ms liegt, wird die Schlange schneller.</w:t>
      </w:r>
    </w:p>
    <w:p w14:paraId="25A95D1D" w14:textId="77777777" w:rsidR="00FF018B" w:rsidRDefault="00FF018B" w:rsidP="00FF018B">
      <w:pPr>
        <w:pStyle w:val="ListingStandard"/>
      </w:pPr>
    </w:p>
    <w:p w14:paraId="6D65E09F" w14:textId="77777777" w:rsidR="00FF018B" w:rsidRDefault="00FF018B" w:rsidP="00FF018B">
      <w:pPr>
        <w:pStyle w:val="ListingStandard"/>
      </w:pPr>
      <w:r>
        <w:rPr>
          <w:rFonts w:ascii="Roboto" w:hAnsi="Roboto" w:cs="Roboto"/>
        </w:rPr>
        <w:t>⸻</w:t>
      </w:r>
    </w:p>
    <w:p w14:paraId="786731B7" w14:textId="77777777" w:rsidR="00FF018B" w:rsidRDefault="00FF018B" w:rsidP="00FF018B">
      <w:pPr>
        <w:pStyle w:val="ListingStandard"/>
      </w:pPr>
    </w:p>
    <w:p w14:paraId="29EB205C" w14:textId="77777777" w:rsidR="00FF018B" w:rsidRDefault="00FF018B" w:rsidP="00FF018B">
      <w:pPr>
        <w:pStyle w:val="ListingStandard"/>
      </w:pPr>
      <w:r>
        <w:rPr>
          <w:rFonts w:ascii="Apple Color Emoji" w:hAnsi="Apple Color Emoji" w:cs="Apple Color Emoji"/>
        </w:rPr>
        <w:t>🧪</w:t>
      </w:r>
      <w:r>
        <w:t xml:space="preserve"> Bonus: Variablen einfach erklärt</w:t>
      </w:r>
    </w:p>
    <w:p w14:paraId="3C452C09" w14:textId="77777777" w:rsidR="00FF018B" w:rsidRDefault="00FF018B" w:rsidP="00FF018B">
      <w:pPr>
        <w:pStyle w:val="ListingStandard"/>
      </w:pPr>
    </w:p>
    <w:p w14:paraId="44B71B1A" w14:textId="77777777" w:rsidR="00FF018B" w:rsidRDefault="00FF018B" w:rsidP="00FF018B">
      <w:pPr>
        <w:pStyle w:val="ListingStandard"/>
      </w:pPr>
      <w:r>
        <w:t>Variable</w:t>
      </w:r>
      <w:r>
        <w:tab/>
        <w:t>Bedeutung</w:t>
      </w:r>
    </w:p>
    <w:p w14:paraId="3F979960" w14:textId="77777777" w:rsidR="00FF018B" w:rsidRDefault="00FF018B" w:rsidP="00FF018B">
      <w:pPr>
        <w:pStyle w:val="ListingStandard"/>
      </w:pPr>
      <w:r>
        <w:lastRenderedPageBreak/>
        <w:t>snakeHead</w:t>
      </w:r>
      <w:r>
        <w:tab/>
        <w:t>Kopf der Schlange (LED-Sprite)</w:t>
      </w:r>
    </w:p>
    <w:p w14:paraId="35E3C50D" w14:textId="77777777" w:rsidR="00FF018B" w:rsidRDefault="00FF018B" w:rsidP="00FF018B">
      <w:pPr>
        <w:pStyle w:val="ListingStandard"/>
      </w:pPr>
      <w:r>
        <w:t>snakeTail</w:t>
      </w:r>
      <w:r>
        <w:tab/>
        <w:t>Array (Liste) mit den Schwanzteilen</w:t>
      </w:r>
    </w:p>
    <w:p w14:paraId="7E0B6101" w14:textId="77777777" w:rsidR="00FF018B" w:rsidRDefault="00FF018B" w:rsidP="00FF018B">
      <w:pPr>
        <w:pStyle w:val="ListingStandard"/>
      </w:pPr>
      <w:r>
        <w:t>mushroom</w:t>
      </w:r>
      <w:r>
        <w:tab/>
        <w:t>Das blinkende Ziel (Pilz)</w:t>
      </w:r>
    </w:p>
    <w:p w14:paraId="1595690A" w14:textId="77777777" w:rsidR="00FF018B" w:rsidRDefault="00FF018B" w:rsidP="00FF018B">
      <w:pPr>
        <w:pStyle w:val="ListingStandard"/>
      </w:pPr>
      <w:r>
        <w:t>snakeSpeed</w:t>
      </w:r>
      <w:r>
        <w:tab/>
        <w:t>Geschwindigkeit der Schlange (je kleiner, desto schneller)</w:t>
      </w:r>
    </w:p>
    <w:p w14:paraId="1FEB59E9" w14:textId="77777777" w:rsidR="00FF018B" w:rsidRDefault="00FF018B" w:rsidP="00FF018B">
      <w:pPr>
        <w:pStyle w:val="ListingStandard"/>
      </w:pPr>
      <w:r>
        <w:t>gameScore</w:t>
      </w:r>
      <w:r>
        <w:tab/>
        <w:t>Dein Punktestand</w:t>
      </w:r>
    </w:p>
    <w:p w14:paraId="22E4F8BE" w14:textId="77777777" w:rsidR="00FF018B" w:rsidRDefault="00FF018B" w:rsidP="00FF018B">
      <w:pPr>
        <w:pStyle w:val="ListingStandard"/>
      </w:pPr>
      <w:r>
        <w:t>snakeCrash</w:t>
      </w:r>
      <w:r>
        <w:tab/>
        <w:t>Wird auf 1 gesetzt, wenn du stirbst</w:t>
      </w:r>
    </w:p>
    <w:p w14:paraId="4527543C" w14:textId="77777777" w:rsidR="00FF018B" w:rsidRDefault="00FF018B" w:rsidP="00FF018B">
      <w:pPr>
        <w:pStyle w:val="ListingStandard"/>
      </w:pPr>
      <w:r>
        <w:t>fruitCountdown</w:t>
      </w:r>
      <w:r>
        <w:tab/>
        <w:t>Zähler, wann ein neuer Pilz erscheint</w:t>
      </w:r>
    </w:p>
    <w:p w14:paraId="10D75904" w14:textId="77777777" w:rsidR="00FF018B" w:rsidRDefault="00FF018B" w:rsidP="00FF018B">
      <w:pPr>
        <w:pStyle w:val="ListingStandard"/>
      </w:pPr>
    </w:p>
    <w:p w14:paraId="307EB26A" w14:textId="77777777" w:rsidR="00FF018B" w:rsidRDefault="00FF018B" w:rsidP="00FF018B">
      <w:pPr>
        <w:pStyle w:val="ListingStandard"/>
      </w:pPr>
    </w:p>
    <w:p w14:paraId="078F5CAF" w14:textId="77777777" w:rsidR="00FF018B" w:rsidRDefault="00FF018B" w:rsidP="00FF018B">
      <w:pPr>
        <w:pStyle w:val="ListingStandard"/>
      </w:pPr>
      <w:r>
        <w:rPr>
          <w:rFonts w:ascii="Roboto" w:hAnsi="Roboto" w:cs="Roboto"/>
        </w:rPr>
        <w:t>⸻</w:t>
      </w:r>
    </w:p>
    <w:p w14:paraId="21E366B0" w14:textId="77777777" w:rsidR="00FF018B" w:rsidRDefault="00FF018B" w:rsidP="00FF018B">
      <w:pPr>
        <w:pStyle w:val="ListingStandard"/>
      </w:pPr>
    </w:p>
    <w:p w14:paraId="2BE741DC" w14:textId="77777777" w:rsidR="00FF018B" w:rsidRDefault="00FF018B" w:rsidP="00FF018B">
      <w:pPr>
        <w:pStyle w:val="ListingStandard"/>
      </w:pPr>
      <w:r>
        <w:rPr>
          <w:rFonts w:ascii="Apple Color Emoji" w:hAnsi="Apple Color Emoji" w:cs="Apple Color Emoji"/>
        </w:rPr>
        <w:t>✅</w:t>
      </w:r>
      <w:r>
        <w:t xml:space="preserve"> Zusammenfassung in einfachen Worten</w:t>
      </w:r>
    </w:p>
    <w:p w14:paraId="61D6592E" w14:textId="77777777" w:rsidR="00FF018B" w:rsidRDefault="00FF018B" w:rsidP="00FF018B">
      <w:pPr>
        <w:pStyle w:val="ListingStandard"/>
      </w:pPr>
      <w:r>
        <w:tab/>
        <w:t>•</w:t>
      </w:r>
      <w:r>
        <w:tab/>
        <w:t>Du steuerst eine Schlange auf einem 5×5 LED-Raster.</w:t>
      </w:r>
    </w:p>
    <w:p w14:paraId="772825C1" w14:textId="77777777" w:rsidR="00FF018B" w:rsidRDefault="00FF018B" w:rsidP="00FF018B">
      <w:pPr>
        <w:pStyle w:val="ListingStandard"/>
      </w:pPr>
      <w:r>
        <w:tab/>
        <w:t>•</w:t>
      </w:r>
      <w:r>
        <w:tab/>
        <w:t>Sammle die blinkenden Pilze ein, um Punkte zu sammeln.</w:t>
      </w:r>
    </w:p>
    <w:p w14:paraId="5A3D5A78" w14:textId="77777777" w:rsidR="00FF018B" w:rsidRDefault="00FF018B" w:rsidP="00FF018B">
      <w:pPr>
        <w:pStyle w:val="ListingStandard"/>
      </w:pPr>
      <w:r>
        <w:tab/>
        <w:t>•</w:t>
      </w:r>
      <w:r>
        <w:tab/>
        <w:t>Je mehr du sammelst, desto länger und schneller wird die Schlange.</w:t>
      </w:r>
    </w:p>
    <w:p w14:paraId="7EC48315" w14:textId="77777777" w:rsidR="00FF018B" w:rsidRDefault="00FF018B" w:rsidP="00FF018B">
      <w:pPr>
        <w:pStyle w:val="ListingStandard"/>
      </w:pPr>
      <w:r>
        <w:tab/>
        <w:t>•</w:t>
      </w:r>
      <w:r>
        <w:tab/>
        <w:t>Wenn du gegen eine Wand oder dich selbst stößt, ist das Spiel vorbei.</w:t>
      </w:r>
    </w:p>
    <w:p w14:paraId="53E5C67F" w14:textId="77777777" w:rsidR="00FF018B" w:rsidRDefault="00FF018B" w:rsidP="00FF018B">
      <w:pPr>
        <w:pStyle w:val="ListingStandard"/>
      </w:pPr>
    </w:p>
    <w:p w14:paraId="30FCD85E" w14:textId="77777777" w:rsidR="00FF018B" w:rsidRDefault="00FF018B" w:rsidP="00FF018B">
      <w:pPr>
        <w:pStyle w:val="ListingStandard"/>
      </w:pPr>
      <w:r>
        <w:rPr>
          <w:rFonts w:ascii="Roboto" w:hAnsi="Roboto" w:cs="Roboto"/>
        </w:rPr>
        <w:t>⸻</w:t>
      </w:r>
    </w:p>
    <w:p w14:paraId="6F056D01" w14:textId="77777777" w:rsidR="00FF018B" w:rsidRDefault="00FF018B" w:rsidP="00FF018B">
      <w:pPr>
        <w:pStyle w:val="ListingStandard"/>
      </w:pPr>
    </w:p>
    <w:p w14:paraId="4B2B6B71" w14:textId="3E33BDEB" w:rsidR="00DB1D47" w:rsidRDefault="00FF018B" w:rsidP="00FF018B">
      <w:pPr>
        <w:pStyle w:val="ListingStandard"/>
      </w:pPr>
      <w:r>
        <w:t>Wenn du willst, kann ich das Spiel auch in einzelne Lernabschnitte zerlegen, z.</w:t>
      </w:r>
      <w:r>
        <w:rPr>
          <w:rFonts w:ascii="Cambria Math" w:hAnsi="Cambria Math" w:cs="Cambria Math"/>
        </w:rPr>
        <w:t> </w:t>
      </w:r>
      <w:r>
        <w:t>B. nur den Bewegungsmechanismus, zum Selbst-Nachprogrammieren.</w:t>
      </w:r>
    </w:p>
    <w:p w14:paraId="2908C900" w14:textId="77777777" w:rsidR="00FF018B" w:rsidRDefault="00FF018B" w:rsidP="00FF018B">
      <w:pPr>
        <w:pStyle w:val="ListingStandard"/>
      </w:pPr>
    </w:p>
    <w:p w14:paraId="7EC0D928" w14:textId="77777777" w:rsidR="00FF018B" w:rsidRDefault="00FF018B" w:rsidP="00FF018B">
      <w:pPr>
        <w:pStyle w:val="ListingStandard"/>
      </w:pPr>
    </w:p>
    <w:p w14:paraId="508AF990" w14:textId="7E94F0DC" w:rsidR="00F57FC1" w:rsidRDefault="00F57FC1" w:rsidP="00FF018B">
      <w:pPr>
        <w:pStyle w:val="ListingStandard"/>
        <w:rPr>
          <w:rStyle w:val="ListingZeichenFett"/>
        </w:rPr>
      </w:pPr>
      <w:r w:rsidRPr="00000BD5">
        <w:rPr>
          <w:rStyle w:val="ListingZeichenFett"/>
        </w:rPr>
        <w:t>Ich möchte, dass du eine Variante des Spiels programmierst, welche die Schlange per Autopilot steuert, sodass ich gar nicht mehr selbst eingreifen muss. Bitte entwirf einen intelligenten Autopiloten für die Schlange und baue diesen in den obigen Code ein.</w:t>
      </w:r>
    </w:p>
    <w:p w14:paraId="7CACF472" w14:textId="77777777" w:rsidR="00242286" w:rsidRDefault="00242286" w:rsidP="00FF018B">
      <w:pPr>
        <w:pStyle w:val="ListingStandard"/>
        <w:rPr>
          <w:rStyle w:val="ListingZeichenFett"/>
        </w:rPr>
      </w:pPr>
    </w:p>
    <w:p w14:paraId="0AE0A26E" w14:textId="478FE857" w:rsidR="00D86C1A" w:rsidRDefault="00D86C1A">
      <w:pPr>
        <w:rPr>
          <w:rFonts w:ascii="Courier New" w:hAnsi="Courier New"/>
          <w:noProof/>
          <w:color w:val="800080"/>
          <w:spacing w:val="-4"/>
          <w:sz w:val="17"/>
          <w:szCs w:val="16"/>
        </w:rPr>
      </w:pPr>
      <w:r>
        <w:br w:type="page"/>
      </w:r>
    </w:p>
    <w:p w14:paraId="5353F0E0" w14:textId="0C767EAF" w:rsidR="00D86C1A" w:rsidRPr="00345575" w:rsidRDefault="00D86C1A" w:rsidP="00D86C1A">
      <w:pPr>
        <w:pStyle w:val="berschrift1"/>
      </w:pPr>
      <w:r>
        <w:lastRenderedPageBreak/>
        <w:t>Fortgeschrittene Techniken</w:t>
      </w:r>
    </w:p>
    <w:p w14:paraId="564CA973" w14:textId="6E021528" w:rsidR="00D86C1A" w:rsidRPr="00D86C1A" w:rsidRDefault="00D86C1A" w:rsidP="00D86C1A">
      <w:pPr>
        <w:pStyle w:val="ListingStandard"/>
        <w:rPr>
          <w:rStyle w:val="ListingZeichenFett"/>
        </w:rPr>
      </w:pPr>
      <w:r w:rsidRPr="00D86C1A">
        <w:rPr>
          <w:rStyle w:val="ListingZeichenFett"/>
        </w:rPr>
        <w:t>Du bist Experte für objektorientierte Programmierung. Erkläre mir das Konzept einer Klasse anhand eines Autos. Berücksichtige bei deiner Erklärung, dass ich Programmieranfänger bin und bislang noch nichts von objektorientierter Programmierung gehört habe. Erstelle noch keinen Code.</w:t>
      </w:r>
    </w:p>
    <w:p w14:paraId="560D8614" w14:textId="77777777" w:rsidR="00D86C1A" w:rsidRPr="00D86C1A" w:rsidRDefault="00D86C1A" w:rsidP="00D86C1A">
      <w:pPr>
        <w:rPr>
          <w:rStyle w:val="ListingZeichenFett"/>
        </w:rPr>
      </w:pPr>
    </w:p>
    <w:p w14:paraId="46FC969F" w14:textId="77777777" w:rsidR="00F910FF" w:rsidRDefault="00F910FF" w:rsidP="00F910FF">
      <w:pPr>
        <w:pStyle w:val="ListingStandard"/>
      </w:pPr>
      <w:r>
        <w:t>Stell dir vor, du bist Autodesigner und möchtest einen Bauplan für Autos erstellen. Genau das ist eine Klasse in der Programmierung - ein Bauplan oder eine Vorlage.</w:t>
      </w:r>
    </w:p>
    <w:p w14:paraId="632B1EC9" w14:textId="77777777" w:rsidR="00F910FF" w:rsidRDefault="00F910FF" w:rsidP="00F910FF">
      <w:pPr>
        <w:pStyle w:val="ListingStandard"/>
      </w:pPr>
    </w:p>
    <w:p w14:paraId="0848FABC" w14:textId="77777777" w:rsidR="00F910FF" w:rsidRDefault="00F910FF" w:rsidP="00F910FF">
      <w:pPr>
        <w:pStyle w:val="ListingStandard"/>
      </w:pPr>
      <w:r>
        <w:t>## Das Auto als Klasse verstehen</w:t>
      </w:r>
    </w:p>
    <w:p w14:paraId="72C7BF7B" w14:textId="77777777" w:rsidR="00F910FF" w:rsidRDefault="00F910FF" w:rsidP="00F910FF">
      <w:pPr>
        <w:pStyle w:val="ListingStandard"/>
      </w:pPr>
    </w:p>
    <w:p w14:paraId="7409D2EF" w14:textId="77777777" w:rsidR="00F910FF" w:rsidRDefault="00F910FF" w:rsidP="00F910FF">
      <w:pPr>
        <w:pStyle w:val="ListingStandard"/>
      </w:pPr>
      <w:r>
        <w:t>Eine Klasse ist wie der Konstruktionsplan eines Autos. In diesem Plan steht nicht "Das rote BMW Cabrio von Herrn Müller", sondern allgemein "Auto". Der Plan beschreibt, welche Eigenschaften jedes Auto haben soll und was jedes Auto können muss.</w:t>
      </w:r>
    </w:p>
    <w:p w14:paraId="37EE0167" w14:textId="77777777" w:rsidR="00F910FF" w:rsidRDefault="00F910FF" w:rsidP="00F910FF">
      <w:pPr>
        <w:pStyle w:val="ListingStandard"/>
      </w:pPr>
    </w:p>
    <w:p w14:paraId="40B89985" w14:textId="77777777" w:rsidR="00F910FF" w:rsidRDefault="00F910FF" w:rsidP="00F910FF">
      <w:pPr>
        <w:pStyle w:val="ListingStandard"/>
      </w:pPr>
      <w:r>
        <w:t>**Eigenschaften (Attribute) eines Autos:**</w:t>
      </w:r>
    </w:p>
    <w:p w14:paraId="04E659A3" w14:textId="77777777" w:rsidR="00F910FF" w:rsidRDefault="00F910FF" w:rsidP="00F910FF">
      <w:pPr>
        <w:pStyle w:val="ListingStandard"/>
      </w:pPr>
      <w:r>
        <w:t>- Farbe</w:t>
      </w:r>
    </w:p>
    <w:p w14:paraId="14097F49" w14:textId="77777777" w:rsidR="00F910FF" w:rsidRDefault="00F910FF" w:rsidP="00F910FF">
      <w:pPr>
        <w:pStyle w:val="ListingStandard"/>
      </w:pPr>
      <w:r>
        <w:t>- Marke</w:t>
      </w:r>
    </w:p>
    <w:p w14:paraId="4B64C86B" w14:textId="77777777" w:rsidR="00F910FF" w:rsidRDefault="00F910FF" w:rsidP="00F910FF">
      <w:pPr>
        <w:pStyle w:val="ListingStandard"/>
      </w:pPr>
      <w:r>
        <w:t>- Anzahl Türen</w:t>
      </w:r>
    </w:p>
    <w:p w14:paraId="746993D9" w14:textId="77777777" w:rsidR="00F910FF" w:rsidRDefault="00F910FF" w:rsidP="00F910FF">
      <w:pPr>
        <w:pStyle w:val="ListingStandard"/>
      </w:pPr>
      <w:r>
        <w:t>- Tankinhalt</w:t>
      </w:r>
    </w:p>
    <w:p w14:paraId="1159EA04" w14:textId="77777777" w:rsidR="00F910FF" w:rsidRDefault="00F910FF" w:rsidP="00F910FF">
      <w:pPr>
        <w:pStyle w:val="ListingStandard"/>
      </w:pPr>
      <w:r>
        <w:t>- Geschwindigkeit</w:t>
      </w:r>
    </w:p>
    <w:p w14:paraId="41734A6F" w14:textId="77777777" w:rsidR="00F910FF" w:rsidRDefault="00F910FF" w:rsidP="00F910FF">
      <w:pPr>
        <w:pStyle w:val="ListingStandard"/>
      </w:pPr>
      <w:r>
        <w:t>- Motor an/aus</w:t>
      </w:r>
    </w:p>
    <w:p w14:paraId="7EFB59E4" w14:textId="77777777" w:rsidR="00F910FF" w:rsidRDefault="00F910FF" w:rsidP="00F910FF">
      <w:pPr>
        <w:pStyle w:val="ListingStandard"/>
      </w:pPr>
    </w:p>
    <w:p w14:paraId="0BB46A4E" w14:textId="77777777" w:rsidR="00F910FF" w:rsidRDefault="00F910FF" w:rsidP="00F910FF">
      <w:pPr>
        <w:pStyle w:val="ListingStandard"/>
      </w:pPr>
      <w:r>
        <w:t>**Fähigkeiten (Methoden) eines Autos:**</w:t>
      </w:r>
    </w:p>
    <w:p w14:paraId="235EEA29" w14:textId="77777777" w:rsidR="00F910FF" w:rsidRDefault="00F910FF" w:rsidP="00F910FF">
      <w:pPr>
        <w:pStyle w:val="ListingStandard"/>
      </w:pPr>
      <w:r>
        <w:t>- Starten</w:t>
      </w:r>
    </w:p>
    <w:p w14:paraId="0B49E6BD" w14:textId="77777777" w:rsidR="00F910FF" w:rsidRDefault="00F910FF" w:rsidP="00F910FF">
      <w:pPr>
        <w:pStyle w:val="ListingStandard"/>
      </w:pPr>
      <w:r>
        <w:t>- Beschleunigen</w:t>
      </w:r>
    </w:p>
    <w:p w14:paraId="2D258AD9" w14:textId="77777777" w:rsidR="00F910FF" w:rsidRDefault="00F910FF" w:rsidP="00F910FF">
      <w:pPr>
        <w:pStyle w:val="ListingStandard"/>
      </w:pPr>
      <w:r>
        <w:t>- Bremsen</w:t>
      </w:r>
    </w:p>
    <w:p w14:paraId="144C646D" w14:textId="77777777" w:rsidR="00F910FF" w:rsidRDefault="00F910FF" w:rsidP="00F910FF">
      <w:pPr>
        <w:pStyle w:val="ListingStandard"/>
      </w:pPr>
      <w:r>
        <w:t>- Tanken</w:t>
      </w:r>
    </w:p>
    <w:p w14:paraId="51B568E9" w14:textId="77777777" w:rsidR="00F910FF" w:rsidRDefault="00F910FF" w:rsidP="00F910FF">
      <w:pPr>
        <w:pStyle w:val="ListingStandard"/>
      </w:pPr>
      <w:r>
        <w:t>- Hupen</w:t>
      </w:r>
    </w:p>
    <w:p w14:paraId="37869F24" w14:textId="77777777" w:rsidR="00F910FF" w:rsidRDefault="00F910FF" w:rsidP="00F910FF">
      <w:pPr>
        <w:pStyle w:val="ListingStandard"/>
      </w:pPr>
    </w:p>
    <w:p w14:paraId="42940284" w14:textId="77777777" w:rsidR="00F910FF" w:rsidRDefault="00F910FF" w:rsidP="00F910FF">
      <w:pPr>
        <w:pStyle w:val="ListingStandard"/>
      </w:pPr>
      <w:r>
        <w:t>## Von der Klasse zum Objekt</w:t>
      </w:r>
    </w:p>
    <w:p w14:paraId="43316502" w14:textId="77777777" w:rsidR="00F910FF" w:rsidRDefault="00F910FF" w:rsidP="00F910FF">
      <w:pPr>
        <w:pStyle w:val="ListingStandard"/>
      </w:pPr>
    </w:p>
    <w:p w14:paraId="58FCDC82" w14:textId="77777777" w:rsidR="00F910FF" w:rsidRDefault="00F910FF" w:rsidP="00F910FF">
      <w:pPr>
        <w:pStyle w:val="ListingStandard"/>
      </w:pPr>
      <w:r>
        <w:t xml:space="preserve">Wenn ein Autohersteller nach diesem Bauplan tatsächlich ein Auto baut, entsteht ein konkretes Fahrzeug - das nennen wir in der Programmierung ein "Objekt" oder eine "Instanz". </w:t>
      </w:r>
    </w:p>
    <w:p w14:paraId="77A45ECF" w14:textId="77777777" w:rsidR="00F910FF" w:rsidRDefault="00F910FF" w:rsidP="00F910FF">
      <w:pPr>
        <w:pStyle w:val="ListingStandard"/>
      </w:pPr>
    </w:p>
    <w:p w14:paraId="77D62781" w14:textId="77777777" w:rsidR="00F910FF" w:rsidRDefault="00F910FF" w:rsidP="00F910FF">
      <w:pPr>
        <w:pStyle w:val="ListingStandard"/>
      </w:pPr>
      <w:r>
        <w:t>Aus der Klasse "Auto" können unendlich viele verschiedene Autos entstehen:</w:t>
      </w:r>
    </w:p>
    <w:p w14:paraId="6DB666E3" w14:textId="77777777" w:rsidR="00F910FF" w:rsidRDefault="00F910FF" w:rsidP="00F910FF">
      <w:pPr>
        <w:pStyle w:val="ListingStandard"/>
      </w:pPr>
      <w:r>
        <w:t>- Ein roter VW Golf mit 5 Türen</w:t>
      </w:r>
    </w:p>
    <w:p w14:paraId="09960961" w14:textId="77777777" w:rsidR="00F910FF" w:rsidRDefault="00F910FF" w:rsidP="00F910FF">
      <w:pPr>
        <w:pStyle w:val="ListingStandard"/>
      </w:pPr>
      <w:r>
        <w:t>- Ein blauer BMW mit 2 Türen</w:t>
      </w:r>
    </w:p>
    <w:p w14:paraId="5BF28BE7" w14:textId="77777777" w:rsidR="00F910FF" w:rsidRDefault="00F910FF" w:rsidP="00F910FF">
      <w:pPr>
        <w:pStyle w:val="ListingStandard"/>
      </w:pPr>
      <w:r>
        <w:t>- Ein grüner Toyota mit 4 Türen</w:t>
      </w:r>
    </w:p>
    <w:p w14:paraId="02EE0991" w14:textId="77777777" w:rsidR="00F910FF" w:rsidRDefault="00F910FF" w:rsidP="00F910FF">
      <w:pPr>
        <w:pStyle w:val="ListingStandard"/>
      </w:pPr>
    </w:p>
    <w:p w14:paraId="00F1C1B1" w14:textId="77777777" w:rsidR="00F910FF" w:rsidRDefault="00F910FF" w:rsidP="00F910FF">
      <w:pPr>
        <w:pStyle w:val="ListingStandard"/>
      </w:pPr>
      <w:r>
        <w:t>Jedes dieser Autos basiert auf demselben Grundbauplan, hat aber individuelle Werte für die Eigenschaften.</w:t>
      </w:r>
    </w:p>
    <w:p w14:paraId="55A057C0" w14:textId="77777777" w:rsidR="00F910FF" w:rsidRDefault="00F910FF" w:rsidP="00F910FF">
      <w:pPr>
        <w:pStyle w:val="ListingStandard"/>
      </w:pPr>
    </w:p>
    <w:p w14:paraId="03535749" w14:textId="77777777" w:rsidR="00F910FF" w:rsidRDefault="00F910FF" w:rsidP="00F910FF">
      <w:pPr>
        <w:pStyle w:val="ListingStandard"/>
      </w:pPr>
      <w:r>
        <w:t>## Warum ist das praktisch?</w:t>
      </w:r>
    </w:p>
    <w:p w14:paraId="2F483987" w14:textId="77777777" w:rsidR="00F910FF" w:rsidRDefault="00F910FF" w:rsidP="00F910FF">
      <w:pPr>
        <w:pStyle w:val="ListingStandard"/>
      </w:pPr>
    </w:p>
    <w:p w14:paraId="00D3B7C2" w14:textId="77777777" w:rsidR="00F910FF" w:rsidRDefault="00F910FF" w:rsidP="00F910FF">
      <w:pPr>
        <w:pStyle w:val="ListingStandard"/>
      </w:pPr>
      <w:r>
        <w:t>Stell dir vor, du programmierst ein Computerspiel mit 100 verschiedenen Autos. Ohne Klassen müsstest du für jedes Auto einzeln programmieren, wie es startet, bremst oder hupt. Mit einer Auto-Klasse schreibst du diese Funktionen einmal und kannst sie für alle 100 Autos verwenden.</w:t>
      </w:r>
    </w:p>
    <w:p w14:paraId="553D2B13" w14:textId="77777777" w:rsidR="00F910FF" w:rsidRDefault="00F910FF" w:rsidP="00F910FF">
      <w:pPr>
        <w:pStyle w:val="ListingStandard"/>
      </w:pPr>
    </w:p>
    <w:p w14:paraId="26AA4814" w14:textId="77777777" w:rsidR="00F910FF" w:rsidRDefault="00F910FF" w:rsidP="00F910FF">
      <w:pPr>
        <w:pStyle w:val="ListingStandard"/>
      </w:pPr>
      <w:r>
        <w:t>Das ist wie in einer Autofabrik: Der Bauplan wird einmal erstellt, aber die Maschinen können damit beliebig viele Autos produzieren. Jedes Auto kann dann seine eigene Farbe haben und unterschiedlich schnell fahren, aber alle wissen, wie sie zu starten sind.</w:t>
      </w:r>
    </w:p>
    <w:p w14:paraId="6D9BF3D7" w14:textId="77777777" w:rsidR="00F910FF" w:rsidRDefault="00F910FF" w:rsidP="00F910FF">
      <w:pPr>
        <w:pStyle w:val="ListingStandard"/>
      </w:pPr>
    </w:p>
    <w:p w14:paraId="76D137BB" w14:textId="12E67160" w:rsidR="00242286" w:rsidRDefault="00F910FF" w:rsidP="00F910FF">
      <w:pPr>
        <w:pStyle w:val="ListingStandard"/>
      </w:pPr>
      <w:r>
        <w:t>Die objektorientierte Programmierung hilft dir also dabei, deinen Code zu organisieren und wiederzuverwenden - genau wie ein Bauplan in der realen Welt.</w:t>
      </w:r>
    </w:p>
    <w:p w14:paraId="4096C51C" w14:textId="77777777" w:rsidR="00F910FF" w:rsidRDefault="00F910FF" w:rsidP="00F910FF">
      <w:pPr>
        <w:pStyle w:val="ListingStandard"/>
      </w:pPr>
    </w:p>
    <w:p w14:paraId="778ADCC3" w14:textId="77777777" w:rsidR="00F910FF" w:rsidRDefault="00F910FF" w:rsidP="00F910FF">
      <w:pPr>
        <w:pStyle w:val="ListingStandard"/>
      </w:pPr>
    </w:p>
    <w:p w14:paraId="049B0176" w14:textId="4BC0B1EC" w:rsidR="00F910FF" w:rsidRPr="00F910FF" w:rsidRDefault="00F910FF" w:rsidP="00F910FF">
      <w:pPr>
        <w:pStyle w:val="ListingStandard"/>
        <w:rPr>
          <w:rStyle w:val="ListingZeichenFett"/>
        </w:rPr>
      </w:pPr>
      <w:r w:rsidRPr="00F910FF">
        <w:rPr>
          <w:rStyle w:val="ListingZeichenFett"/>
        </w:rPr>
        <w:t>Ich möchte nach den Prinzipien der objektorientierten Programmierung einen Zoo simulieren. In diesem Zoo gibt es Tiere, Gehege und Tierpfleger. Ein Tier hat einen Namen, ein Alter, ist einer Art zugeordnet und hat ein Gewicht. Es kann fressen, schlafen und je nach Art verschiedene Laute von sich geben. Ein Gehege hat eine Größe, eine maximale Kapazität und beherbergt eine bestimmte Anzahl von Tieren. Ein Tierpfleger hat einen Namen, ist für bestimmte Gehege zuständig und kann die Tiere füttern. Erstelle mir eine geeignete Datenstruktur für die verschiedenen genannten Objekte in Python. Erläutere mir diese Struktur, so dass ich es auch als Anfänger verstehe.</w:t>
      </w:r>
    </w:p>
    <w:p w14:paraId="6DAF4541" w14:textId="77777777" w:rsidR="00F910FF" w:rsidRDefault="00F910FF" w:rsidP="00F910FF">
      <w:pPr>
        <w:pStyle w:val="ListingStandard"/>
      </w:pPr>
    </w:p>
    <w:p w14:paraId="31C1569E" w14:textId="77777777" w:rsidR="00F910FF" w:rsidRDefault="00F910FF" w:rsidP="00F910FF">
      <w:pPr>
        <w:pStyle w:val="ListingStandard"/>
      </w:pPr>
      <w:r>
        <w:t>## Die Zoo-Struktur verstehen</w:t>
      </w:r>
    </w:p>
    <w:p w14:paraId="6124C323" w14:textId="77777777" w:rsidR="00F910FF" w:rsidRDefault="00F910FF" w:rsidP="00F910FF">
      <w:pPr>
        <w:pStyle w:val="ListingStandard"/>
      </w:pPr>
    </w:p>
    <w:p w14:paraId="5A5F0A74" w14:textId="77777777" w:rsidR="00F910FF" w:rsidRDefault="00F910FF" w:rsidP="00F910FF">
      <w:pPr>
        <w:pStyle w:val="ListingStandard"/>
      </w:pPr>
      <w:r>
        <w:lastRenderedPageBreak/>
        <w:t>### Die Hauptklassen (Baupläne)</w:t>
      </w:r>
    </w:p>
    <w:p w14:paraId="0B20DDD5" w14:textId="77777777" w:rsidR="00F910FF" w:rsidRDefault="00F910FF" w:rsidP="00F910FF">
      <w:pPr>
        <w:pStyle w:val="ListingStandard"/>
      </w:pPr>
    </w:p>
    <w:p w14:paraId="06EAF81E" w14:textId="77777777" w:rsidR="00F910FF" w:rsidRDefault="00F910FF" w:rsidP="00F910FF">
      <w:pPr>
        <w:pStyle w:val="ListingStandard"/>
      </w:pPr>
      <w:r>
        <w:t>**1. Die Tier-Klasse - Der Grundbauplan**</w:t>
      </w:r>
    </w:p>
    <w:p w14:paraId="7F3D522A" w14:textId="77777777" w:rsidR="00F910FF" w:rsidRDefault="00F910FF" w:rsidP="00F910FF">
      <w:pPr>
        <w:pStyle w:val="ListingStandard"/>
      </w:pPr>
      <w:r>
        <w:t>Die Klasse `Tier` ist wie ein allgemeiner Bauplan für alle Tiere. Jedes Tier hat die gleichen Grundeigenschaften (Name, Alter, Art, Gewicht) und kann dieselben Grundsachen (fressen, schlafen, Laute machen).</w:t>
      </w:r>
    </w:p>
    <w:p w14:paraId="6E860918" w14:textId="77777777" w:rsidR="00F910FF" w:rsidRDefault="00F910FF" w:rsidP="00F910FF">
      <w:pPr>
        <w:pStyle w:val="ListingStandard"/>
      </w:pPr>
    </w:p>
    <w:p w14:paraId="2717D6E1" w14:textId="77777777" w:rsidR="00F910FF" w:rsidRDefault="00F910FF" w:rsidP="00F910FF">
      <w:pPr>
        <w:pStyle w:val="ListingStandard"/>
      </w:pPr>
      <w:r>
        <w:t>**2. Spezielle Tierklassen - Die verfeinerten Baupläne**</w:t>
      </w:r>
    </w:p>
    <w:p w14:paraId="589B44A3" w14:textId="77777777" w:rsidR="00F910FF" w:rsidRDefault="00F910FF" w:rsidP="00F910FF">
      <w:pPr>
        <w:pStyle w:val="ListingStandard"/>
      </w:pPr>
      <w:r>
        <w:t>`Loewe`, `Elefant` und `Affe` sind spezialisierte Versionen der Tier-Klasse. Sie "erben" alle Eigenschaften vom Grundbauplan, haben aber ihre eigenen, artspezifischen Laute. Das ist wie bei Automodellen: Ein BMW und ein VW sind beide Autos, aber sie sehen unterschiedlich aus und klingen anders.</w:t>
      </w:r>
    </w:p>
    <w:p w14:paraId="57A50551" w14:textId="77777777" w:rsidR="00F910FF" w:rsidRDefault="00F910FF" w:rsidP="00F910FF">
      <w:pPr>
        <w:pStyle w:val="ListingStandard"/>
      </w:pPr>
    </w:p>
    <w:p w14:paraId="70C9E80A" w14:textId="77777777" w:rsidR="00F910FF" w:rsidRDefault="00F910FF" w:rsidP="00F910FF">
      <w:pPr>
        <w:pStyle w:val="ListingStandard"/>
      </w:pPr>
      <w:r>
        <w:t>**3. Die Gehege-Klasse - Container für Tiere**</w:t>
      </w:r>
    </w:p>
    <w:p w14:paraId="0CD7ABE4" w14:textId="77777777" w:rsidR="00F910FF" w:rsidRDefault="00F910FF" w:rsidP="00F910FF">
      <w:pPr>
        <w:pStyle w:val="ListingStandard"/>
      </w:pPr>
      <w:r>
        <w:t>Ein Gehege funktioniert wie ein Behälter. Es hat eine bestimmte Größe und kann nur eine begrenzte Anzahl Tiere aufnehmen. Du kannst Tiere hinzufügen oder entfernen, genau wie bei einer Einkaufsliste.</w:t>
      </w:r>
    </w:p>
    <w:p w14:paraId="48E9FEA7" w14:textId="77777777" w:rsidR="00F910FF" w:rsidRDefault="00F910FF" w:rsidP="00F910FF">
      <w:pPr>
        <w:pStyle w:val="ListingStandard"/>
      </w:pPr>
    </w:p>
    <w:p w14:paraId="53DB28AE" w14:textId="77777777" w:rsidR="00F910FF" w:rsidRDefault="00F910FF" w:rsidP="00F910FF">
      <w:pPr>
        <w:pStyle w:val="ListingStandard"/>
      </w:pPr>
      <w:r>
        <w:t>**4. Die Tierpfleger-Klasse - Der Verwalter**</w:t>
      </w:r>
    </w:p>
    <w:p w14:paraId="19B47727" w14:textId="77777777" w:rsidR="00F910FF" w:rsidRDefault="00F910FF" w:rsidP="00F910FF">
      <w:pPr>
        <w:pStyle w:val="ListingStandard"/>
      </w:pPr>
      <w:r>
        <w:t>Ein Tierpfleger ist für bestimmte Gehege zuständig und kann die Tiere dort füttern. Er hat eine Liste seiner Gehege und kann systematisch alle seine Tiere versorgen.</w:t>
      </w:r>
    </w:p>
    <w:p w14:paraId="3B4BC1C6" w14:textId="77777777" w:rsidR="00F910FF" w:rsidRDefault="00F910FF" w:rsidP="00F910FF">
      <w:pPr>
        <w:pStyle w:val="ListingStandard"/>
      </w:pPr>
    </w:p>
    <w:p w14:paraId="6455A204" w14:textId="77777777" w:rsidR="00F910FF" w:rsidRDefault="00F910FF" w:rsidP="00F910FF">
      <w:pPr>
        <w:pStyle w:val="ListingStandard"/>
      </w:pPr>
      <w:r>
        <w:t>### Wichtige Konzepte erklärt</w:t>
      </w:r>
    </w:p>
    <w:p w14:paraId="44357288" w14:textId="77777777" w:rsidR="00F910FF" w:rsidRDefault="00F910FF" w:rsidP="00F910FF">
      <w:pPr>
        <w:pStyle w:val="ListingStandard"/>
      </w:pPr>
    </w:p>
    <w:p w14:paraId="5177A7A4" w14:textId="77777777" w:rsidR="00F910FF" w:rsidRDefault="00F910FF" w:rsidP="00F910FF">
      <w:pPr>
        <w:pStyle w:val="ListingStandard"/>
      </w:pPr>
      <w:r>
        <w:t>**Vererbung:** Die Tierklassen zeigen "Vererbung" - Löwen erben alle Eigenschaften von Tier, können aber zusätzlich brüllen statt nur "ein Geräusch machen".</w:t>
      </w:r>
    </w:p>
    <w:p w14:paraId="76672F6B" w14:textId="77777777" w:rsidR="00F910FF" w:rsidRDefault="00F910FF" w:rsidP="00F910FF">
      <w:pPr>
        <w:pStyle w:val="ListingStandard"/>
      </w:pPr>
    </w:p>
    <w:p w14:paraId="6F930AD6" w14:textId="77777777" w:rsidR="00F910FF" w:rsidRDefault="00F910FF" w:rsidP="00F910FF">
      <w:pPr>
        <w:pStyle w:val="ListingStandard"/>
      </w:pPr>
      <w:r>
        <w:t>**Kapselung:** Jede Klasse hat ihre eigenen Daten und Methoden. Ein Gehege weiß selbst, wie viele Tiere es hat, ohne dass andere Objekte das mühsam berechnen müssen.</w:t>
      </w:r>
    </w:p>
    <w:p w14:paraId="7713B464" w14:textId="77777777" w:rsidR="00F910FF" w:rsidRDefault="00F910FF" w:rsidP="00F910FF">
      <w:pPr>
        <w:pStyle w:val="ListingStandard"/>
      </w:pPr>
    </w:p>
    <w:p w14:paraId="49FC5BE2" w14:textId="77777777" w:rsidR="00F910FF" w:rsidRDefault="00F910FF" w:rsidP="00F910FF">
      <w:pPr>
        <w:pStyle w:val="ListingStandard"/>
      </w:pPr>
      <w:r>
        <w:t>**Listen als Container:** Gehege und Tierpfleger verwenden Listen (`[]`), um mehrere andere Objekte zu verwalten - wie Schubladen, in denen du verschiedene Dinge aufbewahrst.</w:t>
      </w:r>
    </w:p>
    <w:p w14:paraId="715DDB2B" w14:textId="77777777" w:rsidR="00F910FF" w:rsidRDefault="00F910FF" w:rsidP="00F910FF">
      <w:pPr>
        <w:pStyle w:val="ListingStandard"/>
      </w:pPr>
    </w:p>
    <w:p w14:paraId="527B148E" w14:textId="38ADFA4E" w:rsidR="00F910FF" w:rsidRDefault="00F910FF" w:rsidP="00F910FF">
      <w:pPr>
        <w:pStyle w:val="ListingStandard"/>
      </w:pPr>
      <w:r>
        <w:lastRenderedPageBreak/>
        <w:t>Diese Struktur macht es einfach, den Zoo zu erweitern: Willst du eine neue Tierart? Erstelle einfach eine neue Klasse, die von `Tier` erbt. Brauchst du mehr Gehege? Erstelle weitere Gehege-Objekte. Das System wächst mit deinen Anforderungen mit, ohne dass du alles neu programmieren musst.</w:t>
      </w:r>
    </w:p>
    <w:p w14:paraId="0F8DFD0F" w14:textId="77777777" w:rsidR="00F910FF" w:rsidRDefault="00F910FF" w:rsidP="00F910FF">
      <w:pPr>
        <w:pStyle w:val="ListingStandard"/>
      </w:pPr>
    </w:p>
    <w:p w14:paraId="5D1B20FF" w14:textId="77777777" w:rsidR="009618AE" w:rsidRDefault="009618AE" w:rsidP="009618AE">
      <w:pPr>
        <w:pStyle w:val="ListingStandard"/>
      </w:pPr>
    </w:p>
    <w:p w14:paraId="281D68DE" w14:textId="6914FDFE" w:rsidR="00270FDF" w:rsidRDefault="00C53455" w:rsidP="009618AE">
      <w:pPr>
        <w:pStyle w:val="ListingStandard"/>
        <w:rPr>
          <w:rStyle w:val="ListingZeichenFett"/>
        </w:rPr>
      </w:pPr>
      <w:r w:rsidRPr="00C56697">
        <w:rPr>
          <w:rStyle w:val="ListingZeichenFett"/>
        </w:rPr>
        <w:t>Ich möchte eine neue Tierklasse namens „Schlange“ erstellen, sowie ein neues Gehege namens „Terrarium“. Erzeuge mir den entsprechenden Python-Code und erkläre, wo ich diesen im Hauptprogramm einfügen muss.</w:t>
      </w:r>
    </w:p>
    <w:p w14:paraId="67DC78F7" w14:textId="77777777" w:rsidR="00C53455" w:rsidRDefault="00C53455" w:rsidP="009618AE">
      <w:pPr>
        <w:pStyle w:val="ListingStandard"/>
        <w:rPr>
          <w:rStyle w:val="ListingZeichenFett"/>
        </w:rPr>
      </w:pPr>
    </w:p>
    <w:p w14:paraId="4EF999A8" w14:textId="77777777" w:rsidR="00C53455" w:rsidRDefault="00C53455" w:rsidP="00C53455">
      <w:pPr>
        <w:pStyle w:val="ListingStandard"/>
      </w:pPr>
      <w:r>
        <w:t>## Was wurde hinzugefügt und wo</w:t>
      </w:r>
    </w:p>
    <w:p w14:paraId="5888AEE7" w14:textId="77777777" w:rsidR="00C53455" w:rsidRDefault="00C53455" w:rsidP="00C53455">
      <w:pPr>
        <w:pStyle w:val="ListingStandard"/>
      </w:pPr>
    </w:p>
    <w:p w14:paraId="0EAAAAD7" w14:textId="77777777" w:rsidR="00C53455" w:rsidRDefault="00C53455" w:rsidP="00C53455">
      <w:pPr>
        <w:pStyle w:val="ListingStandard"/>
      </w:pPr>
      <w:r>
        <w:t>### Die neue Schlangen-Klasse</w:t>
      </w:r>
    </w:p>
    <w:p w14:paraId="4468A231" w14:textId="77777777" w:rsidR="00C53455" w:rsidRDefault="00C53455" w:rsidP="00C53455">
      <w:pPr>
        <w:pStyle w:val="ListingStandard"/>
      </w:pPr>
    </w:p>
    <w:p w14:paraId="7D231274" w14:textId="77777777" w:rsidR="00C53455" w:rsidRDefault="00C53455" w:rsidP="00C53455">
      <w:pPr>
        <w:pStyle w:val="ListingStandard"/>
      </w:pPr>
      <w:r>
        <w:t>**Besonderheiten der Schlange:**</w:t>
      </w:r>
    </w:p>
    <w:p w14:paraId="4587F87B" w14:textId="77777777" w:rsidR="00C53455" w:rsidRDefault="00C53455" w:rsidP="00C53455">
      <w:pPr>
        <w:pStyle w:val="ListingStandard"/>
      </w:pPr>
      <w:r>
        <w:t>- Hat eine zusätzliche Eigenschaft `giftig` - manche Schlangen sind giftig, andere nicht</w:t>
      </w:r>
    </w:p>
    <w:p w14:paraId="0C5468C5" w14:textId="77777777" w:rsidR="00C53455" w:rsidRDefault="00C53455" w:rsidP="00C53455">
      <w:pPr>
        <w:pStyle w:val="ListingStandard"/>
      </w:pPr>
      <w:r>
        <w:t>- Überschreibt `laut_machen()` mit einem charakteristischen Zischen</w:t>
      </w:r>
    </w:p>
    <w:p w14:paraId="1D43F821" w14:textId="77777777" w:rsidR="00C53455" w:rsidRDefault="00C53455" w:rsidP="00C53455">
      <w:pPr>
        <w:pStyle w:val="ListingStandard"/>
      </w:pPr>
      <w:r>
        <w:t>- Hat eine spezielle Methode `haeutung()` - nur Schlangen können sich häuten</w:t>
      </w:r>
    </w:p>
    <w:p w14:paraId="5392C40F" w14:textId="77777777" w:rsidR="00C53455" w:rsidRDefault="00C53455" w:rsidP="00C53455">
      <w:pPr>
        <w:pStyle w:val="ListingStandard"/>
      </w:pPr>
      <w:r>
        <w:t>- Überschreibt `info_anzeigen()` um die Giftigkeit anzuzeigen</w:t>
      </w:r>
    </w:p>
    <w:p w14:paraId="40784486" w14:textId="77777777" w:rsidR="00C53455" w:rsidRDefault="00C53455" w:rsidP="00C53455">
      <w:pPr>
        <w:pStyle w:val="ListingStandard"/>
      </w:pPr>
    </w:p>
    <w:p w14:paraId="60E990AF" w14:textId="77777777" w:rsidR="00C53455" w:rsidRDefault="00C53455" w:rsidP="00C53455">
      <w:pPr>
        <w:pStyle w:val="ListingStandard"/>
      </w:pPr>
      <w:r>
        <w:t>**Wo im Code:** Die Schlangen-Klasse steht nach der Affen-Klasse, aber vor der Gehege-Klasse.</w:t>
      </w:r>
    </w:p>
    <w:p w14:paraId="7B6078C4" w14:textId="77777777" w:rsidR="00C53455" w:rsidRDefault="00C53455" w:rsidP="00C53455">
      <w:pPr>
        <w:pStyle w:val="ListingStandard"/>
      </w:pPr>
    </w:p>
    <w:p w14:paraId="3F05E652" w14:textId="77777777" w:rsidR="00C53455" w:rsidRDefault="00C53455" w:rsidP="00C53455">
      <w:pPr>
        <w:pStyle w:val="ListingStandard"/>
      </w:pPr>
      <w:r>
        <w:t xml:space="preserve">### Die neue Terrarium-Klasse  </w:t>
      </w:r>
    </w:p>
    <w:p w14:paraId="6061C003" w14:textId="77777777" w:rsidR="00C53455" w:rsidRDefault="00C53455" w:rsidP="00C53455">
      <w:pPr>
        <w:pStyle w:val="ListingStandard"/>
      </w:pPr>
    </w:p>
    <w:p w14:paraId="21102655" w14:textId="77777777" w:rsidR="00C53455" w:rsidRDefault="00C53455" w:rsidP="00C53455">
      <w:pPr>
        <w:pStyle w:val="ListingStandard"/>
      </w:pPr>
      <w:r>
        <w:t>**Besonderheiten des Terrariums:**</w:t>
      </w:r>
    </w:p>
    <w:p w14:paraId="039B4C4C" w14:textId="77777777" w:rsidR="00C53455" w:rsidRDefault="00C53455" w:rsidP="00C53455">
      <w:pPr>
        <w:pStyle w:val="ListingStandard"/>
      </w:pPr>
      <w:r>
        <w:t>- Erbt alle Grundfunktionen von Gehege (Tiere hinzufügen, entfernen etc.)</w:t>
      </w:r>
    </w:p>
    <w:p w14:paraId="77CAA2AC" w14:textId="77777777" w:rsidR="00C53455" w:rsidRDefault="00C53455" w:rsidP="00C53455">
      <w:pPr>
        <w:pStyle w:val="ListingStandard"/>
      </w:pPr>
      <w:r>
        <w:t>- Hat zusätzliche Eigenschaften: `temperatur` und `luftfeuchtigkeit`</w:t>
      </w:r>
    </w:p>
    <w:p w14:paraId="33CFA0FD" w14:textId="77777777" w:rsidR="00C53455" w:rsidRDefault="00C53455" w:rsidP="00C53455">
      <w:pPr>
        <w:pStyle w:val="ListingStandard"/>
      </w:pPr>
      <w:r>
        <w:t>- Kann Klima-Werte anpassen mit `temperatur_anpassen()` und `luftfeuchtigkeit_anpassen()`</w:t>
      </w:r>
    </w:p>
    <w:p w14:paraId="3F5FD12B" w14:textId="77777777" w:rsidR="00C53455" w:rsidRDefault="00C53455" w:rsidP="00C53455">
      <w:pPr>
        <w:pStyle w:val="ListingStandard"/>
      </w:pPr>
      <w:r>
        <w:t>- Hat eine `klimacheck()` Methode - prüft, ob das Klima für Reptilien geeignet ist</w:t>
      </w:r>
    </w:p>
    <w:p w14:paraId="59E82E7E" w14:textId="77777777" w:rsidR="00C53455" w:rsidRDefault="00C53455" w:rsidP="00C53455">
      <w:pPr>
        <w:pStyle w:val="ListingStandard"/>
      </w:pPr>
      <w:r>
        <w:t>- Erweitert `gehege_info()` um Klima-Informationen</w:t>
      </w:r>
    </w:p>
    <w:p w14:paraId="3B4C89BD" w14:textId="77777777" w:rsidR="00C53455" w:rsidRDefault="00C53455" w:rsidP="00C53455">
      <w:pPr>
        <w:pStyle w:val="ListingStandard"/>
      </w:pPr>
    </w:p>
    <w:p w14:paraId="024CFC11" w14:textId="77777777" w:rsidR="00C53455" w:rsidRDefault="00C53455" w:rsidP="00C53455">
      <w:pPr>
        <w:pStyle w:val="ListingStandard"/>
      </w:pPr>
      <w:r>
        <w:t>**Wo im Code:** Die Terrarium-Klasse steht direkt nach der Gehege-Klasse.</w:t>
      </w:r>
    </w:p>
    <w:p w14:paraId="5E6EDAEF" w14:textId="77777777" w:rsidR="00C53455" w:rsidRDefault="00C53455" w:rsidP="00C53455">
      <w:pPr>
        <w:pStyle w:val="ListingStandard"/>
      </w:pPr>
    </w:p>
    <w:p w14:paraId="5DD1FCF5" w14:textId="77777777" w:rsidR="00C53455" w:rsidRDefault="00C53455" w:rsidP="00C53455">
      <w:pPr>
        <w:pStyle w:val="ListingStandard"/>
      </w:pPr>
      <w:r>
        <w:t>### Änderungen im Hauptprogramm</w:t>
      </w:r>
    </w:p>
    <w:p w14:paraId="5BE236B1" w14:textId="77777777" w:rsidR="00C53455" w:rsidRDefault="00C53455" w:rsidP="00C53455">
      <w:pPr>
        <w:pStyle w:val="ListingStandard"/>
      </w:pPr>
    </w:p>
    <w:p w14:paraId="10590F87" w14:textId="77777777" w:rsidR="00C53455" w:rsidRDefault="00C53455" w:rsidP="00C53455">
      <w:pPr>
        <w:pStyle w:val="ListingStandard"/>
      </w:pPr>
      <w:r>
        <w:t>**Neue Objekte erstellt:**</w:t>
      </w:r>
    </w:p>
    <w:p w14:paraId="43B55EBF" w14:textId="77777777" w:rsidR="00C53455" w:rsidRDefault="00C53455" w:rsidP="00C53455">
      <w:pPr>
        <w:pStyle w:val="ListingStandard"/>
      </w:pPr>
      <w:r>
        <w:t>- Zwei Schlangen: `kaa` (ungiftig) und `viper` (giftig)</w:t>
      </w:r>
    </w:p>
    <w:p w14:paraId="2000A1C7" w14:textId="77777777" w:rsidR="00C53455" w:rsidRDefault="00C53455" w:rsidP="00C53455">
      <w:pPr>
        <w:pStyle w:val="ListingStandard"/>
      </w:pPr>
      <w:r>
        <w:t>- Ein Terrarium: `schlangen_terrarium` mit 28°C und 70% Luftfeuchtigkeit</w:t>
      </w:r>
    </w:p>
    <w:p w14:paraId="534B0158" w14:textId="77777777" w:rsidR="00C53455" w:rsidRDefault="00C53455" w:rsidP="00C53455">
      <w:pPr>
        <w:pStyle w:val="ListingStandard"/>
      </w:pPr>
      <w:r>
        <w:t>- Ein neuer Tierpfleger: `markus` für die Reptilien</w:t>
      </w:r>
    </w:p>
    <w:p w14:paraId="7F7F73B1" w14:textId="77777777" w:rsidR="00C53455" w:rsidRDefault="00C53455" w:rsidP="00C53455">
      <w:pPr>
        <w:pStyle w:val="ListingStandard"/>
      </w:pPr>
    </w:p>
    <w:p w14:paraId="57864EA0" w14:textId="77777777" w:rsidR="00C53455" w:rsidRDefault="00C53455" w:rsidP="00C53455">
      <w:pPr>
        <w:pStyle w:val="ListingStandard"/>
      </w:pPr>
      <w:r>
        <w:t>**Neue Aktivitäten:**</w:t>
      </w:r>
    </w:p>
    <w:p w14:paraId="56833D98" w14:textId="77777777" w:rsidR="00C53455" w:rsidRDefault="00C53455" w:rsidP="00C53455">
      <w:pPr>
        <w:pStyle w:val="ListingStandard"/>
      </w:pPr>
      <w:r>
        <w:t>- Schlangen werden ins Terrarium gesetzt</w:t>
      </w:r>
    </w:p>
    <w:p w14:paraId="03DED886" w14:textId="77777777" w:rsidR="00C53455" w:rsidRDefault="00C53455" w:rsidP="00C53455">
      <w:pPr>
        <w:pStyle w:val="ListingStandard"/>
      </w:pPr>
      <w:r>
        <w:t>- Schlangen machen ihre charakteristischen Laute</w:t>
      </w:r>
    </w:p>
    <w:p w14:paraId="17253A2A" w14:textId="77777777" w:rsidR="00C53455" w:rsidRDefault="00C53455" w:rsidP="00C53455">
      <w:pPr>
        <w:pStyle w:val="ListingStandard"/>
      </w:pPr>
      <w:r>
        <w:t>- Häutungs-Demonstration</w:t>
      </w:r>
    </w:p>
    <w:p w14:paraId="0A351A8E" w14:textId="77777777" w:rsidR="00C53455" w:rsidRDefault="00C53455" w:rsidP="00C53455">
      <w:pPr>
        <w:pStyle w:val="ListingStandard"/>
      </w:pPr>
      <w:r>
        <w:t>- Klima-Check des Terrariums</w:t>
      </w:r>
    </w:p>
    <w:p w14:paraId="32485D07" w14:textId="77777777" w:rsidR="00C53455" w:rsidRDefault="00C53455" w:rsidP="00C53455">
      <w:pPr>
        <w:pStyle w:val="ListingStandard"/>
      </w:pPr>
      <w:r>
        <w:t>- Markus füttert seine Schlangen</w:t>
      </w:r>
    </w:p>
    <w:p w14:paraId="1D25AC2A" w14:textId="77777777" w:rsidR="00C53455" w:rsidRDefault="00C53455" w:rsidP="00C53455">
      <w:pPr>
        <w:pStyle w:val="ListingStandard"/>
      </w:pPr>
    </w:p>
    <w:p w14:paraId="494A79D6" w14:textId="77777777" w:rsidR="00C53455" w:rsidRDefault="00C53455" w:rsidP="00C53455">
      <w:pPr>
        <w:pStyle w:val="ListingStandard"/>
      </w:pPr>
      <w:r>
        <w:t>### Das Konzept der Vererbung verstehen</w:t>
      </w:r>
    </w:p>
    <w:p w14:paraId="4930D185" w14:textId="77777777" w:rsidR="00C53455" w:rsidRDefault="00C53455" w:rsidP="00C53455">
      <w:pPr>
        <w:pStyle w:val="ListingStandard"/>
      </w:pPr>
    </w:p>
    <w:p w14:paraId="70E2BFCB" w14:textId="77777777" w:rsidR="00C53455" w:rsidRDefault="00C53455" w:rsidP="00C53455">
      <w:pPr>
        <w:pStyle w:val="ListingStandard"/>
      </w:pPr>
      <w:r>
        <w:t>Beide neuen Klassen zeigen perfekt, wie Vererbung funktioniert:</w:t>
      </w:r>
    </w:p>
    <w:p w14:paraId="45E4BED7" w14:textId="77777777" w:rsidR="00C53455" w:rsidRDefault="00C53455" w:rsidP="00C53455">
      <w:pPr>
        <w:pStyle w:val="ListingStandard"/>
      </w:pPr>
    </w:p>
    <w:p w14:paraId="737A0DC0" w14:textId="77777777" w:rsidR="00C53455" w:rsidRDefault="00C53455" w:rsidP="00C53455">
      <w:pPr>
        <w:pStyle w:val="ListingStandard"/>
      </w:pPr>
      <w:r>
        <w:t>**Schlange erbt von Tier:** Sie bekommt automatisch alle Grundeigenschaften (Name, Alter, Gewicht) und alle Grundmethoden (fressen, schlafen). Aber sie kann spezielle Dinge hinzufügen (Giftigkeit, Häutung) oder bestehende Methoden anpassen (zischen statt nur Geräusch machen).</w:t>
      </w:r>
    </w:p>
    <w:p w14:paraId="2C6E822D" w14:textId="77777777" w:rsidR="00C53455" w:rsidRDefault="00C53455" w:rsidP="00C53455">
      <w:pPr>
        <w:pStyle w:val="ListingStandard"/>
      </w:pPr>
    </w:p>
    <w:p w14:paraId="2684C2C1" w14:textId="77777777" w:rsidR="00C53455" w:rsidRDefault="00C53455" w:rsidP="00C53455">
      <w:pPr>
        <w:pStyle w:val="ListingStandard"/>
      </w:pPr>
      <w:r>
        <w:t>**Terrarium erbt von Gehege:** Es kann alles, was ein normales Gehege kann (Tiere verwalten), hat aber zusätzliche Fähigkeiten für das Klima-Management.</w:t>
      </w:r>
    </w:p>
    <w:p w14:paraId="4E3027C0" w14:textId="77777777" w:rsidR="00C53455" w:rsidRDefault="00C53455" w:rsidP="00C53455">
      <w:pPr>
        <w:pStyle w:val="ListingStandard"/>
      </w:pPr>
    </w:p>
    <w:p w14:paraId="3CFF455B" w14:textId="2871CF16" w:rsidR="00C53455" w:rsidRDefault="00C53455" w:rsidP="00C53455">
      <w:pPr>
        <w:pStyle w:val="ListingStandard"/>
      </w:pPr>
      <w:r>
        <w:t>Das ist wie bei Fahrzeugen: Ein Motorboot ist immer noch ein Fahrzeug (kann sich bewegen, Passagiere transportieren), aber es hat zusätzliche Eigenschaften (schwimmt, hat einen Propeller) und macht andere Geräusche als ein Auto.</w:t>
      </w:r>
    </w:p>
    <w:p w14:paraId="0BE7E9E0" w14:textId="77777777" w:rsidR="00C53455" w:rsidRDefault="00C53455" w:rsidP="00C53455">
      <w:pPr>
        <w:pStyle w:val="ListingStandard"/>
      </w:pPr>
    </w:p>
    <w:p w14:paraId="0100B52C" w14:textId="77777777" w:rsidR="00C53455" w:rsidRDefault="00C53455" w:rsidP="00C53455">
      <w:pPr>
        <w:pStyle w:val="ListingStandard"/>
      </w:pPr>
    </w:p>
    <w:p w14:paraId="41CFEF1D" w14:textId="52A37735" w:rsidR="00C53455" w:rsidRDefault="00C53455" w:rsidP="00C53455">
      <w:pPr>
        <w:pStyle w:val="ListingStandard"/>
        <w:rPr>
          <w:rStyle w:val="ListingZeichenFett"/>
        </w:rPr>
      </w:pPr>
      <w:r w:rsidRPr="00066D89">
        <w:rPr>
          <w:rStyle w:val="ListingZeichenFett"/>
        </w:rPr>
        <w:t xml:space="preserve">Ich möchte den Code so erweitern, dass die vorhandenen Datensätze in einer lokalen json-Datei in einer geeigneten Form gespeichert werden, so dass alle Daten auch nach einem Neustart des Programms zur Verfügung stehen. Außerdem möchte ich ein Verwaltungssystem für den Zoo implementieren. Neue Tiere, Tierarten, Gehege und Mitarbeiter sollen über ein einfaches Frontend, das mit der Streamlit-Bibliothek realisiert wird, hinzugefügt werden können. Zoobewohner sollen auch gelöscht werden können. Mit dem Frontend sollen auch </w:t>
      </w:r>
      <w:r w:rsidRPr="00066D89">
        <w:rPr>
          <w:rStyle w:val="ListingZeichenFett"/>
        </w:rPr>
        <w:lastRenderedPageBreak/>
        <w:t>Arbeits- und Fütterungspläne erstellt werden können. Passe den Code entsprechend an.</w:t>
      </w:r>
    </w:p>
    <w:p w14:paraId="537FC8E2" w14:textId="77777777" w:rsidR="00C53455" w:rsidRDefault="00C53455" w:rsidP="00C53455">
      <w:pPr>
        <w:pStyle w:val="ListingStandard"/>
        <w:rPr>
          <w:rStyle w:val="ListingZeichenFett"/>
        </w:rPr>
      </w:pPr>
    </w:p>
    <w:p w14:paraId="277C5208" w14:textId="77777777" w:rsidR="00C53455" w:rsidRDefault="00C53455" w:rsidP="00C53455">
      <w:pPr>
        <w:pStyle w:val="ListingStandard"/>
      </w:pPr>
      <w:r>
        <w:t>## Das komplette Zoo-Management-System erklärt</w:t>
      </w:r>
    </w:p>
    <w:p w14:paraId="6763CA15" w14:textId="77777777" w:rsidR="00C53455" w:rsidRDefault="00C53455" w:rsidP="00C53455">
      <w:pPr>
        <w:pStyle w:val="ListingStandard"/>
      </w:pPr>
    </w:p>
    <w:p w14:paraId="7A4C64E9" w14:textId="77777777" w:rsidR="00C53455" w:rsidRDefault="00C53455" w:rsidP="00C53455">
      <w:pPr>
        <w:pStyle w:val="ListingStandard"/>
      </w:pPr>
      <w:r>
        <w:t>### Was wurde erstellt?</w:t>
      </w:r>
    </w:p>
    <w:p w14:paraId="5FC84451" w14:textId="77777777" w:rsidR="00C53455" w:rsidRDefault="00C53455" w:rsidP="00C53455">
      <w:pPr>
        <w:pStyle w:val="ListingStandard"/>
      </w:pPr>
    </w:p>
    <w:p w14:paraId="20F1B311" w14:textId="77777777" w:rsidR="00C53455" w:rsidRDefault="00C53455" w:rsidP="00C53455">
      <w:pPr>
        <w:pStyle w:val="ListingStandard"/>
      </w:pPr>
      <w:r>
        <w:t>Ich habe dir ein vollständiges Zoo-Management-System mit zwei Hauptdateien erstellt:</w:t>
      </w:r>
    </w:p>
    <w:p w14:paraId="736F4C45" w14:textId="77777777" w:rsidR="00C53455" w:rsidRDefault="00C53455" w:rsidP="00C53455">
      <w:pPr>
        <w:pStyle w:val="ListingStandard"/>
      </w:pPr>
    </w:p>
    <w:p w14:paraId="0FCDDCA5" w14:textId="77777777" w:rsidR="00C53455" w:rsidRDefault="00C53455" w:rsidP="00C53455">
      <w:pPr>
        <w:pStyle w:val="ListingStandard"/>
      </w:pPr>
      <w:r>
        <w:t>1. **`zoo_classes.py`** - Die erweiterten Klassen mit JSON-Unterstützung</w:t>
      </w:r>
    </w:p>
    <w:p w14:paraId="679656DE" w14:textId="77777777" w:rsidR="00C53455" w:rsidRDefault="00C53455" w:rsidP="00C53455">
      <w:pPr>
        <w:pStyle w:val="ListingStandard"/>
      </w:pPr>
      <w:r>
        <w:t>2. **`zoo_app.py`** - Das Streamlit-Frontend</w:t>
      </w:r>
    </w:p>
    <w:p w14:paraId="0D8F73F2" w14:textId="77777777" w:rsidR="00C53455" w:rsidRDefault="00C53455" w:rsidP="00C53455">
      <w:pPr>
        <w:pStyle w:val="ListingStandard"/>
      </w:pPr>
    </w:p>
    <w:p w14:paraId="535FB09A" w14:textId="77777777" w:rsidR="00C53455" w:rsidRDefault="00C53455" w:rsidP="00C53455">
      <w:pPr>
        <w:pStyle w:val="ListingStandard"/>
      </w:pPr>
      <w:r>
        <w:t>### Die wichtigsten Neuerungen:</w:t>
      </w:r>
    </w:p>
    <w:p w14:paraId="1906EBCC" w14:textId="77777777" w:rsidR="00C53455" w:rsidRDefault="00C53455" w:rsidP="00C53455">
      <w:pPr>
        <w:pStyle w:val="ListingStandard"/>
      </w:pPr>
    </w:p>
    <w:p w14:paraId="3990C182" w14:textId="77777777" w:rsidR="00C53455" w:rsidRDefault="00C53455" w:rsidP="00C53455">
      <w:pPr>
        <w:pStyle w:val="ListingStandard"/>
      </w:pPr>
      <w:r>
        <w:t>**JSON-Speicherung:**</w:t>
      </w:r>
    </w:p>
    <w:p w14:paraId="015C6E40" w14:textId="77777777" w:rsidR="00C53455" w:rsidRDefault="00C53455" w:rsidP="00C53455">
      <w:pPr>
        <w:pStyle w:val="ListingStandard"/>
      </w:pPr>
      <w:r>
        <w:t>- Alle Klassen haben jetzt `to_dict()` und `from_dict()` Methoden</w:t>
      </w:r>
    </w:p>
    <w:p w14:paraId="51FE2E71" w14:textId="77777777" w:rsidR="00C53455" w:rsidRDefault="00C53455" w:rsidP="00C53455">
      <w:pPr>
        <w:pStyle w:val="ListingStandard"/>
      </w:pPr>
      <w:r>
        <w:t>- Die `ZooManager`-Klasse verwaltet das Speichern und Laden</w:t>
      </w:r>
    </w:p>
    <w:p w14:paraId="1F4890CD" w14:textId="77777777" w:rsidR="00C53455" w:rsidRDefault="00C53455" w:rsidP="00C53455">
      <w:pPr>
        <w:pStyle w:val="ListingStandard"/>
      </w:pPr>
      <w:r>
        <w:t>- Eindeutige IDs für alle Objekte (Tiere, Gehege, Tierpfleger)</w:t>
      </w:r>
    </w:p>
    <w:p w14:paraId="3DE7CF0E" w14:textId="77777777" w:rsidR="00C53455" w:rsidRDefault="00C53455" w:rsidP="00C53455">
      <w:pPr>
        <w:pStyle w:val="ListingStandard"/>
      </w:pPr>
      <w:r>
        <w:t>- Automatisches Speichern bei jeder Änderung</w:t>
      </w:r>
    </w:p>
    <w:p w14:paraId="00FF29FA" w14:textId="77777777" w:rsidR="00C53455" w:rsidRDefault="00C53455" w:rsidP="00C53455">
      <w:pPr>
        <w:pStyle w:val="ListingStandard"/>
      </w:pPr>
    </w:p>
    <w:p w14:paraId="57F9FFC9" w14:textId="77777777" w:rsidR="00C53455" w:rsidRDefault="00C53455" w:rsidP="00C53455">
      <w:pPr>
        <w:pStyle w:val="ListingStandard"/>
      </w:pPr>
      <w:r>
        <w:t>**Streamlit-Frontend:**</w:t>
      </w:r>
    </w:p>
    <w:p w14:paraId="2CD6A30E" w14:textId="77777777" w:rsidR="00C53455" w:rsidRDefault="00C53455" w:rsidP="00C53455">
      <w:pPr>
        <w:pStyle w:val="ListingStandard"/>
      </w:pPr>
      <w:r>
        <w:t>- **Übersicht:** Zeigt Statistiken und Gehege-Auslastung</w:t>
      </w:r>
    </w:p>
    <w:p w14:paraId="413A17A5" w14:textId="77777777" w:rsidR="00C53455" w:rsidRDefault="00C53455" w:rsidP="00C53455">
      <w:pPr>
        <w:pStyle w:val="ListingStandard"/>
      </w:pPr>
      <w:r>
        <w:t>- **Tiere verwalten:** Hinzufügen, anzeigen, löschen von Tieren</w:t>
      </w:r>
    </w:p>
    <w:p w14:paraId="6CA9DA53" w14:textId="77777777" w:rsidR="00C53455" w:rsidRDefault="00C53455" w:rsidP="00C53455">
      <w:pPr>
        <w:pStyle w:val="ListingStandard"/>
      </w:pPr>
      <w:r>
        <w:t>- **Gehege verwalten:** Erstellen von normalen Gehegen und Terrarien</w:t>
      </w:r>
    </w:p>
    <w:p w14:paraId="4B2983A2" w14:textId="77777777" w:rsidR="00C53455" w:rsidRDefault="00C53455" w:rsidP="00C53455">
      <w:pPr>
        <w:pStyle w:val="ListingStandard"/>
      </w:pPr>
      <w:r>
        <w:t>- **Tierpfleger verwalten:** Personal hinzufügen und verwalten</w:t>
      </w:r>
    </w:p>
    <w:p w14:paraId="12ABC3D5" w14:textId="77777777" w:rsidR="00C53455" w:rsidRDefault="00C53455" w:rsidP="00C53455">
      <w:pPr>
        <w:pStyle w:val="ListingStandard"/>
      </w:pPr>
      <w:r>
        <w:t>- **Tier-Zuweisungen:** Tiere zu Gehegen und Tierpfleger zu Gehegen zuweisen</w:t>
      </w:r>
    </w:p>
    <w:p w14:paraId="62847E05" w14:textId="77777777" w:rsidR="00C53455" w:rsidRDefault="00C53455" w:rsidP="00C53455">
      <w:pPr>
        <w:pStyle w:val="ListingStandard"/>
      </w:pPr>
      <w:r>
        <w:t>- **Fütterungsplan:** Einzelne Tiere oder ganze Gehege füttern, Historie anzeigen</w:t>
      </w:r>
    </w:p>
    <w:p w14:paraId="0FE37623" w14:textId="77777777" w:rsidR="00C53455" w:rsidRDefault="00C53455" w:rsidP="00C53455">
      <w:pPr>
        <w:pStyle w:val="ListingStandard"/>
      </w:pPr>
      <w:r>
        <w:t>- **Arbeitsplan:** Arbeitszeiten für Tierpfleger verwalten</w:t>
      </w:r>
    </w:p>
    <w:p w14:paraId="2437DAE8" w14:textId="77777777" w:rsidR="00C53455" w:rsidRDefault="00C53455" w:rsidP="00C53455">
      <w:pPr>
        <w:pStyle w:val="ListingStandard"/>
      </w:pPr>
    </w:p>
    <w:p w14:paraId="0DD5C6FB" w14:textId="77777777" w:rsidR="00C53455" w:rsidRDefault="00C53455" w:rsidP="00C53455">
      <w:pPr>
        <w:pStyle w:val="ListingStandard"/>
      </w:pPr>
      <w:r>
        <w:t>### So startest du das System:</w:t>
      </w:r>
    </w:p>
    <w:p w14:paraId="5D3F56B6" w14:textId="77777777" w:rsidR="00C53455" w:rsidRDefault="00C53455" w:rsidP="00C53455">
      <w:pPr>
        <w:pStyle w:val="ListingStandard"/>
      </w:pPr>
    </w:p>
    <w:p w14:paraId="61EE618D" w14:textId="77777777" w:rsidR="00C53455" w:rsidRDefault="00C53455" w:rsidP="00C53455">
      <w:pPr>
        <w:pStyle w:val="ListingStandard"/>
      </w:pPr>
      <w:r>
        <w:t>1. **Dateien erstellen:** Speichere beide Code-Blöcke als separate Python-Dateien:</w:t>
      </w:r>
    </w:p>
    <w:p w14:paraId="11214B79" w14:textId="77777777" w:rsidR="00C53455" w:rsidRDefault="00C53455" w:rsidP="00C53455">
      <w:pPr>
        <w:pStyle w:val="ListingStandard"/>
      </w:pPr>
      <w:r>
        <w:t xml:space="preserve">   - `zoo_classes.py` (erster Code-Block)</w:t>
      </w:r>
    </w:p>
    <w:p w14:paraId="45590DFD" w14:textId="77777777" w:rsidR="00C53455" w:rsidRDefault="00C53455" w:rsidP="00C53455">
      <w:pPr>
        <w:pStyle w:val="ListingStandard"/>
      </w:pPr>
      <w:r>
        <w:t xml:space="preserve">   - `zoo_app.py` (zweiter Code-Block)</w:t>
      </w:r>
    </w:p>
    <w:p w14:paraId="047A831F" w14:textId="77777777" w:rsidR="00C53455" w:rsidRDefault="00C53455" w:rsidP="00C53455">
      <w:pPr>
        <w:pStyle w:val="ListingStandard"/>
      </w:pPr>
    </w:p>
    <w:p w14:paraId="6B04F86D" w14:textId="77777777" w:rsidR="00C53455" w:rsidRDefault="00C53455" w:rsidP="00C53455">
      <w:pPr>
        <w:pStyle w:val="ListingStandard"/>
      </w:pPr>
      <w:r>
        <w:t>2. **Streamlit installieren:**</w:t>
      </w:r>
    </w:p>
    <w:p w14:paraId="38BB6855" w14:textId="77777777" w:rsidR="00C53455" w:rsidRDefault="00C53455" w:rsidP="00C53455">
      <w:pPr>
        <w:pStyle w:val="ListingStandard"/>
      </w:pPr>
      <w:r>
        <w:lastRenderedPageBreak/>
        <w:t xml:space="preserve">   ```bash</w:t>
      </w:r>
    </w:p>
    <w:p w14:paraId="089E4C97" w14:textId="77777777" w:rsidR="00C53455" w:rsidRDefault="00C53455" w:rsidP="00C53455">
      <w:pPr>
        <w:pStyle w:val="ListingStandard"/>
      </w:pPr>
      <w:r>
        <w:t xml:space="preserve">   pip install streamlit pandas</w:t>
      </w:r>
    </w:p>
    <w:p w14:paraId="3BECE9D0" w14:textId="77777777" w:rsidR="00C53455" w:rsidRDefault="00C53455" w:rsidP="00C53455">
      <w:pPr>
        <w:pStyle w:val="ListingStandard"/>
      </w:pPr>
      <w:r>
        <w:t xml:space="preserve">   ```</w:t>
      </w:r>
    </w:p>
    <w:p w14:paraId="0AD2A9CE" w14:textId="77777777" w:rsidR="00C53455" w:rsidRDefault="00C53455" w:rsidP="00C53455">
      <w:pPr>
        <w:pStyle w:val="ListingStandard"/>
      </w:pPr>
    </w:p>
    <w:p w14:paraId="4EC90420" w14:textId="77777777" w:rsidR="00C53455" w:rsidRDefault="00C53455" w:rsidP="00C53455">
      <w:pPr>
        <w:pStyle w:val="ListingStandard"/>
      </w:pPr>
      <w:r>
        <w:t>3. **App starten:**</w:t>
      </w:r>
    </w:p>
    <w:p w14:paraId="10B0139F" w14:textId="77777777" w:rsidR="00C53455" w:rsidRDefault="00C53455" w:rsidP="00C53455">
      <w:pPr>
        <w:pStyle w:val="ListingStandard"/>
      </w:pPr>
      <w:r>
        <w:t xml:space="preserve">   ```bash</w:t>
      </w:r>
    </w:p>
    <w:p w14:paraId="4DED85FD" w14:textId="77777777" w:rsidR="00C53455" w:rsidRDefault="00C53455" w:rsidP="00C53455">
      <w:pPr>
        <w:pStyle w:val="ListingStandard"/>
      </w:pPr>
      <w:r>
        <w:t xml:space="preserve">   streamlit run zoo_app.py</w:t>
      </w:r>
    </w:p>
    <w:p w14:paraId="2C3A22D6" w14:textId="77777777" w:rsidR="00C53455" w:rsidRDefault="00C53455" w:rsidP="00C53455">
      <w:pPr>
        <w:pStyle w:val="ListingStandard"/>
      </w:pPr>
      <w:r>
        <w:t xml:space="preserve">   ```</w:t>
      </w:r>
    </w:p>
    <w:p w14:paraId="4D57431C" w14:textId="77777777" w:rsidR="00C53455" w:rsidRDefault="00C53455" w:rsidP="00C53455">
      <w:pPr>
        <w:pStyle w:val="ListingStandard"/>
      </w:pPr>
    </w:p>
    <w:p w14:paraId="27B65B12" w14:textId="77777777" w:rsidR="00C53455" w:rsidRDefault="00C53455" w:rsidP="00C53455">
      <w:pPr>
        <w:pStyle w:val="ListingStandard"/>
      </w:pPr>
      <w:r>
        <w:t>### Wie die JSON-Speicherung funktioniert:</w:t>
      </w:r>
    </w:p>
    <w:p w14:paraId="19D08979" w14:textId="77777777" w:rsidR="00C53455" w:rsidRDefault="00C53455" w:rsidP="00C53455">
      <w:pPr>
        <w:pStyle w:val="ListingStandard"/>
      </w:pPr>
    </w:p>
    <w:p w14:paraId="7036A8D1" w14:textId="77777777" w:rsidR="00C53455" w:rsidRDefault="00C53455" w:rsidP="00C53455">
      <w:pPr>
        <w:pStyle w:val="ListingStandard"/>
      </w:pPr>
      <w:r>
        <w:t>**Beim ersten Start:** Das System erstellt automatisch eine `zoo_data.json` Datei, wenn noch keine vorhanden ist.</w:t>
      </w:r>
    </w:p>
    <w:p w14:paraId="7BF74D2A" w14:textId="77777777" w:rsidR="00C53455" w:rsidRDefault="00C53455" w:rsidP="00C53455">
      <w:pPr>
        <w:pStyle w:val="ListingStandard"/>
      </w:pPr>
    </w:p>
    <w:p w14:paraId="59582C08" w14:textId="77777777" w:rsidR="00C53455" w:rsidRDefault="00C53455" w:rsidP="00C53455">
      <w:pPr>
        <w:pStyle w:val="ListingStandard"/>
      </w:pPr>
      <w:r>
        <w:t>**Bei jeder Änderung:** Sobald du ein Tier hinzufügst, ein Gehege erstellst oder Zuweisungen machst, werden alle Daten automatisch in der JSON-Datei gespeichert.</w:t>
      </w:r>
    </w:p>
    <w:p w14:paraId="269E1EC7" w14:textId="77777777" w:rsidR="00C53455" w:rsidRDefault="00C53455" w:rsidP="00C53455">
      <w:pPr>
        <w:pStyle w:val="ListingStandard"/>
      </w:pPr>
    </w:p>
    <w:p w14:paraId="1B0F730A" w14:textId="77777777" w:rsidR="00C53455" w:rsidRDefault="00C53455" w:rsidP="00C53455">
      <w:pPr>
        <w:pStyle w:val="ListingStandard"/>
      </w:pPr>
      <w:r>
        <w:t>**Beim Neustart:** Alle Daten werden automatisch aus der JSON-Datei geladen - nichts geht verloren!</w:t>
      </w:r>
    </w:p>
    <w:p w14:paraId="3ABD09B2" w14:textId="77777777" w:rsidR="00C53455" w:rsidRDefault="00C53455" w:rsidP="00C53455">
      <w:pPr>
        <w:pStyle w:val="ListingStandard"/>
      </w:pPr>
    </w:p>
    <w:p w14:paraId="0129BAF3" w14:textId="77777777" w:rsidR="00C53455" w:rsidRDefault="00C53455" w:rsidP="00C53455">
      <w:pPr>
        <w:pStyle w:val="ListingStandard"/>
      </w:pPr>
      <w:r>
        <w:t>### Die Struktur der JSON-Datei:</w:t>
      </w:r>
    </w:p>
    <w:p w14:paraId="38F5A21E" w14:textId="77777777" w:rsidR="00C53455" w:rsidRDefault="00C53455" w:rsidP="00C53455">
      <w:pPr>
        <w:pStyle w:val="ListingStandard"/>
      </w:pPr>
    </w:p>
    <w:p w14:paraId="42592853" w14:textId="77777777" w:rsidR="00C53455" w:rsidRDefault="00C53455" w:rsidP="00C53455">
      <w:pPr>
        <w:pStyle w:val="ListingStandard"/>
      </w:pPr>
      <w:r>
        <w:t>```json</w:t>
      </w:r>
    </w:p>
    <w:p w14:paraId="716CCBC5" w14:textId="77777777" w:rsidR="00C53455" w:rsidRDefault="00C53455" w:rsidP="00C53455">
      <w:pPr>
        <w:pStyle w:val="ListingStandard"/>
      </w:pPr>
      <w:r>
        <w:t>{</w:t>
      </w:r>
    </w:p>
    <w:p w14:paraId="75D239AD" w14:textId="77777777" w:rsidR="00C53455" w:rsidRDefault="00C53455" w:rsidP="00C53455">
      <w:pPr>
        <w:pStyle w:val="ListingStandard"/>
      </w:pPr>
      <w:r>
        <w:t xml:space="preserve">  "tiere": {</w:t>
      </w:r>
    </w:p>
    <w:p w14:paraId="1CFB9E75" w14:textId="77777777" w:rsidR="00C53455" w:rsidRDefault="00C53455" w:rsidP="00C53455">
      <w:pPr>
        <w:pStyle w:val="ListingStandard"/>
      </w:pPr>
      <w:r>
        <w:t xml:space="preserve">    "tier_123456": {</w:t>
      </w:r>
    </w:p>
    <w:p w14:paraId="7BFAA4AC" w14:textId="77777777" w:rsidR="00C53455" w:rsidRDefault="00C53455" w:rsidP="00C53455">
      <w:pPr>
        <w:pStyle w:val="ListingStandard"/>
      </w:pPr>
      <w:r>
        <w:t xml:space="preserve">      "tier_id": "tier_123456",</w:t>
      </w:r>
    </w:p>
    <w:p w14:paraId="598C6733" w14:textId="77777777" w:rsidR="00C53455" w:rsidRDefault="00C53455" w:rsidP="00C53455">
      <w:pPr>
        <w:pStyle w:val="ListingStandard"/>
      </w:pPr>
      <w:r>
        <w:t xml:space="preserve">      "name": "Simba",</w:t>
      </w:r>
    </w:p>
    <w:p w14:paraId="7A5FEE02" w14:textId="77777777" w:rsidR="00C53455" w:rsidRDefault="00C53455" w:rsidP="00C53455">
      <w:pPr>
        <w:pStyle w:val="ListingStandard"/>
      </w:pPr>
      <w:r>
        <w:t xml:space="preserve">      "art": "Löwe",</w:t>
      </w:r>
    </w:p>
    <w:p w14:paraId="4D3AC4CD" w14:textId="77777777" w:rsidR="00C53455" w:rsidRDefault="00C53455" w:rsidP="00C53455">
      <w:pPr>
        <w:pStyle w:val="ListingStandard"/>
      </w:pPr>
      <w:r>
        <w:t xml:space="preserve">      "klasse": "Loewe",</w:t>
      </w:r>
    </w:p>
    <w:p w14:paraId="629CD2E6" w14:textId="77777777" w:rsidR="00C53455" w:rsidRDefault="00C53455" w:rsidP="00C53455">
      <w:pPr>
        <w:pStyle w:val="ListingStandard"/>
      </w:pPr>
      <w:r>
        <w:t xml:space="preserve">      ...</w:t>
      </w:r>
    </w:p>
    <w:p w14:paraId="3553A702" w14:textId="77777777" w:rsidR="00C53455" w:rsidRDefault="00C53455" w:rsidP="00C53455">
      <w:pPr>
        <w:pStyle w:val="ListingStandard"/>
      </w:pPr>
      <w:r>
        <w:t xml:space="preserve">    }</w:t>
      </w:r>
    </w:p>
    <w:p w14:paraId="653ACF51" w14:textId="77777777" w:rsidR="00C53455" w:rsidRDefault="00C53455" w:rsidP="00C53455">
      <w:pPr>
        <w:pStyle w:val="ListingStandard"/>
      </w:pPr>
      <w:r>
        <w:t xml:space="preserve">  },</w:t>
      </w:r>
    </w:p>
    <w:p w14:paraId="1C303D3B" w14:textId="77777777" w:rsidR="00C53455" w:rsidRDefault="00C53455" w:rsidP="00C53455">
      <w:pPr>
        <w:pStyle w:val="ListingStandard"/>
      </w:pPr>
      <w:r>
        <w:t xml:space="preserve">  "gehege": { ... },</w:t>
      </w:r>
    </w:p>
    <w:p w14:paraId="01A9BC01" w14:textId="77777777" w:rsidR="00C53455" w:rsidRDefault="00C53455" w:rsidP="00C53455">
      <w:pPr>
        <w:pStyle w:val="ListingStandard"/>
      </w:pPr>
      <w:r>
        <w:t xml:space="preserve">  "tierpfleger": { ... },</w:t>
      </w:r>
    </w:p>
    <w:p w14:paraId="679E3559" w14:textId="77777777" w:rsidR="00C53455" w:rsidRDefault="00C53455" w:rsidP="00C53455">
      <w:pPr>
        <w:pStyle w:val="ListingStandard"/>
      </w:pPr>
      <w:r>
        <w:t xml:space="preserve">  "fuetterungsplan": { ... }</w:t>
      </w:r>
    </w:p>
    <w:p w14:paraId="3B718002" w14:textId="77777777" w:rsidR="00C53455" w:rsidRDefault="00C53455" w:rsidP="00C53455">
      <w:pPr>
        <w:pStyle w:val="ListingStandard"/>
      </w:pPr>
      <w:r>
        <w:t>}</w:t>
      </w:r>
    </w:p>
    <w:p w14:paraId="0C48A884" w14:textId="77777777" w:rsidR="00C53455" w:rsidRDefault="00C53455" w:rsidP="00C53455">
      <w:pPr>
        <w:pStyle w:val="ListingStandard"/>
      </w:pPr>
      <w:r>
        <w:t>```</w:t>
      </w:r>
    </w:p>
    <w:p w14:paraId="5A7596FC" w14:textId="77777777" w:rsidR="00C53455" w:rsidRDefault="00C53455" w:rsidP="00C53455">
      <w:pPr>
        <w:pStyle w:val="ListingStandard"/>
      </w:pPr>
    </w:p>
    <w:p w14:paraId="6C2E22E0" w14:textId="77777777" w:rsidR="00C53455" w:rsidRDefault="00C53455" w:rsidP="00C53455">
      <w:pPr>
        <w:pStyle w:val="ListingStandard"/>
      </w:pPr>
      <w:r>
        <w:t>### Besondere Features:</w:t>
      </w:r>
    </w:p>
    <w:p w14:paraId="40FCE9B4" w14:textId="77777777" w:rsidR="00C53455" w:rsidRDefault="00C53455" w:rsidP="00C53455">
      <w:pPr>
        <w:pStyle w:val="ListingStandard"/>
      </w:pPr>
    </w:p>
    <w:p w14:paraId="419E81AC" w14:textId="77777777" w:rsidR="00C53455" w:rsidRDefault="00C53455" w:rsidP="00C53455">
      <w:pPr>
        <w:pStyle w:val="ListingStandard"/>
      </w:pPr>
      <w:r>
        <w:t>- **Fütterungshistorie:** Zeigt wann welches Tier zuletzt gefüttert wurde</w:t>
      </w:r>
    </w:p>
    <w:p w14:paraId="78E170CF" w14:textId="77777777" w:rsidR="00C53455" w:rsidRDefault="00C53455" w:rsidP="00C53455">
      <w:pPr>
        <w:pStyle w:val="ListingStandard"/>
      </w:pPr>
      <w:r>
        <w:t xml:space="preserve">- **Gehege-Auslastung:** Übersicht über freie Plätze in den Gehegen  </w:t>
      </w:r>
    </w:p>
    <w:p w14:paraId="7BB1A06B" w14:textId="77777777" w:rsidR="00C53455" w:rsidRDefault="00C53455" w:rsidP="00C53455">
      <w:pPr>
        <w:pStyle w:val="ListingStandard"/>
      </w:pPr>
      <w:r>
        <w:t>- **Arbeitszeiten:** Tierpfleger können feste Arbeitszeiten haben</w:t>
      </w:r>
    </w:p>
    <w:p w14:paraId="68642660" w14:textId="77777777" w:rsidR="00C53455" w:rsidRDefault="00C53455" w:rsidP="00C53455">
      <w:pPr>
        <w:pStyle w:val="ListingStandard"/>
      </w:pPr>
      <w:r>
        <w:t>- **Spezielle Gehege:** Terrarien haben Temperatur und Luftfeuchtigkeit</w:t>
      </w:r>
    </w:p>
    <w:p w14:paraId="6521144E" w14:textId="77777777" w:rsidR="00C53455" w:rsidRDefault="00C53455" w:rsidP="00C53455">
      <w:pPr>
        <w:pStyle w:val="ListingStandard"/>
      </w:pPr>
      <w:r>
        <w:t>- **Automatisches Speichern:** Jede Änderung wird sofort gespeichert</w:t>
      </w:r>
    </w:p>
    <w:p w14:paraId="4114CF99" w14:textId="77777777" w:rsidR="00C53455" w:rsidRDefault="00C53455" w:rsidP="00C53455">
      <w:pPr>
        <w:pStyle w:val="ListingStandard"/>
      </w:pPr>
    </w:p>
    <w:p w14:paraId="0A2F7CA1" w14:textId="566D0390" w:rsidR="00C53455" w:rsidRDefault="00C53455" w:rsidP="00C53455">
      <w:pPr>
        <w:pStyle w:val="ListingStandard"/>
      </w:pPr>
      <w:r>
        <w:t>Das System ist vollständig funktionsfähig und kann beliebig erweitert werden. Du kannst neue Tierarten hinzufügen, weitere Gehege-Typen entwickeln oder zusätzliche Verwaltungsfunktionen einbauen!</w:t>
      </w:r>
    </w:p>
    <w:p w14:paraId="26695E55" w14:textId="77777777" w:rsidR="00C53455" w:rsidRDefault="00C53455" w:rsidP="00C53455">
      <w:pPr>
        <w:pStyle w:val="ListingStandard"/>
      </w:pPr>
    </w:p>
    <w:p w14:paraId="5434D7E3" w14:textId="70931E16" w:rsidR="00C53455" w:rsidRDefault="006753A2" w:rsidP="00C53455">
      <w:pPr>
        <w:pStyle w:val="ListingStandard"/>
        <w:rPr>
          <w:rStyle w:val="ListingZeichenFett"/>
        </w:rPr>
      </w:pPr>
      <w:r w:rsidRPr="001B0BF4">
        <w:rPr>
          <w:rStyle w:val="ListingZeichenFett"/>
        </w:rPr>
        <w:t>Erstelle eine json-Datei, die schon einige Tiere, Gehege und Pfleger enthält.</w:t>
      </w:r>
    </w:p>
    <w:p w14:paraId="74539C4E" w14:textId="77777777" w:rsidR="006753A2" w:rsidRDefault="006753A2" w:rsidP="00C53455">
      <w:pPr>
        <w:pStyle w:val="ListingStandard"/>
        <w:rPr>
          <w:rStyle w:val="ListingZeichenFett"/>
        </w:rPr>
      </w:pPr>
    </w:p>
    <w:p w14:paraId="0EFA03AE" w14:textId="77777777" w:rsidR="006753A2" w:rsidRDefault="006753A2" w:rsidP="00C53455">
      <w:pPr>
        <w:pStyle w:val="ListingStandard"/>
      </w:pPr>
    </w:p>
    <w:p w14:paraId="79A2D236" w14:textId="7667480B" w:rsidR="00EF2449" w:rsidRDefault="00EF2449" w:rsidP="00C53455">
      <w:pPr>
        <w:pStyle w:val="ListingStandard"/>
        <w:rPr>
          <w:rStyle w:val="ListingZeichenFett"/>
        </w:rPr>
      </w:pPr>
      <w:r w:rsidRPr="00122472">
        <w:rPr>
          <w:rStyle w:val="ListingZeichenFett"/>
        </w:rPr>
        <w:t xml:space="preserve">Ich betreibe eine Online-Buchhandlung. Bisher habe ich alle Bestellungen mit einer großen Excel-Tabelle verwaltet. Jetzt habe ich gehört, dass eine relationale Datenbank dafür besser geeignet ist. Kannst du mir erklären, was </w:t>
      </w:r>
      <w:r>
        <w:rPr>
          <w:rStyle w:val="ListingZeichenFett"/>
        </w:rPr>
        <w:t>eine relationale Datenbank</w:t>
      </w:r>
      <w:r w:rsidRPr="00122472">
        <w:rPr>
          <w:rStyle w:val="ListingZeichenFett"/>
        </w:rPr>
        <w:t xml:space="preserve"> ist und wie ich damit meinen Buchladen verwalten kann?</w:t>
      </w:r>
    </w:p>
    <w:p w14:paraId="00134B2F" w14:textId="77777777" w:rsidR="00EF2449" w:rsidRDefault="00EF2449" w:rsidP="00C53455">
      <w:pPr>
        <w:pStyle w:val="ListingStandard"/>
        <w:rPr>
          <w:rStyle w:val="ListingZeichenFett"/>
        </w:rPr>
      </w:pPr>
    </w:p>
    <w:p w14:paraId="1303F440" w14:textId="77777777" w:rsidR="004274E3" w:rsidRDefault="004274E3" w:rsidP="004274E3">
      <w:pPr>
        <w:pStyle w:val="ListingStandard"/>
      </w:pPr>
      <w:r>
        <w:t>Eine relationale Datenbank ist ein strukturiertes System zur Speicherung und Verwaltung von Daten, das auf dem Konzept von Tabellen basiert. Im Gegensatz zu einer einzigen großen Excel-Tabelle, in der alle Informationen vermischt werden, organisiert eine relationale Datenbank die Daten in mehreren separaten, aber miteinander verknüpften Tabellen.</w:t>
      </w:r>
    </w:p>
    <w:p w14:paraId="19BDFD90" w14:textId="77777777" w:rsidR="004274E3" w:rsidRDefault="004274E3" w:rsidP="004274E3">
      <w:pPr>
        <w:pStyle w:val="ListingStandard"/>
      </w:pPr>
    </w:p>
    <w:p w14:paraId="28B54DA3" w14:textId="77777777" w:rsidR="004274E3" w:rsidRDefault="004274E3" w:rsidP="004274E3">
      <w:pPr>
        <w:pStyle w:val="ListingStandard"/>
      </w:pPr>
      <w:r>
        <w:t>## Grundprinzip relationaler Datenbanken</w:t>
      </w:r>
    </w:p>
    <w:p w14:paraId="4E703543" w14:textId="77777777" w:rsidR="004274E3" w:rsidRDefault="004274E3" w:rsidP="004274E3">
      <w:pPr>
        <w:pStyle w:val="ListingStandard"/>
      </w:pPr>
    </w:p>
    <w:p w14:paraId="41B83D62" w14:textId="77777777" w:rsidR="004274E3" w:rsidRDefault="004274E3" w:rsidP="004274E3">
      <w:pPr>
        <w:pStyle w:val="ListingStandard"/>
      </w:pPr>
      <w:r>
        <w:t>Stell dir vor, deine Excel-Tabelle enthält derzeit Informationen wie Kundennamen, Adressen, bestellte Bücher, Preise, Lieferdaten und Zahlungsinformationen - alles in einer großen Tabelle. Das führt schnell zu Problemen: Kundeninformationen werden bei jeder Bestellung wiederholt, Buchdetails müssen immer wieder eingegeben werden, und wenn sich die Adresse eines Kunden ändert, musst du sie in allen seinen Bestellungen aktualisieren.</w:t>
      </w:r>
    </w:p>
    <w:p w14:paraId="54179D9C" w14:textId="77777777" w:rsidR="004274E3" w:rsidRDefault="004274E3" w:rsidP="004274E3">
      <w:pPr>
        <w:pStyle w:val="ListingStandard"/>
      </w:pPr>
    </w:p>
    <w:p w14:paraId="29064EAD" w14:textId="77777777" w:rsidR="004274E3" w:rsidRDefault="004274E3" w:rsidP="004274E3">
      <w:pPr>
        <w:pStyle w:val="ListingStandard"/>
      </w:pPr>
      <w:r>
        <w:lastRenderedPageBreak/>
        <w:t>Eine relationale Datenbank löst diese Probleme durch Aufteilung in logische Einheiten:</w:t>
      </w:r>
    </w:p>
    <w:p w14:paraId="720516FD" w14:textId="77777777" w:rsidR="004274E3" w:rsidRDefault="004274E3" w:rsidP="004274E3">
      <w:pPr>
        <w:pStyle w:val="ListingStandard"/>
      </w:pPr>
    </w:p>
    <w:p w14:paraId="484FE770" w14:textId="77777777" w:rsidR="004274E3" w:rsidRDefault="004274E3" w:rsidP="004274E3">
      <w:pPr>
        <w:pStyle w:val="ListingStandard"/>
      </w:pPr>
      <w:r>
        <w:t>**Tabelle "Kunden"**: Enthält nur Kundeninformationen wie ID, Name, Adresse, E-Mail</w:t>
      </w:r>
    </w:p>
    <w:p w14:paraId="3C6E935F" w14:textId="77777777" w:rsidR="004274E3" w:rsidRDefault="004274E3" w:rsidP="004274E3">
      <w:pPr>
        <w:pStyle w:val="ListingStandard"/>
      </w:pPr>
      <w:r>
        <w:t>**Tabelle "Bücher"**: Speichert Buchdetails wie ISBN, Titel, Autor, Preis, Lagerbestand</w:t>
      </w:r>
    </w:p>
    <w:p w14:paraId="79187BA0" w14:textId="77777777" w:rsidR="004274E3" w:rsidRDefault="004274E3" w:rsidP="004274E3">
      <w:pPr>
        <w:pStyle w:val="ListingStandard"/>
      </w:pPr>
      <w:r>
        <w:t>**Tabelle "Bestellungen"**: Verknüpft Kunden mit ihren Bestellungen über eindeutige IDs</w:t>
      </w:r>
    </w:p>
    <w:p w14:paraId="3B4B9A58" w14:textId="77777777" w:rsidR="004274E3" w:rsidRDefault="004274E3" w:rsidP="004274E3">
      <w:pPr>
        <w:pStyle w:val="ListingStandard"/>
      </w:pPr>
      <w:r>
        <w:t>**Tabelle "Bestellpositionen"**: Verbindet Bestellungen mit den bestellten Büchern und Mengen</w:t>
      </w:r>
    </w:p>
    <w:p w14:paraId="5E6CE720" w14:textId="77777777" w:rsidR="004274E3" w:rsidRDefault="004274E3" w:rsidP="004274E3">
      <w:pPr>
        <w:pStyle w:val="ListingStandard"/>
      </w:pPr>
    </w:p>
    <w:p w14:paraId="12EBA991" w14:textId="77777777" w:rsidR="004274E3" w:rsidRDefault="004274E3" w:rsidP="004274E3">
      <w:pPr>
        <w:pStyle w:val="ListingStandard"/>
      </w:pPr>
      <w:r>
        <w:t>## Vorteile für deinen Buchladen</w:t>
      </w:r>
    </w:p>
    <w:p w14:paraId="75D4EB93" w14:textId="77777777" w:rsidR="004274E3" w:rsidRDefault="004274E3" w:rsidP="004274E3">
      <w:pPr>
        <w:pStyle w:val="ListingStandard"/>
      </w:pPr>
    </w:p>
    <w:p w14:paraId="045E66AF" w14:textId="77777777" w:rsidR="004274E3" w:rsidRDefault="004274E3" w:rsidP="004274E3">
      <w:pPr>
        <w:pStyle w:val="ListingStandard"/>
      </w:pPr>
      <w:r>
        <w:t>**Keine Datenredundanz**: Kundeninformationen werden nur einmal gespeichert. Ändert sich eine Adresse, aktualisierst du sie an einer Stelle, und die Änderung gilt für alle Bestellungen dieses Kunden.</w:t>
      </w:r>
    </w:p>
    <w:p w14:paraId="3495F9DA" w14:textId="77777777" w:rsidR="004274E3" w:rsidRDefault="004274E3" w:rsidP="004274E3">
      <w:pPr>
        <w:pStyle w:val="ListingStandard"/>
      </w:pPr>
    </w:p>
    <w:p w14:paraId="789EF576" w14:textId="77777777" w:rsidR="004274E3" w:rsidRDefault="004274E3" w:rsidP="004274E3">
      <w:pPr>
        <w:pStyle w:val="ListingStandard"/>
      </w:pPr>
      <w:r>
        <w:t>**Datenintegrität**: Die Datenbank stellt sicher, dass nur gültige Verknüpfungen entstehen. Du kannst keine Bestellung für einen nicht existierenden Kunden oder ein nicht vorhandenes Buch anlegen.</w:t>
      </w:r>
    </w:p>
    <w:p w14:paraId="053BA4D6" w14:textId="77777777" w:rsidR="004274E3" w:rsidRDefault="004274E3" w:rsidP="004274E3">
      <w:pPr>
        <w:pStyle w:val="ListingStandard"/>
      </w:pPr>
    </w:p>
    <w:p w14:paraId="5C2F47AF" w14:textId="77777777" w:rsidR="004274E3" w:rsidRDefault="004274E3" w:rsidP="004274E3">
      <w:pPr>
        <w:pStyle w:val="ListingStandard"/>
      </w:pPr>
      <w:r>
        <w:t>**Bessere Suchfunktionen**: Du kannst komplexe Abfragen stellen wie "Zeige alle Kunden, die in den letzten drei Monaten Krimis für mehr als 50 Euro bestellt haben" oder "Welche Bücher haben den niedrigsten Lagerbestand?"</w:t>
      </w:r>
    </w:p>
    <w:p w14:paraId="1CDDE948" w14:textId="77777777" w:rsidR="004274E3" w:rsidRDefault="004274E3" w:rsidP="004274E3">
      <w:pPr>
        <w:pStyle w:val="ListingStandard"/>
      </w:pPr>
    </w:p>
    <w:p w14:paraId="084B276E" w14:textId="77777777" w:rsidR="004274E3" w:rsidRDefault="004274E3" w:rsidP="004274E3">
      <w:pPr>
        <w:pStyle w:val="ListingStandard"/>
      </w:pPr>
      <w:r>
        <w:t>**Skalierbarkeit**: Während Excel bei großen Datenmengen langsam wird, können Datenbanken Millionen von Datensätzen effizient verwalten.</w:t>
      </w:r>
    </w:p>
    <w:p w14:paraId="46346A3F" w14:textId="77777777" w:rsidR="004274E3" w:rsidRDefault="004274E3" w:rsidP="004274E3">
      <w:pPr>
        <w:pStyle w:val="ListingStandard"/>
      </w:pPr>
    </w:p>
    <w:p w14:paraId="63DCD112" w14:textId="77777777" w:rsidR="004274E3" w:rsidRDefault="004274E3" w:rsidP="004274E3">
      <w:pPr>
        <w:pStyle w:val="ListingStandard"/>
      </w:pPr>
      <w:r>
        <w:t>## Praktische Anwendung für deinen Buchladen</w:t>
      </w:r>
    </w:p>
    <w:p w14:paraId="294D85BE" w14:textId="77777777" w:rsidR="004274E3" w:rsidRDefault="004274E3" w:rsidP="004274E3">
      <w:pPr>
        <w:pStyle w:val="ListingStandard"/>
      </w:pPr>
    </w:p>
    <w:p w14:paraId="1E109A93" w14:textId="77777777" w:rsidR="004274E3" w:rsidRDefault="004274E3" w:rsidP="004274E3">
      <w:pPr>
        <w:pStyle w:val="ListingStandard"/>
      </w:pPr>
      <w:r>
        <w:t>Mit einer relationalen Datenbank könntest du:</w:t>
      </w:r>
    </w:p>
    <w:p w14:paraId="7E06B6FD" w14:textId="77777777" w:rsidR="004274E3" w:rsidRDefault="004274E3" w:rsidP="004274E3">
      <w:pPr>
        <w:pStyle w:val="ListingStandard"/>
      </w:pPr>
    </w:p>
    <w:p w14:paraId="62A713F3" w14:textId="77777777" w:rsidR="004274E3" w:rsidRDefault="004274E3" w:rsidP="004274E3">
      <w:pPr>
        <w:pStyle w:val="ListingStandard"/>
      </w:pPr>
      <w:r>
        <w:t>- Automatisch Lagerbestände reduzieren, wenn Bücher verkauft werden</w:t>
      </w:r>
    </w:p>
    <w:p w14:paraId="3EB53DD9" w14:textId="77777777" w:rsidR="004274E3" w:rsidRDefault="004274E3" w:rsidP="004274E3">
      <w:pPr>
        <w:pStyle w:val="ListingStandard"/>
      </w:pPr>
      <w:r>
        <w:t>- Kundenhistorien verfolgen und personalisierte Empfehlungen erstellen</w:t>
      </w:r>
    </w:p>
    <w:p w14:paraId="4A128F3D" w14:textId="77777777" w:rsidR="004274E3" w:rsidRDefault="004274E3" w:rsidP="004274E3">
      <w:pPr>
        <w:pStyle w:val="ListingStandard"/>
      </w:pPr>
      <w:r>
        <w:t>- Lieferanten und Einkaufspreise verwalten</w:t>
      </w:r>
    </w:p>
    <w:p w14:paraId="450DF618" w14:textId="77777777" w:rsidR="004274E3" w:rsidRDefault="004274E3" w:rsidP="004274E3">
      <w:pPr>
        <w:pStyle w:val="ListingStandard"/>
      </w:pPr>
      <w:r>
        <w:t>- Automatische Berichte über Bestseller, Umsätze oder Gewinnmargen erstellen</w:t>
      </w:r>
    </w:p>
    <w:p w14:paraId="43A6D5E1" w14:textId="77777777" w:rsidR="004274E3" w:rsidRDefault="004274E3" w:rsidP="004274E3">
      <w:pPr>
        <w:pStyle w:val="ListingStandard"/>
      </w:pPr>
      <w:r>
        <w:t>- Mehrere Benutzer gleichzeitig arbeiten lassen, ohne dass Daten verloren gehen</w:t>
      </w:r>
    </w:p>
    <w:p w14:paraId="7267E670" w14:textId="77777777" w:rsidR="004274E3" w:rsidRDefault="004274E3" w:rsidP="004274E3">
      <w:pPr>
        <w:pStyle w:val="ListingStandard"/>
      </w:pPr>
    </w:p>
    <w:p w14:paraId="17003E64" w14:textId="77777777" w:rsidR="004274E3" w:rsidRDefault="004274E3" w:rsidP="004274E3">
      <w:pPr>
        <w:pStyle w:val="ListingStandard"/>
      </w:pPr>
      <w:r>
        <w:t>## Nächste Schritte</w:t>
      </w:r>
    </w:p>
    <w:p w14:paraId="7F6644C9" w14:textId="77777777" w:rsidR="004274E3" w:rsidRDefault="004274E3" w:rsidP="004274E3">
      <w:pPr>
        <w:pStyle w:val="ListingStandard"/>
      </w:pPr>
    </w:p>
    <w:p w14:paraId="1169D7A5" w14:textId="77777777" w:rsidR="004274E3" w:rsidRDefault="004274E3" w:rsidP="004274E3">
      <w:pPr>
        <w:pStyle w:val="ListingStandard"/>
      </w:pPr>
      <w:r>
        <w:t>Für den Einstieg eignen sich benutzerfreundliche Datenbanksysteme wie SQLite (sehr einfach) oder MySQL (professioneller). Viele moderne Lösungen bieten auch grafische Oberflächen, sodass du nicht unbedingt SQL-Befehle lernen musst.</w:t>
      </w:r>
    </w:p>
    <w:p w14:paraId="24829BC0" w14:textId="77777777" w:rsidR="004274E3" w:rsidRDefault="004274E3" w:rsidP="004274E3">
      <w:pPr>
        <w:pStyle w:val="ListingStandard"/>
      </w:pPr>
    </w:p>
    <w:p w14:paraId="1F71B9A5" w14:textId="419DE12D" w:rsidR="00EF2449" w:rsidRDefault="004274E3" w:rsidP="004274E3">
      <w:pPr>
        <w:pStyle w:val="ListingStandard"/>
      </w:pPr>
      <w:r>
        <w:t>Der Umstieg mag zunächst aufwendig erscheinen, aber bereits nach kurzer Zeit wirst du die Flexibilität und Effizienz einer relationalen Datenbank zu schätzen wissen. Dein Buchladen wird dadurch professioneller und zukunftssicher aufgestellt.</w:t>
      </w:r>
    </w:p>
    <w:p w14:paraId="4E675201" w14:textId="77777777" w:rsidR="004274E3" w:rsidRDefault="004274E3" w:rsidP="004274E3">
      <w:pPr>
        <w:pStyle w:val="ListingStandard"/>
      </w:pPr>
    </w:p>
    <w:p w14:paraId="612C41EC" w14:textId="77777777" w:rsidR="004274E3" w:rsidRDefault="004274E3" w:rsidP="004274E3">
      <w:pPr>
        <w:pStyle w:val="ListingStandard"/>
      </w:pPr>
    </w:p>
    <w:p w14:paraId="1605F367" w14:textId="504E00A5" w:rsidR="00943B4E" w:rsidRDefault="00943B4E" w:rsidP="004274E3">
      <w:pPr>
        <w:pStyle w:val="ListingStandard"/>
        <w:rPr>
          <w:rStyle w:val="ListingZeichenFett"/>
        </w:rPr>
      </w:pPr>
      <w:r w:rsidRPr="00522155">
        <w:rPr>
          <w:rStyle w:val="ListingZeichenFett"/>
        </w:rPr>
        <w:t>Was sind die Vorteile von SQLite für Programmieranfänger und wann sollte man auf andere Datenbanksysteme umsteigen?</w:t>
      </w:r>
    </w:p>
    <w:p w14:paraId="11B2FDD3" w14:textId="77777777" w:rsidR="00943B4E" w:rsidRDefault="00943B4E" w:rsidP="004274E3">
      <w:pPr>
        <w:pStyle w:val="ListingStandard"/>
        <w:rPr>
          <w:rStyle w:val="ListingZeichenFett"/>
        </w:rPr>
      </w:pPr>
    </w:p>
    <w:p w14:paraId="21817C41" w14:textId="77777777" w:rsidR="00521CE5" w:rsidRDefault="00521CE5" w:rsidP="00521CE5">
      <w:pPr>
        <w:pStyle w:val="ListingStandard"/>
      </w:pPr>
      <w:r>
        <w:t>SQLite ist für Programmieranfänger oft die ideale Wahl für den Einstieg in Datenbanken – aber es gibt auch klare Grenzen. Hier eine strukturierte Übersicht:</w:t>
      </w:r>
    </w:p>
    <w:p w14:paraId="7F8890B7" w14:textId="77777777" w:rsidR="00521CE5" w:rsidRDefault="00521CE5" w:rsidP="00521CE5">
      <w:pPr>
        <w:pStyle w:val="ListingStandard"/>
      </w:pPr>
    </w:p>
    <w:p w14:paraId="3524CB25" w14:textId="77777777" w:rsidR="00521CE5" w:rsidRDefault="00521CE5" w:rsidP="00521CE5">
      <w:pPr>
        <w:pStyle w:val="ListingStandard"/>
      </w:pPr>
      <w:r>
        <w:rPr>
          <w:rFonts w:ascii="Roboto" w:hAnsi="Roboto" w:cs="Roboto"/>
        </w:rPr>
        <w:t>⸻</w:t>
      </w:r>
    </w:p>
    <w:p w14:paraId="5F921E49" w14:textId="77777777" w:rsidR="00521CE5" w:rsidRDefault="00521CE5" w:rsidP="00521CE5">
      <w:pPr>
        <w:pStyle w:val="ListingStandard"/>
      </w:pPr>
    </w:p>
    <w:p w14:paraId="03A0BA2E" w14:textId="77777777" w:rsidR="00521CE5" w:rsidRDefault="00521CE5" w:rsidP="00521CE5">
      <w:pPr>
        <w:pStyle w:val="ListingStandard"/>
      </w:pPr>
      <w:r>
        <w:rPr>
          <w:rFonts w:ascii="Apple Color Emoji" w:hAnsi="Apple Color Emoji" w:cs="Apple Color Emoji"/>
        </w:rPr>
        <w:t>✅</w:t>
      </w:r>
      <w:r>
        <w:t xml:space="preserve"> Vorteile von SQLite für Programmieranfänger</w:t>
      </w:r>
    </w:p>
    <w:p w14:paraId="48131A27" w14:textId="77777777" w:rsidR="00521CE5" w:rsidRDefault="00521CE5" w:rsidP="00521CE5">
      <w:pPr>
        <w:pStyle w:val="ListingStandard"/>
      </w:pPr>
    </w:p>
    <w:p w14:paraId="1FDF20CA" w14:textId="77777777" w:rsidR="00521CE5" w:rsidRDefault="00521CE5" w:rsidP="00521CE5">
      <w:pPr>
        <w:pStyle w:val="ListingStandard"/>
      </w:pPr>
      <w:r>
        <w:t>Vorteil</w:t>
      </w:r>
      <w:r>
        <w:tab/>
        <w:t>Beschreibung</w:t>
      </w:r>
    </w:p>
    <w:p w14:paraId="4DF997F5" w14:textId="77777777" w:rsidR="00521CE5" w:rsidRDefault="00521CE5" w:rsidP="00521CE5">
      <w:pPr>
        <w:pStyle w:val="ListingStandard"/>
      </w:pPr>
      <w:r>
        <w:rPr>
          <w:rFonts w:ascii="Apple Color Emoji" w:hAnsi="Apple Color Emoji" w:cs="Apple Color Emoji"/>
        </w:rPr>
        <w:t>🧱</w:t>
      </w:r>
      <w:r>
        <w:t xml:space="preserve"> Einfacher Einstieg</w:t>
      </w:r>
      <w:r>
        <w:tab/>
        <w:t>Keine Installation eines Servers nötig – SQLite ist oft schon in Programmiersprachen wie Python integriert.</w:t>
      </w:r>
    </w:p>
    <w:p w14:paraId="7B478324" w14:textId="77777777" w:rsidR="00521CE5" w:rsidRDefault="00521CE5" w:rsidP="00521CE5">
      <w:pPr>
        <w:pStyle w:val="ListingStandard"/>
      </w:pPr>
      <w:r>
        <w:rPr>
          <w:rFonts w:ascii="Apple Color Emoji" w:hAnsi="Apple Color Emoji" w:cs="Apple Color Emoji"/>
        </w:rPr>
        <w:t>📄</w:t>
      </w:r>
      <w:r>
        <w:t xml:space="preserve"> Dateibasierte Speicherung</w:t>
      </w:r>
      <w:r>
        <w:tab/>
        <w:t>Eine einzige .db-Datei reicht aus – keine komplizierte Konfiguration.</w:t>
      </w:r>
    </w:p>
    <w:p w14:paraId="017F06ED" w14:textId="77777777" w:rsidR="00521CE5" w:rsidRDefault="00521CE5" w:rsidP="00521CE5">
      <w:pPr>
        <w:pStyle w:val="ListingStandard"/>
      </w:pPr>
      <w:r>
        <w:rPr>
          <w:rFonts w:ascii="Apple Color Emoji" w:hAnsi="Apple Color Emoji" w:cs="Apple Color Emoji"/>
        </w:rPr>
        <w:t>💬</w:t>
      </w:r>
      <w:r>
        <w:t xml:space="preserve"> SQL-Unterstützung</w:t>
      </w:r>
      <w:r>
        <w:tab/>
        <w:t>SQLite verwendet Standard-SQL – ideal zum Lernen von Datenbankabfragen.</w:t>
      </w:r>
    </w:p>
    <w:p w14:paraId="0139558B" w14:textId="77777777" w:rsidR="00521CE5" w:rsidRDefault="00521CE5" w:rsidP="00521CE5">
      <w:pPr>
        <w:pStyle w:val="ListingStandard"/>
      </w:pPr>
      <w:r>
        <w:rPr>
          <w:rFonts w:ascii="Apple Color Emoji" w:hAnsi="Apple Color Emoji" w:cs="Apple Color Emoji"/>
        </w:rPr>
        <w:t>🚀</w:t>
      </w:r>
      <w:r>
        <w:t xml:space="preserve"> Schneller Start &amp; Testen</w:t>
      </w:r>
      <w:r>
        <w:tab/>
        <w:t>Kein Netzwerk, kein Benutzer-Login – direkt loslegen.</w:t>
      </w:r>
    </w:p>
    <w:p w14:paraId="0F9365C1" w14:textId="77777777" w:rsidR="00521CE5" w:rsidRDefault="00521CE5" w:rsidP="00521CE5">
      <w:pPr>
        <w:pStyle w:val="ListingStandard"/>
      </w:pPr>
      <w:r>
        <w:rPr>
          <w:rFonts w:ascii="Apple Color Emoji" w:hAnsi="Apple Color Emoji" w:cs="Apple Color Emoji"/>
        </w:rPr>
        <w:t>📦</w:t>
      </w:r>
      <w:r>
        <w:t xml:space="preserve"> Kompakt &amp; portabel</w:t>
      </w:r>
      <w:r>
        <w:tab/>
        <w:t>Datenbank kann einfach weitergegeben oder gesichert werden.</w:t>
      </w:r>
    </w:p>
    <w:p w14:paraId="24B35B31" w14:textId="77777777" w:rsidR="00521CE5" w:rsidRDefault="00521CE5" w:rsidP="00521CE5">
      <w:pPr>
        <w:pStyle w:val="ListingStandard"/>
      </w:pPr>
      <w:r>
        <w:rPr>
          <w:rFonts w:ascii="Apple Color Emoji" w:hAnsi="Apple Color Emoji" w:cs="Apple Color Emoji"/>
        </w:rPr>
        <w:t>🛠</w:t>
      </w:r>
      <w:r>
        <w:t xml:space="preserve"> Super für kleine Projekte &amp; Prototypen</w:t>
      </w:r>
      <w:r>
        <w:tab/>
        <w:t>Lokale Apps, Tests, Skripte – ideal für „klein anfangen“.</w:t>
      </w:r>
    </w:p>
    <w:p w14:paraId="0FBE293A" w14:textId="77777777" w:rsidR="00521CE5" w:rsidRDefault="00521CE5" w:rsidP="00521CE5">
      <w:pPr>
        <w:pStyle w:val="ListingStandard"/>
      </w:pPr>
    </w:p>
    <w:p w14:paraId="0D405DAB" w14:textId="77777777" w:rsidR="00521CE5" w:rsidRDefault="00521CE5" w:rsidP="00521CE5">
      <w:pPr>
        <w:pStyle w:val="ListingStandard"/>
      </w:pPr>
      <w:r>
        <w:t>Beispiel (in Python):</w:t>
      </w:r>
    </w:p>
    <w:p w14:paraId="79561ECE" w14:textId="77777777" w:rsidR="00521CE5" w:rsidRDefault="00521CE5" w:rsidP="00521CE5">
      <w:pPr>
        <w:pStyle w:val="ListingStandard"/>
      </w:pPr>
    </w:p>
    <w:p w14:paraId="77E8B770" w14:textId="77777777" w:rsidR="00521CE5" w:rsidRDefault="00521CE5" w:rsidP="00521CE5">
      <w:pPr>
        <w:pStyle w:val="ListingStandard"/>
      </w:pPr>
      <w:r>
        <w:lastRenderedPageBreak/>
        <w:t>import sqlite3</w:t>
      </w:r>
    </w:p>
    <w:p w14:paraId="35D229D1" w14:textId="77777777" w:rsidR="00521CE5" w:rsidRDefault="00521CE5" w:rsidP="00521CE5">
      <w:pPr>
        <w:pStyle w:val="ListingStandard"/>
      </w:pPr>
    </w:p>
    <w:p w14:paraId="5A9B0094" w14:textId="77777777" w:rsidR="00521CE5" w:rsidRDefault="00521CE5" w:rsidP="00521CE5">
      <w:pPr>
        <w:pStyle w:val="ListingStandard"/>
      </w:pPr>
      <w:r>
        <w:t>conn = sqlite3.connect("test.db")</w:t>
      </w:r>
    </w:p>
    <w:p w14:paraId="07721CD0" w14:textId="77777777" w:rsidR="00521CE5" w:rsidRDefault="00521CE5" w:rsidP="00521CE5">
      <w:pPr>
        <w:pStyle w:val="ListingStandard"/>
      </w:pPr>
      <w:r>
        <w:t>cursor = conn.cursor()</w:t>
      </w:r>
    </w:p>
    <w:p w14:paraId="3FC81262" w14:textId="77777777" w:rsidR="00521CE5" w:rsidRDefault="00521CE5" w:rsidP="00521CE5">
      <w:pPr>
        <w:pStyle w:val="ListingStandard"/>
      </w:pPr>
      <w:r>
        <w:t>cursor.execute("CREATE TABLE IF NOT EXISTS users (id INTEGER PRIMARY KEY, name TEXT)")</w:t>
      </w:r>
    </w:p>
    <w:p w14:paraId="797603A1" w14:textId="77777777" w:rsidR="00521CE5" w:rsidRDefault="00521CE5" w:rsidP="00521CE5">
      <w:pPr>
        <w:pStyle w:val="ListingStandard"/>
      </w:pPr>
      <w:r>
        <w:t>cursor.execute("INSERT INTO users (name) VALUES (?)", ("Alice",))</w:t>
      </w:r>
    </w:p>
    <w:p w14:paraId="3F762303" w14:textId="77777777" w:rsidR="00521CE5" w:rsidRDefault="00521CE5" w:rsidP="00521CE5">
      <w:pPr>
        <w:pStyle w:val="ListingStandard"/>
      </w:pPr>
      <w:r>
        <w:t>conn.commit()</w:t>
      </w:r>
    </w:p>
    <w:p w14:paraId="3229F6BE" w14:textId="77777777" w:rsidR="00521CE5" w:rsidRDefault="00521CE5" w:rsidP="00521CE5">
      <w:pPr>
        <w:pStyle w:val="ListingStandard"/>
      </w:pPr>
      <w:r>
        <w:t>conn.close()</w:t>
      </w:r>
    </w:p>
    <w:p w14:paraId="0EEBA9E6" w14:textId="77777777" w:rsidR="00521CE5" w:rsidRDefault="00521CE5" w:rsidP="00521CE5">
      <w:pPr>
        <w:pStyle w:val="ListingStandard"/>
      </w:pPr>
    </w:p>
    <w:p w14:paraId="01E18BFD" w14:textId="77777777" w:rsidR="00521CE5" w:rsidRDefault="00521CE5" w:rsidP="00521CE5">
      <w:pPr>
        <w:pStyle w:val="ListingStandard"/>
      </w:pPr>
    </w:p>
    <w:p w14:paraId="44C41B90" w14:textId="77777777" w:rsidR="00521CE5" w:rsidRDefault="00521CE5" w:rsidP="00521CE5">
      <w:pPr>
        <w:pStyle w:val="ListingStandard"/>
      </w:pPr>
      <w:r>
        <w:rPr>
          <w:rFonts w:ascii="Roboto" w:hAnsi="Roboto" w:cs="Roboto"/>
        </w:rPr>
        <w:t>⸻</w:t>
      </w:r>
    </w:p>
    <w:p w14:paraId="32623510" w14:textId="77777777" w:rsidR="00521CE5" w:rsidRDefault="00521CE5" w:rsidP="00521CE5">
      <w:pPr>
        <w:pStyle w:val="ListingStandard"/>
      </w:pPr>
    </w:p>
    <w:p w14:paraId="7C9A77CE" w14:textId="77777777" w:rsidR="00521CE5" w:rsidRDefault="00521CE5" w:rsidP="00521CE5">
      <w:pPr>
        <w:pStyle w:val="ListingStandard"/>
      </w:pPr>
      <w:r>
        <w:rPr>
          <w:rFonts w:ascii="Apple Color Emoji" w:hAnsi="Apple Color Emoji" w:cs="Apple Color Emoji"/>
        </w:rPr>
        <w:t>🚧</w:t>
      </w:r>
      <w:r>
        <w:t xml:space="preserve"> Grenzen von SQLite – Wann sollte man wechseln?</w:t>
      </w:r>
    </w:p>
    <w:p w14:paraId="4CF3279A" w14:textId="77777777" w:rsidR="00521CE5" w:rsidRDefault="00521CE5" w:rsidP="00521CE5">
      <w:pPr>
        <w:pStyle w:val="ListingStandard"/>
      </w:pPr>
    </w:p>
    <w:p w14:paraId="27430BE6" w14:textId="77777777" w:rsidR="00521CE5" w:rsidRDefault="00521CE5" w:rsidP="00521CE5">
      <w:pPr>
        <w:pStyle w:val="ListingStandard"/>
      </w:pPr>
      <w:r>
        <w:t>Du solltest auf ein vollwertiges Datenbanksystem (wie PostgreSQL, MySQL, MongoDB etc.) umsteigen, wenn:</w:t>
      </w:r>
    </w:p>
    <w:p w14:paraId="522C3EEF" w14:textId="77777777" w:rsidR="00521CE5" w:rsidRDefault="00521CE5" w:rsidP="00521CE5">
      <w:pPr>
        <w:pStyle w:val="ListingStandard"/>
      </w:pPr>
    </w:p>
    <w:p w14:paraId="06774280" w14:textId="77777777" w:rsidR="00521CE5" w:rsidRDefault="00521CE5" w:rsidP="00521CE5">
      <w:pPr>
        <w:pStyle w:val="ListingStandard"/>
      </w:pPr>
      <w:r>
        <w:t>Szenario</w:t>
      </w:r>
      <w:r>
        <w:tab/>
        <w:t>Grund für Umstieg</w:t>
      </w:r>
    </w:p>
    <w:p w14:paraId="283EDCA7" w14:textId="77777777" w:rsidR="00521CE5" w:rsidRDefault="00521CE5" w:rsidP="00521CE5">
      <w:pPr>
        <w:pStyle w:val="ListingStandard"/>
      </w:pPr>
      <w:r>
        <w:rPr>
          <w:rFonts w:ascii="Apple Color Emoji" w:hAnsi="Apple Color Emoji" w:cs="Apple Color Emoji"/>
        </w:rPr>
        <w:t>🧑</w:t>
      </w:r>
      <w:r>
        <w:t>‍</w:t>
      </w:r>
      <w:r>
        <w:rPr>
          <w:rFonts w:ascii="Apple Color Emoji" w:hAnsi="Apple Color Emoji" w:cs="Apple Color Emoji"/>
        </w:rPr>
        <w:t>🤝</w:t>
      </w:r>
      <w:r>
        <w:t>‍</w:t>
      </w:r>
      <w:r>
        <w:rPr>
          <w:rFonts w:ascii="Apple Color Emoji" w:hAnsi="Apple Color Emoji" w:cs="Apple Color Emoji"/>
        </w:rPr>
        <w:t>🧑</w:t>
      </w:r>
      <w:r>
        <w:t xml:space="preserve"> Mehrere Benutzer gleichzeitig schreiben</w:t>
      </w:r>
      <w:r>
        <w:tab/>
        <w:t>SQLite sperrt die Datei beim Schreiben – keine gute Performance bei gleichzeitigen Zugriffen.</w:t>
      </w:r>
    </w:p>
    <w:p w14:paraId="0EA3B655" w14:textId="77777777" w:rsidR="00521CE5" w:rsidRDefault="00521CE5" w:rsidP="00521CE5">
      <w:pPr>
        <w:pStyle w:val="ListingStandard"/>
      </w:pPr>
      <w:r>
        <w:rPr>
          <w:rFonts w:ascii="Apple Color Emoji" w:hAnsi="Apple Color Emoji" w:cs="Apple Color Emoji"/>
        </w:rPr>
        <w:t>🌐</w:t>
      </w:r>
      <w:r>
        <w:t xml:space="preserve"> Zugriff über das Netzwerk nötig ist</w:t>
      </w:r>
      <w:r>
        <w:tab/>
        <w:t>SQLite ist nicht für Client-Server-Architekturen gedacht.</w:t>
      </w:r>
    </w:p>
    <w:p w14:paraId="39968F2E" w14:textId="77777777" w:rsidR="00521CE5" w:rsidRDefault="00521CE5" w:rsidP="00521CE5">
      <w:pPr>
        <w:pStyle w:val="ListingStandard"/>
      </w:pPr>
      <w:r>
        <w:rPr>
          <w:rFonts w:ascii="Apple Color Emoji" w:hAnsi="Apple Color Emoji" w:cs="Apple Color Emoji"/>
        </w:rPr>
        <w:t>🧱</w:t>
      </w:r>
      <w:r>
        <w:t xml:space="preserve"> Komplexe Abfragen, Skalierung oder hohe Last</w:t>
      </w:r>
      <w:r>
        <w:tab/>
        <w:t>Serverbasierte DBs bieten bessere Performance und Erweiterbarkeit.</w:t>
      </w:r>
    </w:p>
    <w:p w14:paraId="5FFFA94E" w14:textId="77777777" w:rsidR="00521CE5" w:rsidRDefault="00521CE5" w:rsidP="00521CE5">
      <w:pPr>
        <w:pStyle w:val="ListingStandard"/>
      </w:pPr>
      <w:r>
        <w:rPr>
          <w:rFonts w:ascii="Apple Color Emoji" w:hAnsi="Apple Color Emoji" w:cs="Apple Color Emoji"/>
        </w:rPr>
        <w:t>🔐</w:t>
      </w:r>
      <w:r>
        <w:t xml:space="preserve"> Feingranulare Nutzerrechte nötig sind</w:t>
      </w:r>
      <w:r>
        <w:tab/>
        <w:t>SQLite hat kein ausgefeiltes Berechtigungssystem.</w:t>
      </w:r>
    </w:p>
    <w:p w14:paraId="6E0F0E1E" w14:textId="77777777" w:rsidR="00521CE5" w:rsidRDefault="00521CE5" w:rsidP="00521CE5">
      <w:pPr>
        <w:pStyle w:val="ListingStandard"/>
      </w:pPr>
      <w:r>
        <w:rPr>
          <w:rFonts w:ascii="Apple Color Emoji" w:hAnsi="Apple Color Emoji" w:cs="Apple Color Emoji"/>
        </w:rPr>
        <w:t>📈</w:t>
      </w:r>
      <w:r>
        <w:t xml:space="preserve"> Große Datenmengen (mehrere GB oder Millionen Zeilen)</w:t>
      </w:r>
      <w:r>
        <w:tab/>
        <w:t>SQLite kann technisch mithalten, aber nicht performant.</w:t>
      </w:r>
    </w:p>
    <w:p w14:paraId="529D8D9B" w14:textId="77777777" w:rsidR="00521CE5" w:rsidRDefault="00521CE5" w:rsidP="00521CE5">
      <w:pPr>
        <w:pStyle w:val="ListingStandard"/>
      </w:pPr>
    </w:p>
    <w:p w14:paraId="014E6521" w14:textId="77777777" w:rsidR="00521CE5" w:rsidRDefault="00521CE5" w:rsidP="00521CE5">
      <w:pPr>
        <w:pStyle w:val="ListingStandard"/>
      </w:pPr>
    </w:p>
    <w:p w14:paraId="378A5318" w14:textId="77777777" w:rsidR="00521CE5" w:rsidRDefault="00521CE5" w:rsidP="00521CE5">
      <w:pPr>
        <w:pStyle w:val="ListingStandard"/>
      </w:pPr>
      <w:r>
        <w:rPr>
          <w:rFonts w:ascii="Roboto" w:hAnsi="Roboto" w:cs="Roboto"/>
        </w:rPr>
        <w:t>⸻</w:t>
      </w:r>
    </w:p>
    <w:p w14:paraId="50A28AB9" w14:textId="77777777" w:rsidR="00521CE5" w:rsidRDefault="00521CE5" w:rsidP="00521CE5">
      <w:pPr>
        <w:pStyle w:val="ListingStandard"/>
      </w:pPr>
    </w:p>
    <w:p w14:paraId="06B0B9B2" w14:textId="77777777" w:rsidR="00521CE5" w:rsidRDefault="00521CE5" w:rsidP="00521CE5">
      <w:pPr>
        <w:pStyle w:val="ListingStandard"/>
      </w:pPr>
      <w:r>
        <w:rPr>
          <w:rFonts w:ascii="Apple Color Emoji" w:hAnsi="Apple Color Emoji" w:cs="Apple Color Emoji"/>
        </w:rPr>
        <w:t>🔄</w:t>
      </w:r>
      <w:r>
        <w:t xml:space="preserve"> Übergang zu anderen Systemen</w:t>
      </w:r>
    </w:p>
    <w:p w14:paraId="44D09703" w14:textId="77777777" w:rsidR="00521CE5" w:rsidRDefault="00521CE5" w:rsidP="00521CE5">
      <w:pPr>
        <w:pStyle w:val="ListingStandard"/>
      </w:pPr>
    </w:p>
    <w:p w14:paraId="113E3485" w14:textId="77777777" w:rsidR="00521CE5" w:rsidRDefault="00521CE5" w:rsidP="00521CE5">
      <w:pPr>
        <w:pStyle w:val="ListingStandard"/>
      </w:pPr>
      <w:r>
        <w:t>SQLite ist ein guter „Lern-Ort“. Wenn du später z.</w:t>
      </w:r>
      <w:r>
        <w:rPr>
          <w:rFonts w:ascii="Cambria Math" w:hAnsi="Cambria Math" w:cs="Cambria Math"/>
        </w:rPr>
        <w:t> </w:t>
      </w:r>
      <w:r>
        <w:t>B. mit:</w:t>
      </w:r>
    </w:p>
    <w:p w14:paraId="1A719169" w14:textId="77777777" w:rsidR="00521CE5" w:rsidRDefault="00521CE5" w:rsidP="00521CE5">
      <w:pPr>
        <w:pStyle w:val="ListingStandard"/>
      </w:pPr>
      <w:r>
        <w:tab/>
        <w:t>•</w:t>
      </w:r>
      <w:r>
        <w:tab/>
        <w:t>Webentwicklung (z.</w:t>
      </w:r>
      <w:r>
        <w:rPr>
          <w:rFonts w:ascii="Cambria Math" w:hAnsi="Cambria Math" w:cs="Cambria Math"/>
        </w:rPr>
        <w:t> </w:t>
      </w:r>
      <w:r>
        <w:t>B. Django, Flask, Laravel)</w:t>
      </w:r>
    </w:p>
    <w:p w14:paraId="11E41A60" w14:textId="77777777" w:rsidR="00521CE5" w:rsidRDefault="00521CE5" w:rsidP="00521CE5">
      <w:pPr>
        <w:pStyle w:val="ListingStandard"/>
      </w:pPr>
      <w:r>
        <w:tab/>
        <w:t>•</w:t>
      </w:r>
      <w:r>
        <w:tab/>
        <w:t>Apps mit Mehrbenutzerzugriff</w:t>
      </w:r>
    </w:p>
    <w:p w14:paraId="76D4954F" w14:textId="77777777" w:rsidR="00521CE5" w:rsidRDefault="00521CE5" w:rsidP="00521CE5">
      <w:pPr>
        <w:pStyle w:val="ListingStandard"/>
      </w:pPr>
      <w:r>
        <w:lastRenderedPageBreak/>
        <w:tab/>
        <w:t>•</w:t>
      </w:r>
      <w:r>
        <w:tab/>
        <w:t>Cloud- oder Serverarchitekturen</w:t>
      </w:r>
    </w:p>
    <w:p w14:paraId="5470FFFE" w14:textId="77777777" w:rsidR="00521CE5" w:rsidRDefault="00521CE5" w:rsidP="00521CE5">
      <w:pPr>
        <w:pStyle w:val="ListingStandard"/>
      </w:pPr>
    </w:p>
    <w:p w14:paraId="0E199CB3" w14:textId="77777777" w:rsidR="00521CE5" w:rsidRDefault="00521CE5" w:rsidP="00521CE5">
      <w:pPr>
        <w:pStyle w:val="ListingStandard"/>
      </w:pPr>
      <w:r>
        <w:t>arbeitest, ist der Umstieg auf ein Client-Server-Datenbanksystem der logische nächste Schritt.</w:t>
      </w:r>
    </w:p>
    <w:p w14:paraId="079D4850" w14:textId="77777777" w:rsidR="00521CE5" w:rsidRDefault="00521CE5" w:rsidP="00521CE5">
      <w:pPr>
        <w:pStyle w:val="ListingStandard"/>
      </w:pPr>
    </w:p>
    <w:p w14:paraId="37EBCAE7" w14:textId="77777777" w:rsidR="00521CE5" w:rsidRDefault="00521CE5" w:rsidP="00521CE5">
      <w:pPr>
        <w:pStyle w:val="ListingStandard"/>
      </w:pPr>
      <w:r>
        <w:rPr>
          <w:rFonts w:ascii="Roboto" w:hAnsi="Roboto" w:cs="Roboto"/>
        </w:rPr>
        <w:t>⸻</w:t>
      </w:r>
    </w:p>
    <w:p w14:paraId="6BD3CF57" w14:textId="77777777" w:rsidR="00521CE5" w:rsidRDefault="00521CE5" w:rsidP="00521CE5">
      <w:pPr>
        <w:pStyle w:val="ListingStandard"/>
      </w:pPr>
    </w:p>
    <w:p w14:paraId="37C62B20" w14:textId="77777777" w:rsidR="00521CE5" w:rsidRDefault="00521CE5" w:rsidP="00521CE5">
      <w:pPr>
        <w:pStyle w:val="ListingStandard"/>
      </w:pPr>
      <w:r>
        <w:rPr>
          <w:rFonts w:ascii="Apple Color Emoji" w:hAnsi="Apple Color Emoji" w:cs="Apple Color Emoji"/>
        </w:rPr>
        <w:t>🔚</w:t>
      </w:r>
      <w:r>
        <w:t xml:space="preserve"> Fazit</w:t>
      </w:r>
    </w:p>
    <w:p w14:paraId="48714177" w14:textId="77777777" w:rsidR="00521CE5" w:rsidRDefault="00521CE5" w:rsidP="00521CE5">
      <w:pPr>
        <w:pStyle w:val="ListingStandard"/>
      </w:pPr>
    </w:p>
    <w:p w14:paraId="3BE96013" w14:textId="77777777" w:rsidR="00521CE5" w:rsidRDefault="00521CE5" w:rsidP="00521CE5">
      <w:pPr>
        <w:pStyle w:val="ListingStandard"/>
      </w:pPr>
      <w:r>
        <w:t>SQLite = genial für den Einstieg und kleine Projekte.</w:t>
      </w:r>
    </w:p>
    <w:p w14:paraId="03179DAF" w14:textId="77777777" w:rsidR="00521CE5" w:rsidRDefault="00521CE5" w:rsidP="00521CE5">
      <w:pPr>
        <w:pStyle w:val="ListingStandard"/>
      </w:pPr>
      <w:r>
        <w:t>PostgreSQL, MySQL &amp; Co = nötig, wenn’s größer, komplexer oder vernetzter wird.</w:t>
      </w:r>
    </w:p>
    <w:p w14:paraId="3C0901D0" w14:textId="77777777" w:rsidR="00521CE5" w:rsidRDefault="00521CE5" w:rsidP="00521CE5">
      <w:pPr>
        <w:pStyle w:val="ListingStandard"/>
      </w:pPr>
    </w:p>
    <w:p w14:paraId="5DA5FBC5" w14:textId="40976E18" w:rsidR="00943B4E" w:rsidRDefault="00521CE5" w:rsidP="00521CE5">
      <w:pPr>
        <w:pStyle w:val="ListingStandard"/>
      </w:pPr>
      <w:r>
        <w:t>Wenn du magst, kann ich dir eine Entscheidungshilfe-Tabelle oder ein konkretes Beispielprojekt mit SQLite und späterem Umstieg auf PostgreSQL zeigen.</w:t>
      </w:r>
    </w:p>
    <w:p w14:paraId="748AD9FC" w14:textId="77777777" w:rsidR="00521CE5" w:rsidRDefault="00521CE5" w:rsidP="00521CE5">
      <w:pPr>
        <w:pStyle w:val="ListingStandard"/>
      </w:pPr>
    </w:p>
    <w:p w14:paraId="6B6A81AC" w14:textId="77777777" w:rsidR="00521CE5" w:rsidRDefault="00521CE5" w:rsidP="00521CE5">
      <w:pPr>
        <w:pStyle w:val="ListingStandard"/>
      </w:pPr>
    </w:p>
    <w:p w14:paraId="59C410BA" w14:textId="4DE52210" w:rsidR="00521CE5" w:rsidRPr="00521CE5" w:rsidRDefault="00521CE5" w:rsidP="00521CE5">
      <w:pPr>
        <w:pStyle w:val="ListingStandard"/>
        <w:rPr>
          <w:rStyle w:val="ListingZeichenFett"/>
        </w:rPr>
      </w:pPr>
      <w:r w:rsidRPr="00521CE5">
        <w:rPr>
          <w:rStyle w:val="ListingZeichenFett"/>
        </w:rPr>
        <w:t>Wie kann ich feststellen, ob in meiner Python-Installation SQLite enthalten ist?</w:t>
      </w:r>
    </w:p>
    <w:p w14:paraId="62B83C99" w14:textId="77777777" w:rsidR="00521CE5" w:rsidRDefault="00521CE5" w:rsidP="00521CE5">
      <w:pPr>
        <w:pStyle w:val="ListingStandard"/>
      </w:pPr>
    </w:p>
    <w:p w14:paraId="5BCA7C22" w14:textId="77777777" w:rsidR="00A435B8" w:rsidRDefault="00A435B8" w:rsidP="00A435B8">
      <w:pPr>
        <w:pStyle w:val="ListingStandard"/>
      </w:pPr>
      <w:r>
        <w:t>Um festzustellen, ob in deiner Python-Installation SQLite enthalten ist, kannst du einfach das eingebaute sqlite3-Modul testen – das ist normalerweise standardmäßig dabei.</w:t>
      </w:r>
    </w:p>
    <w:p w14:paraId="02091D71" w14:textId="77777777" w:rsidR="00A435B8" w:rsidRDefault="00A435B8" w:rsidP="00A435B8">
      <w:pPr>
        <w:pStyle w:val="ListingStandard"/>
      </w:pPr>
    </w:p>
    <w:p w14:paraId="32BB198B" w14:textId="77777777" w:rsidR="00A435B8" w:rsidRDefault="00A435B8" w:rsidP="00A435B8">
      <w:pPr>
        <w:pStyle w:val="ListingStandard"/>
      </w:pPr>
      <w:r>
        <w:rPr>
          <w:rFonts w:ascii="Apple Color Emoji" w:hAnsi="Apple Color Emoji" w:cs="Apple Color Emoji"/>
        </w:rPr>
        <w:t>✅</w:t>
      </w:r>
      <w:r>
        <w:t xml:space="preserve"> Schritt-für-Schritt-Anleitung:</w:t>
      </w:r>
    </w:p>
    <w:p w14:paraId="4ECFCAC1" w14:textId="77777777" w:rsidR="00A435B8" w:rsidRDefault="00A435B8" w:rsidP="00A435B8">
      <w:pPr>
        <w:pStyle w:val="ListingStandard"/>
      </w:pPr>
    </w:p>
    <w:p w14:paraId="14A2361E" w14:textId="77777777" w:rsidR="00A435B8" w:rsidRDefault="00A435B8" w:rsidP="00A435B8">
      <w:pPr>
        <w:pStyle w:val="ListingStandard"/>
      </w:pPr>
      <w:r>
        <w:rPr>
          <w:rFonts w:ascii="Apple Color Emoji" w:hAnsi="Apple Color Emoji" w:cs="Apple Color Emoji"/>
        </w:rPr>
        <w:t>🔍</w:t>
      </w:r>
      <w:r>
        <w:t xml:space="preserve"> 1. Python starten:</w:t>
      </w:r>
    </w:p>
    <w:p w14:paraId="2E02D4DF" w14:textId="77777777" w:rsidR="00A435B8" w:rsidRDefault="00A435B8" w:rsidP="00A435B8">
      <w:pPr>
        <w:pStyle w:val="ListingStandard"/>
      </w:pPr>
    </w:p>
    <w:p w14:paraId="3DAD3CCA" w14:textId="77777777" w:rsidR="00A435B8" w:rsidRDefault="00A435B8" w:rsidP="00A435B8">
      <w:pPr>
        <w:pStyle w:val="ListingStandard"/>
      </w:pPr>
      <w:r>
        <w:t>Öffne dein Terminal oder die Eingabeaufforderung und gib ein:</w:t>
      </w:r>
    </w:p>
    <w:p w14:paraId="3A01D9B0" w14:textId="77777777" w:rsidR="00A435B8" w:rsidRDefault="00A435B8" w:rsidP="00A435B8">
      <w:pPr>
        <w:pStyle w:val="ListingStandard"/>
      </w:pPr>
    </w:p>
    <w:p w14:paraId="740919A3" w14:textId="77777777" w:rsidR="00A435B8" w:rsidRDefault="00A435B8" w:rsidP="00A435B8">
      <w:pPr>
        <w:pStyle w:val="ListingStandard"/>
      </w:pPr>
      <w:r>
        <w:t>python</w:t>
      </w:r>
    </w:p>
    <w:p w14:paraId="1C298737" w14:textId="77777777" w:rsidR="00A435B8" w:rsidRDefault="00A435B8" w:rsidP="00A435B8">
      <w:pPr>
        <w:pStyle w:val="ListingStandard"/>
      </w:pPr>
    </w:p>
    <w:p w14:paraId="00350C58" w14:textId="77777777" w:rsidR="00A435B8" w:rsidRDefault="00A435B8" w:rsidP="00A435B8">
      <w:pPr>
        <w:pStyle w:val="ListingStandard"/>
      </w:pPr>
      <w:r>
        <w:t>(oder python3, je nach System)</w:t>
      </w:r>
    </w:p>
    <w:p w14:paraId="0E274AC3" w14:textId="77777777" w:rsidR="00A435B8" w:rsidRDefault="00A435B8" w:rsidP="00A435B8">
      <w:pPr>
        <w:pStyle w:val="ListingStandard"/>
      </w:pPr>
    </w:p>
    <w:p w14:paraId="146BD690" w14:textId="77777777" w:rsidR="00A435B8" w:rsidRDefault="00A435B8" w:rsidP="00A435B8">
      <w:pPr>
        <w:pStyle w:val="ListingStandard"/>
      </w:pPr>
      <w:r>
        <w:rPr>
          <w:rFonts w:ascii="Apple Color Emoji" w:hAnsi="Apple Color Emoji" w:cs="Apple Color Emoji"/>
        </w:rPr>
        <w:t>🧪</w:t>
      </w:r>
      <w:r>
        <w:t xml:space="preserve"> 2. Versuche das sqlite3-Modul zu importieren:</w:t>
      </w:r>
    </w:p>
    <w:p w14:paraId="08130B3E" w14:textId="77777777" w:rsidR="00A435B8" w:rsidRDefault="00A435B8" w:rsidP="00A435B8">
      <w:pPr>
        <w:pStyle w:val="ListingStandard"/>
      </w:pPr>
    </w:p>
    <w:p w14:paraId="5DA306A5" w14:textId="77777777" w:rsidR="00A435B8" w:rsidRDefault="00A435B8" w:rsidP="00A435B8">
      <w:pPr>
        <w:pStyle w:val="ListingStandard"/>
      </w:pPr>
      <w:r>
        <w:t>import sqlite3</w:t>
      </w:r>
    </w:p>
    <w:p w14:paraId="5242D205" w14:textId="77777777" w:rsidR="00A435B8" w:rsidRDefault="00A435B8" w:rsidP="00A435B8">
      <w:pPr>
        <w:pStyle w:val="ListingStandard"/>
      </w:pPr>
    </w:p>
    <w:p w14:paraId="687FF350" w14:textId="77777777" w:rsidR="00A435B8" w:rsidRDefault="00A435B8" w:rsidP="00A435B8">
      <w:pPr>
        <w:pStyle w:val="ListingStandard"/>
      </w:pPr>
      <w:r>
        <w:rPr>
          <w:rFonts w:ascii="Apple Color Emoji" w:hAnsi="Apple Color Emoji" w:cs="Apple Color Emoji"/>
        </w:rPr>
        <w:t>✅</w:t>
      </w:r>
      <w:r>
        <w:t xml:space="preserve"> 3. Wenn kein Fehler erscheint, ist SQLite dabei:</w:t>
      </w:r>
    </w:p>
    <w:p w14:paraId="0FA63AAD" w14:textId="77777777" w:rsidR="00A435B8" w:rsidRDefault="00A435B8" w:rsidP="00A435B8">
      <w:pPr>
        <w:pStyle w:val="ListingStandard"/>
      </w:pPr>
    </w:p>
    <w:p w14:paraId="7725C6ED" w14:textId="77777777" w:rsidR="00A435B8" w:rsidRDefault="00A435B8" w:rsidP="00A435B8">
      <w:pPr>
        <w:pStyle w:val="ListingStandard"/>
      </w:pPr>
      <w:r>
        <w:t>&gt;&gt;&gt; import sqlite3</w:t>
      </w:r>
    </w:p>
    <w:p w14:paraId="7F4D6842" w14:textId="77777777" w:rsidR="00A435B8" w:rsidRDefault="00A435B8" w:rsidP="00A435B8">
      <w:pPr>
        <w:pStyle w:val="ListingStandard"/>
      </w:pPr>
      <w:r>
        <w:t>&gt;&gt;&gt; sqlite3.sqlite_version</w:t>
      </w:r>
    </w:p>
    <w:p w14:paraId="57A5970C" w14:textId="77777777" w:rsidR="00A435B8" w:rsidRDefault="00A435B8" w:rsidP="00A435B8">
      <w:pPr>
        <w:pStyle w:val="ListingStandard"/>
      </w:pPr>
      <w:r>
        <w:t>'3.40.1'   # Beispielausgabe: zeigt die SQLite-Version</w:t>
      </w:r>
    </w:p>
    <w:p w14:paraId="06A096EE" w14:textId="77777777" w:rsidR="00A435B8" w:rsidRDefault="00A435B8" w:rsidP="00A435B8">
      <w:pPr>
        <w:pStyle w:val="ListingStandard"/>
      </w:pPr>
    </w:p>
    <w:p w14:paraId="59CAEDB2" w14:textId="77777777" w:rsidR="00A435B8" w:rsidRDefault="00A435B8" w:rsidP="00A435B8">
      <w:pPr>
        <w:pStyle w:val="ListingStandard"/>
      </w:pPr>
    </w:p>
    <w:p w14:paraId="590D9935" w14:textId="77777777" w:rsidR="00A435B8" w:rsidRDefault="00A435B8" w:rsidP="00A435B8">
      <w:pPr>
        <w:pStyle w:val="ListingStandard"/>
      </w:pPr>
      <w:r>
        <w:rPr>
          <w:rFonts w:ascii="Roboto" w:hAnsi="Roboto" w:cs="Roboto"/>
        </w:rPr>
        <w:t>⸻</w:t>
      </w:r>
    </w:p>
    <w:p w14:paraId="79BB7465" w14:textId="77777777" w:rsidR="00A435B8" w:rsidRDefault="00A435B8" w:rsidP="00A435B8">
      <w:pPr>
        <w:pStyle w:val="ListingStandard"/>
      </w:pPr>
    </w:p>
    <w:p w14:paraId="276D4758" w14:textId="77777777" w:rsidR="00A435B8" w:rsidRDefault="00A435B8" w:rsidP="00A435B8">
      <w:pPr>
        <w:pStyle w:val="ListingStandard"/>
      </w:pPr>
      <w:r>
        <w:rPr>
          <w:rFonts w:ascii="Apple Color Emoji" w:hAnsi="Apple Color Emoji" w:cs="Apple Color Emoji"/>
        </w:rPr>
        <w:t>💡</w:t>
      </w:r>
      <w:r>
        <w:t xml:space="preserve"> Was passiert im Hintergrund?</w:t>
      </w:r>
    </w:p>
    <w:p w14:paraId="2656D02A" w14:textId="77777777" w:rsidR="00A435B8" w:rsidRDefault="00A435B8" w:rsidP="00A435B8">
      <w:pPr>
        <w:pStyle w:val="ListingStandard"/>
      </w:pPr>
      <w:r>
        <w:tab/>
        <w:t>•</w:t>
      </w:r>
      <w:r>
        <w:tab/>
        <w:t>Das sqlite3-Modul gehört zur Standardbibliothek von Python (seit Version 2.5).</w:t>
      </w:r>
    </w:p>
    <w:p w14:paraId="6B7CA2E3" w14:textId="77777777" w:rsidR="00A435B8" w:rsidRDefault="00A435B8" w:rsidP="00A435B8">
      <w:pPr>
        <w:pStyle w:val="ListingStandard"/>
      </w:pPr>
      <w:r>
        <w:tab/>
        <w:t>•</w:t>
      </w:r>
      <w:r>
        <w:tab/>
        <w:t>Es nutzt intern eine kompakte Version von SQLite.</w:t>
      </w:r>
    </w:p>
    <w:p w14:paraId="2781D12F" w14:textId="77777777" w:rsidR="00A435B8" w:rsidRDefault="00A435B8" w:rsidP="00A435B8">
      <w:pPr>
        <w:pStyle w:val="ListingStandard"/>
      </w:pPr>
      <w:r>
        <w:tab/>
        <w:t>•</w:t>
      </w:r>
      <w:r>
        <w:tab/>
        <w:t>Du brauchst nichts extra zu installieren, solange du eine normale Python-Distribution verwendest (z.</w:t>
      </w:r>
      <w:r>
        <w:rPr>
          <w:rFonts w:ascii="Cambria Math" w:hAnsi="Cambria Math" w:cs="Cambria Math"/>
        </w:rPr>
        <w:t> </w:t>
      </w:r>
      <w:r>
        <w:t>B. von python.org oder Anaconda).</w:t>
      </w:r>
    </w:p>
    <w:p w14:paraId="3A42AF26" w14:textId="77777777" w:rsidR="00A435B8" w:rsidRDefault="00A435B8" w:rsidP="00A435B8">
      <w:pPr>
        <w:pStyle w:val="ListingStandard"/>
      </w:pPr>
    </w:p>
    <w:p w14:paraId="2B460BB0" w14:textId="77777777" w:rsidR="00A435B8" w:rsidRDefault="00A435B8" w:rsidP="00A435B8">
      <w:pPr>
        <w:pStyle w:val="ListingStandard"/>
      </w:pPr>
      <w:r>
        <w:rPr>
          <w:rFonts w:ascii="Roboto" w:hAnsi="Roboto" w:cs="Roboto"/>
        </w:rPr>
        <w:t>⸻</w:t>
      </w:r>
    </w:p>
    <w:p w14:paraId="393B3255" w14:textId="77777777" w:rsidR="00A435B8" w:rsidRDefault="00A435B8" w:rsidP="00A435B8">
      <w:pPr>
        <w:pStyle w:val="ListingStandard"/>
      </w:pPr>
    </w:p>
    <w:p w14:paraId="2F06C717" w14:textId="77777777" w:rsidR="00A435B8" w:rsidRDefault="00A435B8" w:rsidP="00A435B8">
      <w:pPr>
        <w:pStyle w:val="ListingStandard"/>
      </w:pPr>
      <w:r>
        <w:rPr>
          <w:rFonts w:ascii="Apple Color Emoji" w:hAnsi="Apple Color Emoji" w:cs="Apple Color Emoji"/>
        </w:rPr>
        <w:t>❌</w:t>
      </w:r>
      <w:r>
        <w:t xml:space="preserve"> Fehlerbehebung:</w:t>
      </w:r>
    </w:p>
    <w:p w14:paraId="32107986" w14:textId="77777777" w:rsidR="00A435B8" w:rsidRDefault="00A435B8" w:rsidP="00A435B8">
      <w:pPr>
        <w:pStyle w:val="ListingStandard"/>
      </w:pPr>
    </w:p>
    <w:p w14:paraId="3D12DE0D" w14:textId="77777777" w:rsidR="00A435B8" w:rsidRDefault="00A435B8" w:rsidP="00A435B8">
      <w:pPr>
        <w:pStyle w:val="ListingStandard"/>
      </w:pPr>
      <w:r>
        <w:t>Falls du beim Import eine Fehlermeldung wie ModuleNotFoundError bekommst:</w:t>
      </w:r>
    </w:p>
    <w:p w14:paraId="17DD606F" w14:textId="77777777" w:rsidR="00A435B8" w:rsidRDefault="00A435B8" w:rsidP="00A435B8">
      <w:pPr>
        <w:pStyle w:val="ListingStandard"/>
      </w:pPr>
      <w:r>
        <w:tab/>
        <w:t>1.</w:t>
      </w:r>
      <w:r>
        <w:tab/>
        <w:t>Stelle sicher, dass du eine offizielle Python-Version installiert hast (nicht abgespeckte Minimalversionen).</w:t>
      </w:r>
    </w:p>
    <w:p w14:paraId="22C92F49" w14:textId="77777777" w:rsidR="00A435B8" w:rsidRDefault="00A435B8" w:rsidP="00A435B8">
      <w:pPr>
        <w:pStyle w:val="ListingStandard"/>
      </w:pPr>
      <w:r>
        <w:tab/>
        <w:t>2.</w:t>
      </w:r>
      <w:r>
        <w:tab/>
        <w:t>Prüfe mit:</w:t>
      </w:r>
    </w:p>
    <w:p w14:paraId="1B27B666" w14:textId="77777777" w:rsidR="00A435B8" w:rsidRDefault="00A435B8" w:rsidP="00A435B8">
      <w:pPr>
        <w:pStyle w:val="ListingStandard"/>
      </w:pPr>
    </w:p>
    <w:p w14:paraId="5D8D2757" w14:textId="77777777" w:rsidR="00A435B8" w:rsidRDefault="00A435B8" w:rsidP="00A435B8">
      <w:pPr>
        <w:pStyle w:val="ListingStandard"/>
      </w:pPr>
      <w:r>
        <w:t>python -V</w:t>
      </w:r>
    </w:p>
    <w:p w14:paraId="0B2B2EF8" w14:textId="77777777" w:rsidR="00A435B8" w:rsidRDefault="00A435B8" w:rsidP="00A435B8">
      <w:pPr>
        <w:pStyle w:val="ListingStandard"/>
      </w:pPr>
    </w:p>
    <w:p w14:paraId="12B584F6" w14:textId="77777777" w:rsidR="00A435B8" w:rsidRDefault="00A435B8" w:rsidP="00A435B8">
      <w:pPr>
        <w:pStyle w:val="ListingStandard"/>
      </w:pPr>
      <w:r>
        <w:t>ob deine Version aktuell ist (empfohlen: Python 3.7 oder höher).</w:t>
      </w:r>
    </w:p>
    <w:p w14:paraId="58BA92EE" w14:textId="77777777" w:rsidR="00A435B8" w:rsidRDefault="00A435B8" w:rsidP="00A435B8">
      <w:pPr>
        <w:pStyle w:val="ListingStandard"/>
      </w:pPr>
    </w:p>
    <w:p w14:paraId="08A38BD5" w14:textId="77777777" w:rsidR="00A435B8" w:rsidRDefault="00A435B8" w:rsidP="00A435B8">
      <w:pPr>
        <w:pStyle w:val="ListingStandard"/>
      </w:pPr>
      <w:r>
        <w:rPr>
          <w:rFonts w:ascii="Roboto" w:hAnsi="Roboto" w:cs="Roboto"/>
        </w:rPr>
        <w:t>⸻</w:t>
      </w:r>
    </w:p>
    <w:p w14:paraId="053815EB" w14:textId="77777777" w:rsidR="00A435B8" w:rsidRDefault="00A435B8" w:rsidP="00A435B8">
      <w:pPr>
        <w:pStyle w:val="ListingStandard"/>
      </w:pPr>
    </w:p>
    <w:p w14:paraId="156ABBF0" w14:textId="53AD79F0" w:rsidR="00521CE5" w:rsidRDefault="00A435B8" w:rsidP="00A435B8">
      <w:pPr>
        <w:pStyle w:val="ListingStandard"/>
      </w:pPr>
      <w:r>
        <w:t>Wenn du willst, kann ich dir auch ein kleines Testskript schreiben, das prüft, ob SQLite funktioniert.</w:t>
      </w:r>
    </w:p>
    <w:p w14:paraId="4980B362" w14:textId="77777777" w:rsidR="00A435B8" w:rsidRDefault="00A435B8" w:rsidP="00A435B8">
      <w:pPr>
        <w:pStyle w:val="ListingStandard"/>
      </w:pPr>
    </w:p>
    <w:p w14:paraId="53BEB8AB" w14:textId="77777777" w:rsidR="00A435B8" w:rsidRDefault="00A435B8" w:rsidP="00A435B8">
      <w:pPr>
        <w:pStyle w:val="ListingStandard"/>
      </w:pPr>
    </w:p>
    <w:p w14:paraId="0493525F" w14:textId="475BEC5D" w:rsidR="00C27977" w:rsidRDefault="00C27977" w:rsidP="00A435B8">
      <w:pPr>
        <w:pStyle w:val="ListingStandard"/>
        <w:rPr>
          <w:rStyle w:val="ListingZeichenFett"/>
        </w:rPr>
      </w:pPr>
      <w:r w:rsidRPr="009A3548">
        <w:rPr>
          <w:rStyle w:val="ListingZeichenFett"/>
        </w:rPr>
        <w:t>Ich möchte ein kleines Projekt mit SQLite als lokale relationale Datenbank realisieren. Dabei möchte ich vor allem den Umgang mit SQL lernen. Hast du eine Idee, welches Thema dafür geeignet sein könnte?</w:t>
      </w:r>
    </w:p>
    <w:p w14:paraId="1C2EF075" w14:textId="77777777" w:rsidR="00C27977" w:rsidRDefault="00C27977" w:rsidP="00A435B8">
      <w:pPr>
        <w:pStyle w:val="ListingStandard"/>
        <w:rPr>
          <w:rStyle w:val="ListingZeichenFett"/>
        </w:rPr>
      </w:pPr>
    </w:p>
    <w:p w14:paraId="3C100B2D" w14:textId="77777777" w:rsidR="00C27977" w:rsidRDefault="00C27977" w:rsidP="00C27977">
      <w:pPr>
        <w:pStyle w:val="ListingStandard"/>
      </w:pPr>
      <w:r>
        <w:lastRenderedPageBreak/>
        <w:t>Ja, ich habe einige Ideen für ein einsteigerfreundliches SQLite-Projekt, das dir hilft, den Umgang mit SQL (Abfragen, Tabellenstrukturen, Beziehungen usw.) praxisnah zu lernen. Hier sind drei besonders geeignete Themen mit kurzer Beschreibung:</w:t>
      </w:r>
    </w:p>
    <w:p w14:paraId="4E8998D6" w14:textId="77777777" w:rsidR="00C27977" w:rsidRDefault="00C27977" w:rsidP="00C27977">
      <w:pPr>
        <w:pStyle w:val="ListingStandard"/>
      </w:pPr>
    </w:p>
    <w:p w14:paraId="0FB91B44" w14:textId="77777777" w:rsidR="00C27977" w:rsidRDefault="00C27977" w:rsidP="00C27977">
      <w:pPr>
        <w:pStyle w:val="ListingStandard"/>
      </w:pPr>
      <w:r>
        <w:rPr>
          <w:rFonts w:ascii="Roboto" w:hAnsi="Roboto" w:cs="Roboto"/>
        </w:rPr>
        <w:t>⸻</w:t>
      </w:r>
    </w:p>
    <w:p w14:paraId="4B57CB28" w14:textId="77777777" w:rsidR="00C27977" w:rsidRDefault="00C27977" w:rsidP="00C27977">
      <w:pPr>
        <w:pStyle w:val="ListingStandard"/>
      </w:pPr>
    </w:p>
    <w:p w14:paraId="02199401" w14:textId="77777777" w:rsidR="00C27977" w:rsidRDefault="00C27977" w:rsidP="00C27977">
      <w:pPr>
        <w:pStyle w:val="ListingStandard"/>
      </w:pPr>
      <w:r>
        <w:rPr>
          <w:rFonts w:ascii="Apple Color Emoji" w:hAnsi="Apple Color Emoji" w:cs="Apple Color Emoji"/>
        </w:rPr>
        <w:t>🧾</w:t>
      </w:r>
      <w:r>
        <w:t xml:space="preserve"> 1. Persönliche Medienbibliothek (z.</w:t>
      </w:r>
      <w:r>
        <w:rPr>
          <w:rFonts w:ascii="Cambria Math" w:hAnsi="Cambria Math" w:cs="Cambria Math"/>
        </w:rPr>
        <w:t> </w:t>
      </w:r>
      <w:r>
        <w:t>B. Filme, Bücher, Musik)</w:t>
      </w:r>
    </w:p>
    <w:p w14:paraId="2A4F8F01" w14:textId="77777777" w:rsidR="00C27977" w:rsidRDefault="00C27977" w:rsidP="00C27977">
      <w:pPr>
        <w:pStyle w:val="ListingStandard"/>
      </w:pPr>
    </w:p>
    <w:p w14:paraId="492DEC63" w14:textId="77777777" w:rsidR="00C27977" w:rsidRDefault="00C27977" w:rsidP="00C27977">
      <w:pPr>
        <w:pStyle w:val="ListingStandard"/>
      </w:pPr>
      <w:r>
        <w:t>Ziel: Verwalte deine eigene Sammlung und lerne dabei SQL-Abfragen, Joins und Filter kennen.</w:t>
      </w:r>
    </w:p>
    <w:p w14:paraId="01D26657" w14:textId="77777777" w:rsidR="00C27977" w:rsidRDefault="00C27977" w:rsidP="00C27977">
      <w:pPr>
        <w:pStyle w:val="ListingStandard"/>
      </w:pPr>
    </w:p>
    <w:p w14:paraId="7FACB8F2" w14:textId="77777777" w:rsidR="00C27977" w:rsidRDefault="00C27977" w:rsidP="00C27977">
      <w:pPr>
        <w:pStyle w:val="ListingStandard"/>
      </w:pPr>
      <w:r>
        <w:t>Tabellenbeispiele:</w:t>
      </w:r>
    </w:p>
    <w:p w14:paraId="2040159A" w14:textId="77777777" w:rsidR="00C27977" w:rsidRDefault="00C27977" w:rsidP="00C27977">
      <w:pPr>
        <w:pStyle w:val="ListingStandard"/>
      </w:pPr>
      <w:r>
        <w:tab/>
        <w:t>•</w:t>
      </w:r>
      <w:r>
        <w:tab/>
        <w:t>medien: id, titel, typ (Film/Buch/Musik), erscheinungsjahr</w:t>
      </w:r>
    </w:p>
    <w:p w14:paraId="55897EC0" w14:textId="77777777" w:rsidR="00C27977" w:rsidRDefault="00C27977" w:rsidP="00C27977">
      <w:pPr>
        <w:pStyle w:val="ListingStandard"/>
      </w:pPr>
      <w:r>
        <w:tab/>
        <w:t>•</w:t>
      </w:r>
      <w:r>
        <w:tab/>
        <w:t>genres: id, name</w:t>
      </w:r>
    </w:p>
    <w:p w14:paraId="16D0625F" w14:textId="77777777" w:rsidR="00C27977" w:rsidRDefault="00C27977" w:rsidP="00C27977">
      <w:pPr>
        <w:pStyle w:val="ListingStandard"/>
      </w:pPr>
      <w:r>
        <w:tab/>
        <w:t>•</w:t>
      </w:r>
      <w:r>
        <w:tab/>
        <w:t>medien_genres: medien_id, genre_id</w:t>
      </w:r>
    </w:p>
    <w:p w14:paraId="535A8916" w14:textId="77777777" w:rsidR="00C27977" w:rsidRDefault="00C27977" w:rsidP="00C27977">
      <w:pPr>
        <w:pStyle w:val="ListingStandard"/>
      </w:pPr>
      <w:r>
        <w:tab/>
        <w:t>•</w:t>
      </w:r>
      <w:r>
        <w:tab/>
        <w:t>personen: id, name, rolle (z.</w:t>
      </w:r>
      <w:r>
        <w:rPr>
          <w:rFonts w:ascii="Cambria Math" w:hAnsi="Cambria Math" w:cs="Cambria Math"/>
        </w:rPr>
        <w:t> </w:t>
      </w:r>
      <w:r>
        <w:t>B. Autor, Regisseur)</w:t>
      </w:r>
    </w:p>
    <w:p w14:paraId="534A0222" w14:textId="77777777" w:rsidR="00C27977" w:rsidRDefault="00C27977" w:rsidP="00C27977">
      <w:pPr>
        <w:pStyle w:val="ListingStandard"/>
      </w:pPr>
      <w:r>
        <w:tab/>
        <w:t>•</w:t>
      </w:r>
      <w:r>
        <w:tab/>
        <w:t>medien_personen: medien_id, person_id</w:t>
      </w:r>
    </w:p>
    <w:p w14:paraId="5940B6D4" w14:textId="77777777" w:rsidR="00C27977" w:rsidRDefault="00C27977" w:rsidP="00C27977">
      <w:pPr>
        <w:pStyle w:val="ListingStandard"/>
      </w:pPr>
    </w:p>
    <w:p w14:paraId="22B2D31C" w14:textId="77777777" w:rsidR="00C27977" w:rsidRDefault="00C27977" w:rsidP="00C27977">
      <w:pPr>
        <w:pStyle w:val="ListingStandard"/>
      </w:pPr>
      <w:r>
        <w:t>Typische Abfragen:</w:t>
      </w:r>
    </w:p>
    <w:p w14:paraId="4159A8D2" w14:textId="77777777" w:rsidR="00C27977" w:rsidRDefault="00C27977" w:rsidP="00C27977">
      <w:pPr>
        <w:pStyle w:val="ListingStandard"/>
      </w:pPr>
      <w:r>
        <w:tab/>
        <w:t>•</w:t>
      </w:r>
      <w:r>
        <w:tab/>
        <w:t>Alle Filme aus den 1990er Jahren</w:t>
      </w:r>
    </w:p>
    <w:p w14:paraId="27AE5D5A" w14:textId="77777777" w:rsidR="00C27977" w:rsidRDefault="00C27977" w:rsidP="00C27977">
      <w:pPr>
        <w:pStyle w:val="ListingStandard"/>
      </w:pPr>
      <w:r>
        <w:tab/>
        <w:t>•</w:t>
      </w:r>
      <w:r>
        <w:tab/>
        <w:t>Alle Bücher von einem bestimmten Autor</w:t>
      </w:r>
    </w:p>
    <w:p w14:paraId="67401019" w14:textId="77777777" w:rsidR="00C27977" w:rsidRDefault="00C27977" w:rsidP="00C27977">
      <w:pPr>
        <w:pStyle w:val="ListingStandard"/>
      </w:pPr>
      <w:r>
        <w:tab/>
        <w:t>•</w:t>
      </w:r>
      <w:r>
        <w:tab/>
        <w:t>Alle Medien eines bestimmten Genres</w:t>
      </w:r>
    </w:p>
    <w:p w14:paraId="1FB67716" w14:textId="77777777" w:rsidR="00C27977" w:rsidRDefault="00C27977" w:rsidP="00C27977">
      <w:pPr>
        <w:pStyle w:val="ListingStandard"/>
      </w:pPr>
    </w:p>
    <w:p w14:paraId="36033EF7" w14:textId="77777777" w:rsidR="00C27977" w:rsidRDefault="00C27977" w:rsidP="00C27977">
      <w:pPr>
        <w:pStyle w:val="ListingStandard"/>
      </w:pPr>
      <w:r>
        <w:rPr>
          <w:rFonts w:ascii="Roboto" w:hAnsi="Roboto" w:cs="Roboto"/>
        </w:rPr>
        <w:t>⸻</w:t>
      </w:r>
    </w:p>
    <w:p w14:paraId="35935782" w14:textId="77777777" w:rsidR="00C27977" w:rsidRDefault="00C27977" w:rsidP="00C27977">
      <w:pPr>
        <w:pStyle w:val="ListingStandard"/>
      </w:pPr>
    </w:p>
    <w:p w14:paraId="7090DE88" w14:textId="77777777" w:rsidR="00C27977" w:rsidRDefault="00C27977" w:rsidP="00C27977">
      <w:pPr>
        <w:pStyle w:val="ListingStandard"/>
      </w:pPr>
      <w:r>
        <w:rPr>
          <w:rFonts w:ascii="Apple Color Emoji" w:hAnsi="Apple Color Emoji" w:cs="Apple Color Emoji"/>
        </w:rPr>
        <w:t>📅</w:t>
      </w:r>
      <w:r>
        <w:t xml:space="preserve"> 2. Aufgaben- und Projektverwaltung (ToDo-App)</w:t>
      </w:r>
    </w:p>
    <w:p w14:paraId="00B5EC1D" w14:textId="77777777" w:rsidR="00C27977" w:rsidRDefault="00C27977" w:rsidP="00C27977">
      <w:pPr>
        <w:pStyle w:val="ListingStandard"/>
      </w:pPr>
    </w:p>
    <w:p w14:paraId="5E2FCCCE" w14:textId="77777777" w:rsidR="00C27977" w:rsidRDefault="00C27977" w:rsidP="00C27977">
      <w:pPr>
        <w:pStyle w:val="ListingStandard"/>
      </w:pPr>
      <w:r>
        <w:t>Ziel: Baue ein kleines Aufgaben-Management-System – ideal, um Relationen und Statusverwaltung zu üben.</w:t>
      </w:r>
    </w:p>
    <w:p w14:paraId="6AD0E47C" w14:textId="77777777" w:rsidR="00C27977" w:rsidRDefault="00C27977" w:rsidP="00C27977">
      <w:pPr>
        <w:pStyle w:val="ListingStandard"/>
      </w:pPr>
    </w:p>
    <w:p w14:paraId="6ADA52B2" w14:textId="77777777" w:rsidR="00C27977" w:rsidRDefault="00C27977" w:rsidP="00C27977">
      <w:pPr>
        <w:pStyle w:val="ListingStandard"/>
      </w:pPr>
      <w:r>
        <w:t>Tabellenbeispiele:</w:t>
      </w:r>
    </w:p>
    <w:p w14:paraId="54A354D9" w14:textId="77777777" w:rsidR="00C27977" w:rsidRDefault="00C27977" w:rsidP="00C27977">
      <w:pPr>
        <w:pStyle w:val="ListingStandard"/>
      </w:pPr>
      <w:r>
        <w:tab/>
        <w:t>•</w:t>
      </w:r>
      <w:r>
        <w:tab/>
        <w:t>projekte: id, titel, beschreibung</w:t>
      </w:r>
    </w:p>
    <w:p w14:paraId="18FAEF1D" w14:textId="77777777" w:rsidR="00C27977" w:rsidRDefault="00C27977" w:rsidP="00C27977">
      <w:pPr>
        <w:pStyle w:val="ListingStandard"/>
      </w:pPr>
      <w:r>
        <w:tab/>
        <w:t>•</w:t>
      </w:r>
      <w:r>
        <w:tab/>
        <w:t>aufgaben: id, titel, beschreibung, projekt_id, status, faellig_am</w:t>
      </w:r>
    </w:p>
    <w:p w14:paraId="6DB3DCB0" w14:textId="77777777" w:rsidR="00C27977" w:rsidRDefault="00C27977" w:rsidP="00C27977">
      <w:pPr>
        <w:pStyle w:val="ListingStandard"/>
      </w:pPr>
      <w:r>
        <w:tab/>
        <w:t>•</w:t>
      </w:r>
      <w:r>
        <w:tab/>
        <w:t>nutzer: id, name, email</w:t>
      </w:r>
    </w:p>
    <w:p w14:paraId="28262BC6" w14:textId="77777777" w:rsidR="00C27977" w:rsidRDefault="00C27977" w:rsidP="00C27977">
      <w:pPr>
        <w:pStyle w:val="ListingStandard"/>
      </w:pPr>
      <w:r>
        <w:tab/>
        <w:t>•</w:t>
      </w:r>
      <w:r>
        <w:tab/>
        <w:t>aufgaben_nutzer: aufgabe_id, nutzer_id (für Zuweisungen)</w:t>
      </w:r>
    </w:p>
    <w:p w14:paraId="5B6A0AB1" w14:textId="77777777" w:rsidR="00C27977" w:rsidRDefault="00C27977" w:rsidP="00C27977">
      <w:pPr>
        <w:pStyle w:val="ListingStandard"/>
      </w:pPr>
    </w:p>
    <w:p w14:paraId="0E29183F" w14:textId="77777777" w:rsidR="00C27977" w:rsidRDefault="00C27977" w:rsidP="00C27977">
      <w:pPr>
        <w:pStyle w:val="ListingStandard"/>
      </w:pPr>
      <w:r>
        <w:t>Typische Abfragen:</w:t>
      </w:r>
    </w:p>
    <w:p w14:paraId="5993EA99" w14:textId="77777777" w:rsidR="00C27977" w:rsidRDefault="00C27977" w:rsidP="00C27977">
      <w:pPr>
        <w:pStyle w:val="ListingStandard"/>
      </w:pPr>
      <w:r>
        <w:lastRenderedPageBreak/>
        <w:tab/>
        <w:t>•</w:t>
      </w:r>
      <w:r>
        <w:tab/>
        <w:t>Alle offenen Aufgaben für ein Projekt</w:t>
      </w:r>
    </w:p>
    <w:p w14:paraId="1A9BD4E3" w14:textId="77777777" w:rsidR="00C27977" w:rsidRDefault="00C27977" w:rsidP="00C27977">
      <w:pPr>
        <w:pStyle w:val="ListingStandard"/>
      </w:pPr>
      <w:r>
        <w:tab/>
        <w:t>•</w:t>
      </w:r>
      <w:r>
        <w:tab/>
        <w:t>Überfällige Aufgaben</w:t>
      </w:r>
    </w:p>
    <w:p w14:paraId="6742D21E" w14:textId="77777777" w:rsidR="00C27977" w:rsidRDefault="00C27977" w:rsidP="00C27977">
      <w:pPr>
        <w:pStyle w:val="ListingStandard"/>
      </w:pPr>
      <w:r>
        <w:tab/>
        <w:t>•</w:t>
      </w:r>
      <w:r>
        <w:tab/>
        <w:t>Aufgaben pro Benutzer</w:t>
      </w:r>
    </w:p>
    <w:p w14:paraId="0983B7F2" w14:textId="77777777" w:rsidR="00C27977" w:rsidRDefault="00C27977" w:rsidP="00C27977">
      <w:pPr>
        <w:pStyle w:val="ListingStandard"/>
      </w:pPr>
    </w:p>
    <w:p w14:paraId="1D3479BC" w14:textId="77777777" w:rsidR="00C27977" w:rsidRDefault="00C27977" w:rsidP="00C27977">
      <w:pPr>
        <w:pStyle w:val="ListingStandard"/>
      </w:pPr>
      <w:r>
        <w:rPr>
          <w:rFonts w:ascii="Roboto" w:hAnsi="Roboto" w:cs="Roboto"/>
        </w:rPr>
        <w:t>⸻</w:t>
      </w:r>
    </w:p>
    <w:p w14:paraId="012EEB55" w14:textId="77777777" w:rsidR="00C27977" w:rsidRDefault="00C27977" w:rsidP="00C27977">
      <w:pPr>
        <w:pStyle w:val="ListingStandard"/>
      </w:pPr>
    </w:p>
    <w:p w14:paraId="0006BAAE" w14:textId="77777777" w:rsidR="00C27977" w:rsidRDefault="00C27977" w:rsidP="00C27977">
      <w:pPr>
        <w:pStyle w:val="ListingStandard"/>
      </w:pPr>
      <w:r>
        <w:rPr>
          <w:rFonts w:ascii="Apple Color Emoji" w:hAnsi="Apple Color Emoji" w:cs="Apple Color Emoji"/>
        </w:rPr>
        <w:t>📚</w:t>
      </w:r>
      <w:r>
        <w:t xml:space="preserve"> 3. Persönliches Lerntagebuch oder Kursverfolgung</w:t>
      </w:r>
    </w:p>
    <w:p w14:paraId="1D344B6E" w14:textId="77777777" w:rsidR="00C27977" w:rsidRDefault="00C27977" w:rsidP="00C27977">
      <w:pPr>
        <w:pStyle w:val="ListingStandard"/>
      </w:pPr>
    </w:p>
    <w:p w14:paraId="7A3E6BFF" w14:textId="77777777" w:rsidR="00C27977" w:rsidRDefault="00C27977" w:rsidP="00C27977">
      <w:pPr>
        <w:pStyle w:val="ListingStandard"/>
      </w:pPr>
      <w:r>
        <w:t>Ziel: Dokumentiere, was du gelernt hast – ideal für Studierende oder Selbstlerner.</w:t>
      </w:r>
    </w:p>
    <w:p w14:paraId="47C20FBB" w14:textId="77777777" w:rsidR="00C27977" w:rsidRDefault="00C27977" w:rsidP="00C27977">
      <w:pPr>
        <w:pStyle w:val="ListingStandard"/>
      </w:pPr>
    </w:p>
    <w:p w14:paraId="7AE2655A" w14:textId="77777777" w:rsidR="00C27977" w:rsidRDefault="00C27977" w:rsidP="00C27977">
      <w:pPr>
        <w:pStyle w:val="ListingStandard"/>
      </w:pPr>
      <w:r>
        <w:t>Tabellenbeispiele:</w:t>
      </w:r>
    </w:p>
    <w:p w14:paraId="5A572787" w14:textId="77777777" w:rsidR="00C27977" w:rsidRDefault="00C27977" w:rsidP="00C27977">
      <w:pPr>
        <w:pStyle w:val="ListingStandard"/>
      </w:pPr>
      <w:r>
        <w:tab/>
        <w:t>•</w:t>
      </w:r>
      <w:r>
        <w:tab/>
        <w:t>kurse: id, titel, anbieter, beginn, ende</w:t>
      </w:r>
    </w:p>
    <w:p w14:paraId="5C944D38" w14:textId="77777777" w:rsidR="00C27977" w:rsidRDefault="00C27977" w:rsidP="00C27977">
      <w:pPr>
        <w:pStyle w:val="ListingStandard"/>
      </w:pPr>
      <w:r>
        <w:tab/>
        <w:t>•</w:t>
      </w:r>
      <w:r>
        <w:tab/>
        <w:t>lernziele: id, beschreibung, kurs_id, erreicht (boolean)</w:t>
      </w:r>
    </w:p>
    <w:p w14:paraId="40633BC1" w14:textId="77777777" w:rsidR="00C27977" w:rsidRDefault="00C27977" w:rsidP="00C27977">
      <w:pPr>
        <w:pStyle w:val="ListingStandard"/>
      </w:pPr>
      <w:r>
        <w:tab/>
        <w:t>•</w:t>
      </w:r>
      <w:r>
        <w:tab/>
        <w:t>eintraege: id, datum, inhalt, kurs_id</w:t>
      </w:r>
    </w:p>
    <w:p w14:paraId="39F82FDC" w14:textId="77777777" w:rsidR="00C27977" w:rsidRDefault="00C27977" w:rsidP="00C27977">
      <w:pPr>
        <w:pStyle w:val="ListingStandard"/>
      </w:pPr>
    </w:p>
    <w:p w14:paraId="0150CF1C" w14:textId="77777777" w:rsidR="00C27977" w:rsidRDefault="00C27977" w:rsidP="00C27977">
      <w:pPr>
        <w:pStyle w:val="ListingStandard"/>
      </w:pPr>
      <w:r>
        <w:t>Typische Abfragen:</w:t>
      </w:r>
    </w:p>
    <w:p w14:paraId="142623E4" w14:textId="77777777" w:rsidR="00C27977" w:rsidRDefault="00C27977" w:rsidP="00C27977">
      <w:pPr>
        <w:pStyle w:val="ListingStandard"/>
      </w:pPr>
      <w:r>
        <w:tab/>
        <w:t>•</w:t>
      </w:r>
      <w:r>
        <w:tab/>
        <w:t>Welche Lernziele wurden noch nicht erreicht?</w:t>
      </w:r>
    </w:p>
    <w:p w14:paraId="163B9695" w14:textId="77777777" w:rsidR="00C27977" w:rsidRDefault="00C27977" w:rsidP="00C27977">
      <w:pPr>
        <w:pStyle w:val="ListingStandard"/>
      </w:pPr>
      <w:r>
        <w:tab/>
        <w:t>•</w:t>
      </w:r>
      <w:r>
        <w:tab/>
        <w:t>Alle Kurse, die derzeit laufen</w:t>
      </w:r>
    </w:p>
    <w:p w14:paraId="070C8C51" w14:textId="77777777" w:rsidR="00C27977" w:rsidRDefault="00C27977" w:rsidP="00C27977">
      <w:pPr>
        <w:pStyle w:val="ListingStandard"/>
      </w:pPr>
      <w:r>
        <w:tab/>
        <w:t>•</w:t>
      </w:r>
      <w:r>
        <w:tab/>
        <w:t>Alle Einträge zu einem bestimmten Kurs</w:t>
      </w:r>
    </w:p>
    <w:p w14:paraId="076FA169" w14:textId="77777777" w:rsidR="00C27977" w:rsidRDefault="00C27977" w:rsidP="00C27977">
      <w:pPr>
        <w:pStyle w:val="ListingStandard"/>
      </w:pPr>
    </w:p>
    <w:p w14:paraId="608FE7C9" w14:textId="77777777" w:rsidR="00C27977" w:rsidRDefault="00C27977" w:rsidP="00C27977">
      <w:pPr>
        <w:pStyle w:val="ListingStandard"/>
      </w:pPr>
      <w:r>
        <w:rPr>
          <w:rFonts w:ascii="Roboto" w:hAnsi="Roboto" w:cs="Roboto"/>
        </w:rPr>
        <w:t>⸻</w:t>
      </w:r>
    </w:p>
    <w:p w14:paraId="0BBBF9C7" w14:textId="77777777" w:rsidR="00C27977" w:rsidRDefault="00C27977" w:rsidP="00C27977">
      <w:pPr>
        <w:pStyle w:val="ListingStandard"/>
      </w:pPr>
    </w:p>
    <w:p w14:paraId="456A0ACE" w14:textId="77777777" w:rsidR="00C27977" w:rsidRDefault="00C27977" w:rsidP="00C27977">
      <w:pPr>
        <w:pStyle w:val="ListingStandard"/>
      </w:pPr>
      <w:r>
        <w:t>Warum diese Projekte gut für SQL-Anfänger geeignet sind:</w:t>
      </w:r>
    </w:p>
    <w:p w14:paraId="102D4D91" w14:textId="77777777" w:rsidR="00C27977" w:rsidRDefault="00C27977" w:rsidP="00C27977">
      <w:pPr>
        <w:pStyle w:val="ListingStandard"/>
      </w:pPr>
      <w:r>
        <w:tab/>
        <w:t>•</w:t>
      </w:r>
      <w:r>
        <w:tab/>
        <w:t>Sie haben überschaubare Datenmengen</w:t>
      </w:r>
    </w:p>
    <w:p w14:paraId="35056727" w14:textId="77777777" w:rsidR="00C27977" w:rsidRDefault="00C27977" w:rsidP="00C27977">
      <w:pPr>
        <w:pStyle w:val="ListingStandard"/>
      </w:pPr>
      <w:r>
        <w:tab/>
        <w:t>•</w:t>
      </w:r>
      <w:r>
        <w:tab/>
        <w:t>Es gibt klare Relationen (z.</w:t>
      </w:r>
      <w:r>
        <w:rPr>
          <w:rFonts w:ascii="Cambria Math" w:hAnsi="Cambria Math" w:cs="Cambria Math"/>
        </w:rPr>
        <w:t> </w:t>
      </w:r>
      <w:r>
        <w:t>B. viele-zu-viele mit Join-Tabellen)</w:t>
      </w:r>
    </w:p>
    <w:p w14:paraId="2B5314D7" w14:textId="77777777" w:rsidR="00C27977" w:rsidRDefault="00C27977" w:rsidP="00C27977">
      <w:pPr>
        <w:pStyle w:val="ListingStandard"/>
      </w:pPr>
      <w:r>
        <w:tab/>
        <w:t>•</w:t>
      </w:r>
      <w:r>
        <w:tab/>
        <w:t>Du kannst CRUD-Operationen (Create, Read, Update, Delete) realistisch üben</w:t>
      </w:r>
    </w:p>
    <w:p w14:paraId="2D53557F" w14:textId="77777777" w:rsidR="00C27977" w:rsidRDefault="00C27977" w:rsidP="00C27977">
      <w:pPr>
        <w:pStyle w:val="ListingStandard"/>
      </w:pPr>
      <w:r>
        <w:tab/>
        <w:t>•</w:t>
      </w:r>
      <w:r>
        <w:tab/>
        <w:t>Du entwickelst echten Nutzen für dich selbst</w:t>
      </w:r>
    </w:p>
    <w:p w14:paraId="7103B75C" w14:textId="77777777" w:rsidR="00C27977" w:rsidRDefault="00C27977" w:rsidP="00C27977">
      <w:pPr>
        <w:pStyle w:val="ListingStandard"/>
      </w:pPr>
    </w:p>
    <w:p w14:paraId="369E368A" w14:textId="77777777" w:rsidR="00C27977" w:rsidRDefault="00C27977" w:rsidP="00C27977">
      <w:pPr>
        <w:pStyle w:val="ListingStandard"/>
      </w:pPr>
      <w:r>
        <w:rPr>
          <w:rFonts w:ascii="Roboto" w:hAnsi="Roboto" w:cs="Roboto"/>
        </w:rPr>
        <w:t>⸻</w:t>
      </w:r>
    </w:p>
    <w:p w14:paraId="6E9F182F" w14:textId="77777777" w:rsidR="00C27977" w:rsidRDefault="00C27977" w:rsidP="00C27977">
      <w:pPr>
        <w:pStyle w:val="ListingStandard"/>
      </w:pPr>
    </w:p>
    <w:p w14:paraId="2E1097A9" w14:textId="686FAAEC" w:rsidR="00C27977" w:rsidRDefault="00C27977" w:rsidP="00C27977">
      <w:pPr>
        <w:pStyle w:val="ListingStandard"/>
      </w:pPr>
      <w:r>
        <w:t>Wenn du willst, kann ich dir beim Aufbau eines der Projekte helfen – z.</w:t>
      </w:r>
      <w:r>
        <w:rPr>
          <w:rFonts w:ascii="Cambria Math" w:hAnsi="Cambria Math" w:cs="Cambria Math"/>
        </w:rPr>
        <w:t> </w:t>
      </w:r>
      <w:r>
        <w:t>B. mit dem Datenbankschema, den ersten SQL-Abfragen oder einer kleinen Python-Integration. Welches Thema gefällt dir am besten?</w:t>
      </w:r>
    </w:p>
    <w:p w14:paraId="6E54DC27" w14:textId="77777777" w:rsidR="00C27977" w:rsidRDefault="00C27977" w:rsidP="00C27977">
      <w:pPr>
        <w:pStyle w:val="ListingStandard"/>
      </w:pPr>
    </w:p>
    <w:p w14:paraId="2552E1D1" w14:textId="77777777" w:rsidR="00C27977" w:rsidRDefault="00C27977" w:rsidP="00C27977">
      <w:pPr>
        <w:pStyle w:val="ListingStandard"/>
      </w:pPr>
    </w:p>
    <w:p w14:paraId="5D118386" w14:textId="77777777" w:rsidR="00C27977" w:rsidRPr="005C1025" w:rsidRDefault="00C27977" w:rsidP="00C27977">
      <w:pPr>
        <w:rPr>
          <w:rStyle w:val="ListingZeichenFett"/>
        </w:rPr>
      </w:pPr>
      <w:r w:rsidRPr="005C1025">
        <w:rPr>
          <w:rStyle w:val="ListingZeichenFett"/>
        </w:rPr>
        <w:lastRenderedPageBreak/>
        <w:t>Ich möchte mit SQLite eine Datenbank für meine DVDs erstellen. Entwickle dazu zunächst ein geeignetes, möglichst einfaches Datenbankschema.</w:t>
      </w:r>
    </w:p>
    <w:p w14:paraId="2E5DD40F" w14:textId="77777777" w:rsidR="00C27977" w:rsidRDefault="00C27977" w:rsidP="00C27977">
      <w:pPr>
        <w:pStyle w:val="ListingStandard"/>
      </w:pPr>
    </w:p>
    <w:p w14:paraId="189B846A" w14:textId="77777777" w:rsidR="00C27977" w:rsidRDefault="00C27977" w:rsidP="00C27977">
      <w:pPr>
        <w:pStyle w:val="ListingStandard"/>
      </w:pPr>
      <w:r>
        <w:t>Sehr gute Wahl, Rainer! Eine DVD-Datenbank ist perfekt für den Einstieg in SQLite und SQL, da du einfache Tabellen, Beziehungen und praktische Abfragen umsetzen kannst.</w:t>
      </w:r>
    </w:p>
    <w:p w14:paraId="2133924E" w14:textId="77777777" w:rsidR="00C27977" w:rsidRDefault="00C27977" w:rsidP="00C27977">
      <w:pPr>
        <w:pStyle w:val="ListingStandard"/>
      </w:pPr>
    </w:p>
    <w:p w14:paraId="52806BDD" w14:textId="77777777" w:rsidR="00C27977" w:rsidRDefault="00C27977" w:rsidP="00C27977">
      <w:pPr>
        <w:pStyle w:val="ListingStandard"/>
      </w:pPr>
      <w:r>
        <w:rPr>
          <w:rFonts w:ascii="Roboto" w:hAnsi="Roboto" w:cs="Roboto"/>
        </w:rPr>
        <w:t>⸻</w:t>
      </w:r>
    </w:p>
    <w:p w14:paraId="23B6D999" w14:textId="77777777" w:rsidR="00C27977" w:rsidRDefault="00C27977" w:rsidP="00C27977">
      <w:pPr>
        <w:pStyle w:val="ListingStandard"/>
      </w:pPr>
    </w:p>
    <w:p w14:paraId="38C69408" w14:textId="77777777" w:rsidR="00C27977" w:rsidRDefault="00C27977" w:rsidP="00C27977">
      <w:pPr>
        <w:pStyle w:val="ListingStandard"/>
      </w:pPr>
      <w:r>
        <w:rPr>
          <w:rFonts w:ascii="Apple Color Emoji" w:hAnsi="Apple Color Emoji" w:cs="Apple Color Emoji"/>
        </w:rPr>
        <w:t>🗃️</w:t>
      </w:r>
      <w:r>
        <w:t xml:space="preserve"> Einfaches Datenbankschema für eine DVD-Sammlung</w:t>
      </w:r>
    </w:p>
    <w:p w14:paraId="3529BB64" w14:textId="77777777" w:rsidR="00C27977" w:rsidRDefault="00C27977" w:rsidP="00C27977">
      <w:pPr>
        <w:pStyle w:val="ListingStandard"/>
      </w:pPr>
    </w:p>
    <w:p w14:paraId="1D06C5EB" w14:textId="77777777" w:rsidR="00C27977" w:rsidRDefault="00C27977" w:rsidP="00C27977">
      <w:pPr>
        <w:pStyle w:val="ListingStandard"/>
      </w:pPr>
      <w:r>
        <w:t>Ziel: Übersichtlich, relational, aber nicht zu komplex – perfekt zum Lernen.</w:t>
      </w:r>
    </w:p>
    <w:p w14:paraId="27E39300" w14:textId="77777777" w:rsidR="00C27977" w:rsidRDefault="00C27977" w:rsidP="00C27977">
      <w:pPr>
        <w:pStyle w:val="ListingStandard"/>
      </w:pPr>
    </w:p>
    <w:p w14:paraId="608B3D8A" w14:textId="77777777" w:rsidR="00C27977" w:rsidRDefault="00C27977" w:rsidP="00C27977">
      <w:pPr>
        <w:pStyle w:val="ListingStandard"/>
      </w:pPr>
      <w:r>
        <w:rPr>
          <w:rFonts w:ascii="Apple Color Emoji" w:hAnsi="Apple Color Emoji" w:cs="Apple Color Emoji"/>
        </w:rPr>
        <w:t>🔹</w:t>
      </w:r>
      <w:r>
        <w:t xml:space="preserve"> Haupttabelle: dvds</w:t>
      </w:r>
    </w:p>
    <w:p w14:paraId="58C4CF77" w14:textId="77777777" w:rsidR="00C27977" w:rsidRDefault="00C27977" w:rsidP="00C27977">
      <w:pPr>
        <w:pStyle w:val="ListingStandard"/>
      </w:pPr>
    </w:p>
    <w:p w14:paraId="1157FD7F" w14:textId="77777777" w:rsidR="00C27977" w:rsidRDefault="00C27977" w:rsidP="00C27977">
      <w:pPr>
        <w:pStyle w:val="ListingStandard"/>
      </w:pPr>
      <w:r>
        <w:t>Spalte</w:t>
      </w:r>
      <w:r>
        <w:tab/>
        <w:t>Typ</w:t>
      </w:r>
      <w:r>
        <w:tab/>
        <w:t>Beschreibung</w:t>
      </w:r>
    </w:p>
    <w:p w14:paraId="77A4AEE0" w14:textId="77777777" w:rsidR="00C27977" w:rsidRDefault="00C27977" w:rsidP="00C27977">
      <w:pPr>
        <w:pStyle w:val="ListingStandard"/>
      </w:pPr>
      <w:r>
        <w:t>id</w:t>
      </w:r>
      <w:r>
        <w:tab/>
        <w:t>INTEGER</w:t>
      </w:r>
      <w:r>
        <w:tab/>
        <w:t>Primärschlüssel (auto-increment)</w:t>
      </w:r>
    </w:p>
    <w:p w14:paraId="03D5BAFE" w14:textId="77777777" w:rsidR="00C27977" w:rsidRDefault="00C27977" w:rsidP="00C27977">
      <w:pPr>
        <w:pStyle w:val="ListingStandard"/>
      </w:pPr>
      <w:r>
        <w:t>titel</w:t>
      </w:r>
      <w:r>
        <w:tab/>
        <w:t>TEXT</w:t>
      </w:r>
      <w:r>
        <w:tab/>
        <w:t>Titel der DVD</w:t>
      </w:r>
    </w:p>
    <w:p w14:paraId="3973603D" w14:textId="77777777" w:rsidR="00C27977" w:rsidRDefault="00C27977" w:rsidP="00C27977">
      <w:pPr>
        <w:pStyle w:val="ListingStandard"/>
      </w:pPr>
      <w:r>
        <w:t>erscheinungsjahr</w:t>
      </w:r>
      <w:r>
        <w:tab/>
        <w:t>INTEGER</w:t>
      </w:r>
      <w:r>
        <w:tab/>
        <w:t>Jahr der Veröffentlichung</w:t>
      </w:r>
    </w:p>
    <w:p w14:paraId="1A3FE652" w14:textId="77777777" w:rsidR="00C27977" w:rsidRDefault="00C27977" w:rsidP="00C27977">
      <w:pPr>
        <w:pStyle w:val="ListingStandard"/>
      </w:pPr>
      <w:r>
        <w:t>dauer</w:t>
      </w:r>
      <w:r>
        <w:tab/>
        <w:t>INTEGER</w:t>
      </w:r>
      <w:r>
        <w:tab/>
        <w:t>Spieldauer in Minuten</w:t>
      </w:r>
    </w:p>
    <w:p w14:paraId="20738952" w14:textId="77777777" w:rsidR="00C27977" w:rsidRDefault="00C27977" w:rsidP="00C27977">
      <w:pPr>
        <w:pStyle w:val="ListingStandard"/>
      </w:pPr>
      <w:r>
        <w:t>genre_id</w:t>
      </w:r>
      <w:r>
        <w:tab/>
        <w:t>INTEGER</w:t>
      </w:r>
      <w:r>
        <w:tab/>
        <w:t>Verweis auf Genre (Fremdschlüssel)</w:t>
      </w:r>
    </w:p>
    <w:p w14:paraId="0B67C4BE" w14:textId="77777777" w:rsidR="00C27977" w:rsidRDefault="00C27977" w:rsidP="00C27977">
      <w:pPr>
        <w:pStyle w:val="ListingStandard"/>
      </w:pPr>
      <w:r>
        <w:t>bewertung</w:t>
      </w:r>
      <w:r>
        <w:tab/>
        <w:t>INTEGER</w:t>
      </w:r>
      <w:r>
        <w:tab/>
        <w:t>Eigene Bewertung (z.</w:t>
      </w:r>
      <w:r>
        <w:rPr>
          <w:rFonts w:ascii="Cambria Math" w:hAnsi="Cambria Math" w:cs="Cambria Math"/>
        </w:rPr>
        <w:t> </w:t>
      </w:r>
      <w:r>
        <w:t>B. 1–10)</w:t>
      </w:r>
    </w:p>
    <w:p w14:paraId="26F3581C" w14:textId="77777777" w:rsidR="00C27977" w:rsidRDefault="00C27977" w:rsidP="00C27977">
      <w:pPr>
        <w:pStyle w:val="ListingStandard"/>
      </w:pPr>
    </w:p>
    <w:p w14:paraId="6087EEA8" w14:textId="77777777" w:rsidR="00C27977" w:rsidRDefault="00C27977" w:rsidP="00C27977">
      <w:pPr>
        <w:pStyle w:val="ListingStandard"/>
      </w:pPr>
    </w:p>
    <w:p w14:paraId="59DB7D9E" w14:textId="77777777" w:rsidR="00C27977" w:rsidRDefault="00C27977" w:rsidP="00C27977">
      <w:pPr>
        <w:pStyle w:val="ListingStandard"/>
      </w:pPr>
      <w:r>
        <w:rPr>
          <w:rFonts w:ascii="Roboto" w:hAnsi="Roboto" w:cs="Roboto"/>
        </w:rPr>
        <w:t>⸻</w:t>
      </w:r>
    </w:p>
    <w:p w14:paraId="546F0764" w14:textId="77777777" w:rsidR="00C27977" w:rsidRDefault="00C27977" w:rsidP="00C27977">
      <w:pPr>
        <w:pStyle w:val="ListingStandard"/>
      </w:pPr>
    </w:p>
    <w:p w14:paraId="427B5DDF" w14:textId="77777777" w:rsidR="00C27977" w:rsidRDefault="00C27977" w:rsidP="00C27977">
      <w:pPr>
        <w:pStyle w:val="ListingStandard"/>
      </w:pPr>
      <w:r>
        <w:rPr>
          <w:rFonts w:ascii="Apple Color Emoji" w:hAnsi="Apple Color Emoji" w:cs="Apple Color Emoji"/>
        </w:rPr>
        <w:t>🔹</w:t>
      </w:r>
      <w:r>
        <w:t xml:space="preserve"> Hilfstabelle: genres</w:t>
      </w:r>
    </w:p>
    <w:p w14:paraId="11CD05FD" w14:textId="77777777" w:rsidR="00C27977" w:rsidRDefault="00C27977" w:rsidP="00C27977">
      <w:pPr>
        <w:pStyle w:val="ListingStandard"/>
      </w:pPr>
    </w:p>
    <w:p w14:paraId="016B6373" w14:textId="77777777" w:rsidR="00C27977" w:rsidRDefault="00C27977" w:rsidP="00C27977">
      <w:pPr>
        <w:pStyle w:val="ListingStandard"/>
      </w:pPr>
      <w:r>
        <w:t>Spalte</w:t>
      </w:r>
      <w:r>
        <w:tab/>
        <w:t>Typ</w:t>
      </w:r>
      <w:r>
        <w:tab/>
        <w:t>Beschreibung</w:t>
      </w:r>
    </w:p>
    <w:p w14:paraId="0FD2F086" w14:textId="77777777" w:rsidR="00C27977" w:rsidRDefault="00C27977" w:rsidP="00C27977">
      <w:pPr>
        <w:pStyle w:val="ListingStandard"/>
      </w:pPr>
      <w:r>
        <w:t>id</w:t>
      </w:r>
      <w:r>
        <w:tab/>
        <w:t>INTEGER</w:t>
      </w:r>
      <w:r>
        <w:tab/>
        <w:t>Primärschlüssel</w:t>
      </w:r>
    </w:p>
    <w:p w14:paraId="2A61EB92" w14:textId="77777777" w:rsidR="00C27977" w:rsidRDefault="00C27977" w:rsidP="00C27977">
      <w:pPr>
        <w:pStyle w:val="ListingStandard"/>
      </w:pPr>
      <w:r>
        <w:t>name</w:t>
      </w:r>
      <w:r>
        <w:tab/>
        <w:t>TEXT</w:t>
      </w:r>
      <w:r>
        <w:tab/>
        <w:t>z.</w:t>
      </w:r>
      <w:r>
        <w:rPr>
          <w:rFonts w:ascii="Cambria Math" w:hAnsi="Cambria Math" w:cs="Cambria Math"/>
        </w:rPr>
        <w:t> </w:t>
      </w:r>
      <w:r>
        <w:t>B. „Action“, „Komödie“</w:t>
      </w:r>
    </w:p>
    <w:p w14:paraId="0997096F" w14:textId="77777777" w:rsidR="00C27977" w:rsidRDefault="00C27977" w:rsidP="00C27977">
      <w:pPr>
        <w:pStyle w:val="ListingStandard"/>
      </w:pPr>
    </w:p>
    <w:p w14:paraId="0251AACD" w14:textId="77777777" w:rsidR="00C27977" w:rsidRDefault="00C27977" w:rsidP="00C27977">
      <w:pPr>
        <w:pStyle w:val="ListingStandard"/>
      </w:pPr>
    </w:p>
    <w:p w14:paraId="12123089" w14:textId="77777777" w:rsidR="00C27977" w:rsidRDefault="00C27977" w:rsidP="00C27977">
      <w:pPr>
        <w:pStyle w:val="ListingStandard"/>
      </w:pPr>
      <w:r>
        <w:rPr>
          <w:rFonts w:ascii="Roboto" w:hAnsi="Roboto" w:cs="Roboto"/>
        </w:rPr>
        <w:t>⸻</w:t>
      </w:r>
    </w:p>
    <w:p w14:paraId="5EDCC07D" w14:textId="77777777" w:rsidR="00C27977" w:rsidRDefault="00C27977" w:rsidP="00C27977">
      <w:pPr>
        <w:pStyle w:val="ListingStandard"/>
      </w:pPr>
    </w:p>
    <w:p w14:paraId="55D163E6" w14:textId="77777777" w:rsidR="00C27977" w:rsidRDefault="00C27977" w:rsidP="00C27977">
      <w:pPr>
        <w:pStyle w:val="ListingStandard"/>
      </w:pPr>
      <w:r>
        <w:rPr>
          <w:rFonts w:ascii="Apple Color Emoji" w:hAnsi="Apple Color Emoji" w:cs="Apple Color Emoji"/>
        </w:rPr>
        <w:t>🔹</w:t>
      </w:r>
      <w:r>
        <w:t xml:space="preserve"> (Optional) Zusatztabelle: regisseure</w:t>
      </w:r>
    </w:p>
    <w:p w14:paraId="5CF240AD" w14:textId="77777777" w:rsidR="00C27977" w:rsidRDefault="00C27977" w:rsidP="00C27977">
      <w:pPr>
        <w:pStyle w:val="ListingStandard"/>
      </w:pPr>
    </w:p>
    <w:p w14:paraId="54A809AF" w14:textId="77777777" w:rsidR="00C27977" w:rsidRDefault="00C27977" w:rsidP="00C27977">
      <w:pPr>
        <w:pStyle w:val="ListingStandard"/>
      </w:pPr>
      <w:r>
        <w:t>(nur wenn du mehrere DVDs pro Regisseur speichern möchtest)</w:t>
      </w:r>
    </w:p>
    <w:p w14:paraId="4D885A70" w14:textId="77777777" w:rsidR="00C27977" w:rsidRDefault="00C27977" w:rsidP="00C27977">
      <w:pPr>
        <w:pStyle w:val="ListingStandard"/>
      </w:pPr>
    </w:p>
    <w:p w14:paraId="030248B1" w14:textId="77777777" w:rsidR="00C27977" w:rsidRDefault="00C27977" w:rsidP="00C27977">
      <w:pPr>
        <w:pStyle w:val="ListingStandard"/>
      </w:pPr>
      <w:r>
        <w:t>Spalte</w:t>
      </w:r>
      <w:r>
        <w:tab/>
        <w:t>Typ</w:t>
      </w:r>
      <w:r>
        <w:tab/>
        <w:t>Beschreibung</w:t>
      </w:r>
    </w:p>
    <w:p w14:paraId="09AB6527" w14:textId="77777777" w:rsidR="00C27977" w:rsidRDefault="00C27977" w:rsidP="00C27977">
      <w:pPr>
        <w:pStyle w:val="ListingStandard"/>
      </w:pPr>
      <w:r>
        <w:t>id</w:t>
      </w:r>
      <w:r>
        <w:tab/>
        <w:t>INTEGER</w:t>
      </w:r>
      <w:r>
        <w:tab/>
        <w:t>Primärschlüssel</w:t>
      </w:r>
    </w:p>
    <w:p w14:paraId="0F543B27" w14:textId="77777777" w:rsidR="00C27977" w:rsidRDefault="00C27977" w:rsidP="00C27977">
      <w:pPr>
        <w:pStyle w:val="ListingStandard"/>
      </w:pPr>
      <w:r>
        <w:t>name</w:t>
      </w:r>
      <w:r>
        <w:tab/>
        <w:t>TEXT</w:t>
      </w:r>
      <w:r>
        <w:tab/>
        <w:t>Name des Regisseurs</w:t>
      </w:r>
    </w:p>
    <w:p w14:paraId="2D6DF132" w14:textId="77777777" w:rsidR="00C27977" w:rsidRDefault="00C27977" w:rsidP="00C27977">
      <w:pPr>
        <w:pStyle w:val="ListingStandard"/>
      </w:pPr>
    </w:p>
    <w:p w14:paraId="6DCAD1EE" w14:textId="77777777" w:rsidR="00C27977" w:rsidRDefault="00C27977" w:rsidP="00C27977">
      <w:pPr>
        <w:pStyle w:val="ListingStandard"/>
      </w:pPr>
      <w:r>
        <w:t>Und dann:</w:t>
      </w:r>
    </w:p>
    <w:p w14:paraId="18E499F4" w14:textId="77777777" w:rsidR="00C27977" w:rsidRDefault="00C27977" w:rsidP="00C27977">
      <w:pPr>
        <w:pStyle w:val="ListingStandard"/>
      </w:pPr>
    </w:p>
    <w:p w14:paraId="14F2D287" w14:textId="77777777" w:rsidR="00C27977" w:rsidRDefault="00C27977" w:rsidP="00C27977">
      <w:pPr>
        <w:pStyle w:val="ListingStandard"/>
      </w:pPr>
      <w:r>
        <w:t>ALTER TABLE dvds ADD COLUMN regisseur_id INTEGER;</w:t>
      </w:r>
    </w:p>
    <w:p w14:paraId="428330F3" w14:textId="77777777" w:rsidR="00C27977" w:rsidRDefault="00C27977" w:rsidP="00C27977">
      <w:pPr>
        <w:pStyle w:val="ListingStandard"/>
      </w:pPr>
      <w:r>
        <w:t>-- Später mit regisseure verknüpfen</w:t>
      </w:r>
    </w:p>
    <w:p w14:paraId="3DF9C50D" w14:textId="77777777" w:rsidR="00C27977" w:rsidRDefault="00C27977" w:rsidP="00C27977">
      <w:pPr>
        <w:pStyle w:val="ListingStandard"/>
      </w:pPr>
    </w:p>
    <w:p w14:paraId="32095758" w14:textId="77777777" w:rsidR="00C27977" w:rsidRDefault="00C27977" w:rsidP="00C27977">
      <w:pPr>
        <w:pStyle w:val="ListingStandard"/>
      </w:pPr>
    </w:p>
    <w:p w14:paraId="2B6899B8" w14:textId="77777777" w:rsidR="00C27977" w:rsidRDefault="00C27977" w:rsidP="00C27977">
      <w:pPr>
        <w:pStyle w:val="ListingStandard"/>
      </w:pPr>
      <w:r>
        <w:rPr>
          <w:rFonts w:ascii="Roboto" w:hAnsi="Roboto" w:cs="Roboto"/>
        </w:rPr>
        <w:t>⸻</w:t>
      </w:r>
    </w:p>
    <w:p w14:paraId="66DDFE02" w14:textId="77777777" w:rsidR="00C27977" w:rsidRDefault="00C27977" w:rsidP="00C27977">
      <w:pPr>
        <w:pStyle w:val="ListingStandard"/>
      </w:pPr>
    </w:p>
    <w:p w14:paraId="6D668E95" w14:textId="77777777" w:rsidR="00C27977" w:rsidRDefault="00C27977" w:rsidP="00C27977">
      <w:pPr>
        <w:pStyle w:val="ListingStandard"/>
      </w:pPr>
      <w:r>
        <w:rPr>
          <w:rFonts w:ascii="Apple Color Emoji" w:hAnsi="Apple Color Emoji" w:cs="Apple Color Emoji"/>
        </w:rPr>
        <w:t>🔗</w:t>
      </w:r>
      <w:r>
        <w:t xml:space="preserve"> Beziehungen</w:t>
      </w:r>
    </w:p>
    <w:p w14:paraId="1278CDA3" w14:textId="77777777" w:rsidR="00C27977" w:rsidRDefault="00C27977" w:rsidP="00C27977">
      <w:pPr>
        <w:pStyle w:val="ListingStandard"/>
      </w:pPr>
      <w:r>
        <w:tab/>
        <w:t>•</w:t>
      </w:r>
      <w:r>
        <w:tab/>
        <w:t>Jede DVD hat genau ein Genre → dvds.genre_id verweist auf genres.id</w:t>
      </w:r>
    </w:p>
    <w:p w14:paraId="3F75A215" w14:textId="77777777" w:rsidR="00C27977" w:rsidRDefault="00C27977" w:rsidP="00C27977">
      <w:pPr>
        <w:pStyle w:val="ListingStandard"/>
      </w:pPr>
      <w:r>
        <w:tab/>
        <w:t>•</w:t>
      </w:r>
      <w:r>
        <w:tab/>
        <w:t>Optional: Jede DVD hat einen Regisseur → dvds.regisseur_id verweist auf regisseure.id</w:t>
      </w:r>
    </w:p>
    <w:p w14:paraId="1ED7DE7E" w14:textId="77777777" w:rsidR="00C27977" w:rsidRDefault="00C27977" w:rsidP="00C27977">
      <w:pPr>
        <w:pStyle w:val="ListingStandard"/>
      </w:pPr>
    </w:p>
    <w:p w14:paraId="5A7F3999" w14:textId="77777777" w:rsidR="00C27977" w:rsidRDefault="00C27977" w:rsidP="00C27977">
      <w:pPr>
        <w:pStyle w:val="ListingStandard"/>
      </w:pPr>
      <w:r>
        <w:rPr>
          <w:rFonts w:ascii="Roboto" w:hAnsi="Roboto" w:cs="Roboto"/>
        </w:rPr>
        <w:t>⸻</w:t>
      </w:r>
    </w:p>
    <w:p w14:paraId="5DD19AC4" w14:textId="77777777" w:rsidR="00C27977" w:rsidRDefault="00C27977" w:rsidP="00C27977">
      <w:pPr>
        <w:pStyle w:val="ListingStandard"/>
      </w:pPr>
    </w:p>
    <w:p w14:paraId="4D2B3887" w14:textId="77777777" w:rsidR="00C27977" w:rsidRDefault="00C27977" w:rsidP="00C27977">
      <w:pPr>
        <w:pStyle w:val="ListingStandard"/>
      </w:pPr>
      <w:r>
        <w:t>Beispiel: SQL zum Erstellen der Tabellen</w:t>
      </w:r>
    </w:p>
    <w:p w14:paraId="0E247F65" w14:textId="77777777" w:rsidR="00C27977" w:rsidRDefault="00C27977" w:rsidP="00C27977">
      <w:pPr>
        <w:pStyle w:val="ListingStandard"/>
      </w:pPr>
    </w:p>
    <w:p w14:paraId="2937EBD5" w14:textId="77777777" w:rsidR="00C27977" w:rsidRDefault="00C27977" w:rsidP="00C27977">
      <w:pPr>
        <w:pStyle w:val="ListingStandard"/>
      </w:pPr>
      <w:r>
        <w:t>CREATE TABLE genres (</w:t>
      </w:r>
    </w:p>
    <w:p w14:paraId="615F0F50" w14:textId="77777777" w:rsidR="00C27977" w:rsidRDefault="00C27977" w:rsidP="00C27977">
      <w:pPr>
        <w:pStyle w:val="ListingStandard"/>
      </w:pPr>
      <w:r>
        <w:t xml:space="preserve">    id INTEGER PRIMARY KEY,</w:t>
      </w:r>
    </w:p>
    <w:p w14:paraId="16DB4E1A" w14:textId="77777777" w:rsidR="00C27977" w:rsidRDefault="00C27977" w:rsidP="00C27977">
      <w:pPr>
        <w:pStyle w:val="ListingStandard"/>
      </w:pPr>
      <w:r>
        <w:t xml:space="preserve">    name TEXT NOT NULL UNIQUE</w:t>
      </w:r>
    </w:p>
    <w:p w14:paraId="764FED58" w14:textId="77777777" w:rsidR="00C27977" w:rsidRDefault="00C27977" w:rsidP="00C27977">
      <w:pPr>
        <w:pStyle w:val="ListingStandard"/>
      </w:pPr>
      <w:r>
        <w:t>);</w:t>
      </w:r>
    </w:p>
    <w:p w14:paraId="7351481F" w14:textId="77777777" w:rsidR="00C27977" w:rsidRDefault="00C27977" w:rsidP="00C27977">
      <w:pPr>
        <w:pStyle w:val="ListingStandard"/>
      </w:pPr>
    </w:p>
    <w:p w14:paraId="1048B08C" w14:textId="77777777" w:rsidR="00C27977" w:rsidRDefault="00C27977" w:rsidP="00C27977">
      <w:pPr>
        <w:pStyle w:val="ListingStandard"/>
      </w:pPr>
      <w:r>
        <w:t>CREATE TABLE dvds (</w:t>
      </w:r>
    </w:p>
    <w:p w14:paraId="4FA991E5" w14:textId="77777777" w:rsidR="00C27977" w:rsidRDefault="00C27977" w:rsidP="00C27977">
      <w:pPr>
        <w:pStyle w:val="ListingStandard"/>
      </w:pPr>
      <w:r>
        <w:t xml:space="preserve">    id INTEGER PRIMARY KEY AUTOINCREMENT,</w:t>
      </w:r>
    </w:p>
    <w:p w14:paraId="374EF062" w14:textId="77777777" w:rsidR="00C27977" w:rsidRDefault="00C27977" w:rsidP="00C27977">
      <w:pPr>
        <w:pStyle w:val="ListingStandard"/>
      </w:pPr>
      <w:r>
        <w:t xml:space="preserve">    titel TEXT NOT NULL,</w:t>
      </w:r>
    </w:p>
    <w:p w14:paraId="6A68B28B" w14:textId="77777777" w:rsidR="00C27977" w:rsidRDefault="00C27977" w:rsidP="00C27977">
      <w:pPr>
        <w:pStyle w:val="ListingStandard"/>
      </w:pPr>
      <w:r>
        <w:t xml:space="preserve">    erscheinungsjahr INTEGER,</w:t>
      </w:r>
    </w:p>
    <w:p w14:paraId="4D96819F" w14:textId="77777777" w:rsidR="00C27977" w:rsidRDefault="00C27977" w:rsidP="00C27977">
      <w:pPr>
        <w:pStyle w:val="ListingStandard"/>
      </w:pPr>
      <w:r>
        <w:t xml:space="preserve">    dauer INTEGER,</w:t>
      </w:r>
    </w:p>
    <w:p w14:paraId="21F785A8" w14:textId="77777777" w:rsidR="00C27977" w:rsidRDefault="00C27977" w:rsidP="00C27977">
      <w:pPr>
        <w:pStyle w:val="ListingStandard"/>
      </w:pPr>
      <w:r>
        <w:t xml:space="preserve">    genre_id INTEGER,</w:t>
      </w:r>
    </w:p>
    <w:p w14:paraId="2FCF5027" w14:textId="77777777" w:rsidR="00C27977" w:rsidRDefault="00C27977" w:rsidP="00C27977">
      <w:pPr>
        <w:pStyle w:val="ListingStandard"/>
      </w:pPr>
      <w:r>
        <w:t xml:space="preserve">    bewertung INTEGER,</w:t>
      </w:r>
    </w:p>
    <w:p w14:paraId="3F42C501" w14:textId="77777777" w:rsidR="00C27977" w:rsidRDefault="00C27977" w:rsidP="00C27977">
      <w:pPr>
        <w:pStyle w:val="ListingStandard"/>
      </w:pPr>
      <w:r>
        <w:t xml:space="preserve">    FOREIGN KEY (genre_id) REFERENCES genres(id)</w:t>
      </w:r>
    </w:p>
    <w:p w14:paraId="7F8C9339" w14:textId="77777777" w:rsidR="00C27977" w:rsidRDefault="00C27977" w:rsidP="00C27977">
      <w:pPr>
        <w:pStyle w:val="ListingStandard"/>
      </w:pPr>
      <w:r>
        <w:t>);</w:t>
      </w:r>
    </w:p>
    <w:p w14:paraId="4EF8E612" w14:textId="77777777" w:rsidR="00C27977" w:rsidRDefault="00C27977" w:rsidP="00C27977">
      <w:pPr>
        <w:pStyle w:val="ListingStandard"/>
      </w:pPr>
    </w:p>
    <w:p w14:paraId="3D9F1DD3" w14:textId="77777777" w:rsidR="00C27977" w:rsidRDefault="00C27977" w:rsidP="00C27977">
      <w:pPr>
        <w:pStyle w:val="ListingStandard"/>
      </w:pPr>
      <w:r>
        <w:t>-- Optional</w:t>
      </w:r>
    </w:p>
    <w:p w14:paraId="1C4806F7" w14:textId="77777777" w:rsidR="00C27977" w:rsidRDefault="00C27977" w:rsidP="00C27977">
      <w:pPr>
        <w:pStyle w:val="ListingStandard"/>
      </w:pPr>
      <w:r>
        <w:lastRenderedPageBreak/>
        <w:t>CREATE TABLE regisseure (</w:t>
      </w:r>
    </w:p>
    <w:p w14:paraId="123FE702" w14:textId="77777777" w:rsidR="00C27977" w:rsidRDefault="00C27977" w:rsidP="00C27977">
      <w:pPr>
        <w:pStyle w:val="ListingStandard"/>
      </w:pPr>
      <w:r>
        <w:t xml:space="preserve">    id INTEGER PRIMARY KEY AUTOINCREMENT,</w:t>
      </w:r>
    </w:p>
    <w:p w14:paraId="388DF0D3" w14:textId="77777777" w:rsidR="00C27977" w:rsidRDefault="00C27977" w:rsidP="00C27977">
      <w:pPr>
        <w:pStyle w:val="ListingStandard"/>
      </w:pPr>
      <w:r>
        <w:t xml:space="preserve">    name TEXT NOT NULL</w:t>
      </w:r>
    </w:p>
    <w:p w14:paraId="385C91DD" w14:textId="77777777" w:rsidR="00C27977" w:rsidRDefault="00C27977" w:rsidP="00C27977">
      <w:pPr>
        <w:pStyle w:val="ListingStandard"/>
      </w:pPr>
      <w:r>
        <w:t>);</w:t>
      </w:r>
    </w:p>
    <w:p w14:paraId="5254A280" w14:textId="77777777" w:rsidR="00C27977" w:rsidRDefault="00C27977" w:rsidP="00C27977">
      <w:pPr>
        <w:pStyle w:val="ListingStandard"/>
      </w:pPr>
    </w:p>
    <w:p w14:paraId="13EAF2D4" w14:textId="77777777" w:rsidR="00C27977" w:rsidRDefault="00C27977" w:rsidP="00C27977">
      <w:pPr>
        <w:pStyle w:val="ListingStandard"/>
      </w:pPr>
      <w:r>
        <w:t>ALTER TABLE dvds ADD COLUMN regisseur_id INTEGER;</w:t>
      </w:r>
    </w:p>
    <w:p w14:paraId="377258D4" w14:textId="77777777" w:rsidR="00C27977" w:rsidRDefault="00C27977" w:rsidP="00C27977">
      <w:pPr>
        <w:pStyle w:val="ListingStandard"/>
      </w:pPr>
      <w:r>
        <w:t>-- Beziehung zur Regisseur-Tabelle</w:t>
      </w:r>
    </w:p>
    <w:p w14:paraId="38C67E21" w14:textId="77777777" w:rsidR="00C27977" w:rsidRDefault="00C27977" w:rsidP="00C27977">
      <w:pPr>
        <w:pStyle w:val="ListingStandard"/>
      </w:pPr>
    </w:p>
    <w:p w14:paraId="31E18BE9" w14:textId="77777777" w:rsidR="00C27977" w:rsidRDefault="00C27977" w:rsidP="00C27977">
      <w:pPr>
        <w:pStyle w:val="ListingStandard"/>
      </w:pPr>
    </w:p>
    <w:p w14:paraId="34C12DE8" w14:textId="77777777" w:rsidR="00C27977" w:rsidRDefault="00C27977" w:rsidP="00C27977">
      <w:pPr>
        <w:pStyle w:val="ListingStandard"/>
      </w:pPr>
      <w:r>
        <w:rPr>
          <w:rFonts w:ascii="Roboto" w:hAnsi="Roboto" w:cs="Roboto"/>
        </w:rPr>
        <w:t>⸻</w:t>
      </w:r>
    </w:p>
    <w:p w14:paraId="720AE2F6" w14:textId="77777777" w:rsidR="00C27977" w:rsidRDefault="00C27977" w:rsidP="00C27977">
      <w:pPr>
        <w:pStyle w:val="ListingStandard"/>
      </w:pPr>
    </w:p>
    <w:p w14:paraId="26B1F4B9" w14:textId="77777777" w:rsidR="00C27977" w:rsidRDefault="00C27977" w:rsidP="00C27977">
      <w:pPr>
        <w:pStyle w:val="ListingStandard"/>
      </w:pPr>
      <w:r>
        <w:t>Möchtest du im nächsten Schritt:</w:t>
      </w:r>
    </w:p>
    <w:p w14:paraId="140632B4" w14:textId="77777777" w:rsidR="00C27977" w:rsidRDefault="00C27977" w:rsidP="00C27977">
      <w:pPr>
        <w:pStyle w:val="ListingStandard"/>
      </w:pPr>
      <w:r>
        <w:tab/>
        <w:t>•</w:t>
      </w:r>
      <w:r>
        <w:tab/>
        <w:t>ein paar Beispiel-Datensätze einfügen?</w:t>
      </w:r>
    </w:p>
    <w:p w14:paraId="4CD3E088" w14:textId="77777777" w:rsidR="00C27977" w:rsidRDefault="00C27977" w:rsidP="00C27977">
      <w:pPr>
        <w:pStyle w:val="ListingStandard"/>
      </w:pPr>
      <w:r>
        <w:tab/>
        <w:t>•</w:t>
      </w:r>
      <w:r>
        <w:tab/>
        <w:t>oder lernen, wie man typische Abfragen formuliert (z.</w:t>
      </w:r>
      <w:r>
        <w:rPr>
          <w:rFonts w:ascii="Cambria Math" w:hAnsi="Cambria Math" w:cs="Cambria Math"/>
        </w:rPr>
        <w:t> </w:t>
      </w:r>
      <w:r>
        <w:t>B. „Alle Actionfilme nach Erscheinungsjahr sortiert“)?</w:t>
      </w:r>
    </w:p>
    <w:p w14:paraId="7759A3A2" w14:textId="77777777" w:rsidR="00C27977" w:rsidRDefault="00C27977" w:rsidP="00C27977">
      <w:pPr>
        <w:pStyle w:val="ListingStandard"/>
      </w:pPr>
    </w:p>
    <w:p w14:paraId="08A0539D" w14:textId="44E78313" w:rsidR="00C27977" w:rsidRDefault="00C27977" w:rsidP="00C27977">
      <w:pPr>
        <w:pStyle w:val="ListingStandard"/>
      </w:pPr>
      <w:r>
        <w:t>Ich begleite dich gern beim Aufbau.</w:t>
      </w:r>
    </w:p>
    <w:p w14:paraId="6AE4EF8A" w14:textId="77777777" w:rsidR="00C27977" w:rsidRDefault="00C27977" w:rsidP="00C27977">
      <w:pPr>
        <w:pStyle w:val="ListingStandard"/>
      </w:pPr>
    </w:p>
    <w:p w14:paraId="36424B00" w14:textId="77777777" w:rsidR="003D77C7" w:rsidRDefault="003D77C7" w:rsidP="00C27977">
      <w:pPr>
        <w:pStyle w:val="ListingStandard"/>
      </w:pPr>
    </w:p>
    <w:p w14:paraId="5868570B" w14:textId="0F1D6007" w:rsidR="003D77C7" w:rsidRPr="00BC010B" w:rsidRDefault="00BC010B" w:rsidP="00C27977">
      <w:pPr>
        <w:pStyle w:val="ListingStandard"/>
        <w:rPr>
          <w:rStyle w:val="ListingZeichenFett"/>
        </w:rPr>
      </w:pPr>
      <w:r w:rsidRPr="00BC010B">
        <w:rPr>
          <w:rStyle w:val="ListingZeichenFett"/>
        </w:rPr>
        <w:t>Ich möchte, dass du eine Beispieldatenbank, die Beispieldatensätze mit Filmen aus den 90er Jahren enthält, erstellst und mir zeigst, wie ich deren Informationen per Python-Skript abrufen kann.</w:t>
      </w:r>
    </w:p>
    <w:p w14:paraId="2B28A733" w14:textId="77777777" w:rsidR="00BC010B" w:rsidRDefault="00BC010B" w:rsidP="00C27977">
      <w:pPr>
        <w:pStyle w:val="ListingStandard"/>
      </w:pPr>
    </w:p>
    <w:p w14:paraId="49FCAA39" w14:textId="77777777" w:rsidR="00BC010B" w:rsidRDefault="00BC010B" w:rsidP="00BC010B">
      <w:pPr>
        <w:pStyle w:val="ListingStandard"/>
      </w:pPr>
      <w:r>
        <w:t>Hier siehst du eine Tabelle mit 20 Filmen aus deiner DVD-Datenbank, die in den 1990er Jahren erschienen sind – inklusive Genre, Regisseur, Dauer und Bewertung.</w:t>
      </w:r>
    </w:p>
    <w:p w14:paraId="004A8C52" w14:textId="1D9EBAB6" w:rsidR="00BC010B" w:rsidRDefault="00BC010B" w:rsidP="00C27977">
      <w:pPr>
        <w:pStyle w:val="ListingStandard"/>
      </w:pPr>
      <w:r>
        <w:t>Möchtest du als Nächstes ein Python-Skript erhalten, mit dem du genau diese Datenbank lokal erstellen und abfragen kannst? </w:t>
      </w:r>
    </w:p>
    <w:p w14:paraId="226B0B89" w14:textId="77777777" w:rsidR="00BC010B" w:rsidRDefault="00BC010B" w:rsidP="00C27977">
      <w:pPr>
        <w:pStyle w:val="ListingStandard"/>
      </w:pPr>
    </w:p>
    <w:p w14:paraId="390A45AC" w14:textId="77777777" w:rsidR="000E18B8" w:rsidRDefault="000E18B8" w:rsidP="00C27977">
      <w:pPr>
        <w:pStyle w:val="ListingStandard"/>
      </w:pPr>
    </w:p>
    <w:p w14:paraId="27EA0AFE" w14:textId="15BA9539" w:rsidR="00BC010B" w:rsidRPr="000E18B8" w:rsidRDefault="000E18B8" w:rsidP="00C27977">
      <w:pPr>
        <w:pStyle w:val="ListingStandard"/>
        <w:rPr>
          <w:rStyle w:val="ListingZeichenFett"/>
        </w:rPr>
      </w:pPr>
      <w:r w:rsidRPr="000E18B8">
        <w:rPr>
          <w:rStyle w:val="ListingZeichenFett"/>
        </w:rPr>
        <w:t>Gibt es eine Möglichkeit. direkt mit der db-Datei per SQL zu interagieren?</w:t>
      </w:r>
    </w:p>
    <w:p w14:paraId="1528CC9C" w14:textId="77777777" w:rsidR="000E18B8" w:rsidRPr="000E18B8" w:rsidRDefault="000E18B8" w:rsidP="00C27977">
      <w:pPr>
        <w:pStyle w:val="ListingStandard"/>
        <w:rPr>
          <w:rStyle w:val="ListingZeichenFett"/>
        </w:rPr>
      </w:pPr>
    </w:p>
    <w:p w14:paraId="1BA2BF4D" w14:textId="77777777" w:rsidR="00AD43B2" w:rsidRDefault="00AD43B2" w:rsidP="00AD43B2">
      <w:pPr>
        <w:pStyle w:val="ListingStandard"/>
      </w:pPr>
      <w:r>
        <w:t>Ja, absolut! Es gibt mehrere einfache Möglichkeiten, direkt mit einer SQLite-Datenbankdatei (.db) per SQL zu interagieren, ohne ein eigenes Python-Skript schreiben zu müssen.</w:t>
      </w:r>
    </w:p>
    <w:p w14:paraId="4D919D13" w14:textId="77777777" w:rsidR="00AD43B2" w:rsidRDefault="00AD43B2" w:rsidP="00AD43B2">
      <w:pPr>
        <w:pStyle w:val="ListingStandard"/>
      </w:pPr>
    </w:p>
    <w:p w14:paraId="6643D344" w14:textId="77777777" w:rsidR="00AD43B2" w:rsidRDefault="00AD43B2" w:rsidP="00AD43B2">
      <w:pPr>
        <w:pStyle w:val="ListingStandard"/>
      </w:pPr>
      <w:r>
        <w:rPr>
          <w:rFonts w:ascii="Roboto" w:hAnsi="Roboto" w:cs="Roboto"/>
        </w:rPr>
        <w:t>⸻</w:t>
      </w:r>
    </w:p>
    <w:p w14:paraId="530CD116" w14:textId="77777777" w:rsidR="00AD43B2" w:rsidRDefault="00AD43B2" w:rsidP="00AD43B2">
      <w:pPr>
        <w:pStyle w:val="ListingStandard"/>
      </w:pPr>
    </w:p>
    <w:p w14:paraId="2DBE1CB9" w14:textId="77777777" w:rsidR="00AD43B2" w:rsidRDefault="00AD43B2" w:rsidP="00AD43B2">
      <w:pPr>
        <w:pStyle w:val="ListingStandard"/>
      </w:pPr>
      <w:r>
        <w:rPr>
          <w:rFonts w:ascii="Apple Color Emoji" w:hAnsi="Apple Color Emoji" w:cs="Apple Color Emoji"/>
        </w:rPr>
        <w:t>🔧</w:t>
      </w:r>
      <w:r>
        <w:t xml:space="preserve"> Möglichkeit 1: Mit dem SQLite-Kommandozeilentool</w:t>
      </w:r>
    </w:p>
    <w:p w14:paraId="7160B5FA" w14:textId="77777777" w:rsidR="00AD43B2" w:rsidRDefault="00AD43B2" w:rsidP="00AD43B2">
      <w:pPr>
        <w:pStyle w:val="ListingStandard"/>
      </w:pPr>
    </w:p>
    <w:p w14:paraId="263230AE" w14:textId="77777777" w:rsidR="00AD43B2" w:rsidRDefault="00AD43B2" w:rsidP="00AD43B2">
      <w:pPr>
        <w:pStyle w:val="ListingStandard"/>
      </w:pPr>
      <w:r>
        <w:t>Wenn du das Tool sqlite3 installiert hast, kannst du direkt auf die Datenbank zugreifen:</w:t>
      </w:r>
    </w:p>
    <w:p w14:paraId="6E825C99" w14:textId="77777777" w:rsidR="00AD43B2" w:rsidRDefault="00AD43B2" w:rsidP="00AD43B2">
      <w:pPr>
        <w:pStyle w:val="ListingStandard"/>
      </w:pPr>
    </w:p>
    <w:p w14:paraId="1A274E2C" w14:textId="77777777" w:rsidR="00AD43B2" w:rsidRDefault="00AD43B2" w:rsidP="00AD43B2">
      <w:pPr>
        <w:pStyle w:val="ListingStandard"/>
      </w:pPr>
      <w:r>
        <w:t>sqlite3 dvd_sammlung.db</w:t>
      </w:r>
    </w:p>
    <w:p w14:paraId="70EEB9BC" w14:textId="77777777" w:rsidR="00AD43B2" w:rsidRDefault="00AD43B2" w:rsidP="00AD43B2">
      <w:pPr>
        <w:pStyle w:val="ListingStandard"/>
      </w:pPr>
    </w:p>
    <w:p w14:paraId="115853A4" w14:textId="77777777" w:rsidR="00AD43B2" w:rsidRDefault="00AD43B2" w:rsidP="00AD43B2">
      <w:pPr>
        <w:pStyle w:val="ListingStandard"/>
      </w:pPr>
      <w:r>
        <w:t>Dann kannst du SQL-Befehle direkt eintippen, z.</w:t>
      </w:r>
      <w:r>
        <w:rPr>
          <w:rFonts w:ascii="Cambria Math" w:hAnsi="Cambria Math" w:cs="Cambria Math"/>
        </w:rPr>
        <w:t> </w:t>
      </w:r>
      <w:r>
        <w:t>B.:</w:t>
      </w:r>
    </w:p>
    <w:p w14:paraId="048D751A" w14:textId="77777777" w:rsidR="00AD43B2" w:rsidRDefault="00AD43B2" w:rsidP="00AD43B2">
      <w:pPr>
        <w:pStyle w:val="ListingStandard"/>
      </w:pPr>
    </w:p>
    <w:p w14:paraId="41D2149A" w14:textId="77777777" w:rsidR="00AD43B2" w:rsidRDefault="00AD43B2" w:rsidP="00AD43B2">
      <w:pPr>
        <w:pStyle w:val="ListingStandard"/>
      </w:pPr>
      <w:r>
        <w:t>SELECT * FROM dvds;</w:t>
      </w:r>
    </w:p>
    <w:p w14:paraId="336D2D97" w14:textId="77777777" w:rsidR="00AD43B2" w:rsidRDefault="00AD43B2" w:rsidP="00AD43B2">
      <w:pPr>
        <w:pStyle w:val="ListingStandard"/>
      </w:pPr>
    </w:p>
    <w:p w14:paraId="7E7AC4EE" w14:textId="77777777" w:rsidR="00AD43B2" w:rsidRDefault="00AD43B2" w:rsidP="00AD43B2">
      <w:pPr>
        <w:pStyle w:val="ListingStandard"/>
      </w:pPr>
      <w:r>
        <w:rPr>
          <w:rFonts w:ascii="Apple Color Emoji" w:hAnsi="Apple Color Emoji" w:cs="Apple Color Emoji"/>
        </w:rPr>
        <w:t>🔹</w:t>
      </w:r>
      <w:r>
        <w:t xml:space="preserve"> Verlassen mit: .exit</w:t>
      </w:r>
    </w:p>
    <w:p w14:paraId="46E1DED0" w14:textId="77777777" w:rsidR="00AD43B2" w:rsidRDefault="00AD43B2" w:rsidP="00AD43B2">
      <w:pPr>
        <w:pStyle w:val="ListingStandard"/>
      </w:pPr>
    </w:p>
    <w:p w14:paraId="622DB13F" w14:textId="77777777" w:rsidR="00AD43B2" w:rsidRDefault="00AD43B2" w:rsidP="00AD43B2">
      <w:pPr>
        <w:pStyle w:val="ListingStandard"/>
      </w:pPr>
      <w:r>
        <w:rPr>
          <w:rFonts w:ascii="Roboto" w:hAnsi="Roboto" w:cs="Roboto"/>
        </w:rPr>
        <w:t>⸻</w:t>
      </w:r>
    </w:p>
    <w:p w14:paraId="0DF59601" w14:textId="77777777" w:rsidR="00AD43B2" w:rsidRDefault="00AD43B2" w:rsidP="00AD43B2">
      <w:pPr>
        <w:pStyle w:val="ListingStandard"/>
      </w:pPr>
    </w:p>
    <w:p w14:paraId="21886F38" w14:textId="77777777" w:rsidR="00AD43B2" w:rsidRDefault="00AD43B2" w:rsidP="00AD43B2">
      <w:pPr>
        <w:pStyle w:val="ListingStandard"/>
      </w:pPr>
      <w:r>
        <w:rPr>
          <w:rFonts w:ascii="Apple Color Emoji" w:hAnsi="Apple Color Emoji" w:cs="Apple Color Emoji"/>
        </w:rPr>
        <w:t>💻</w:t>
      </w:r>
      <w:r>
        <w:t xml:space="preserve"> Möglichkeit 2: DB-Browser for SQLite (grafisch, sehr einsteigerfreundlich)</w:t>
      </w:r>
    </w:p>
    <w:p w14:paraId="0A1F7C6E" w14:textId="77777777" w:rsidR="00AD43B2" w:rsidRDefault="00AD43B2" w:rsidP="00AD43B2">
      <w:pPr>
        <w:pStyle w:val="ListingStandard"/>
      </w:pPr>
    </w:p>
    <w:p w14:paraId="74F54D91" w14:textId="77777777" w:rsidR="00AD43B2" w:rsidRDefault="00AD43B2" w:rsidP="00AD43B2">
      <w:pPr>
        <w:pStyle w:val="ListingStandard"/>
      </w:pPr>
      <w:r>
        <w:rPr>
          <w:rFonts w:ascii="Apple Color Emoji" w:hAnsi="Apple Color Emoji" w:cs="Apple Color Emoji"/>
        </w:rPr>
        <w:t>👉</w:t>
      </w:r>
      <w:r>
        <w:t xml:space="preserve"> https://sqlitebrowser.org</w:t>
      </w:r>
    </w:p>
    <w:p w14:paraId="01ADAA11" w14:textId="77777777" w:rsidR="00AD43B2" w:rsidRDefault="00AD43B2" w:rsidP="00AD43B2">
      <w:pPr>
        <w:pStyle w:val="ListingStandard"/>
      </w:pPr>
    </w:p>
    <w:p w14:paraId="7E620159" w14:textId="77777777" w:rsidR="00AD43B2" w:rsidRDefault="00AD43B2" w:rsidP="00AD43B2">
      <w:pPr>
        <w:pStyle w:val="ListingStandard"/>
      </w:pPr>
      <w:r>
        <w:t>Vorteile:</w:t>
      </w:r>
    </w:p>
    <w:p w14:paraId="10DAB5DD" w14:textId="77777777" w:rsidR="00AD43B2" w:rsidRDefault="00AD43B2" w:rsidP="00AD43B2">
      <w:pPr>
        <w:pStyle w:val="ListingStandard"/>
      </w:pPr>
      <w:r>
        <w:tab/>
        <w:t>•</w:t>
      </w:r>
      <w:r>
        <w:tab/>
        <w:t>Öffne .db-Dateien per Klick</w:t>
      </w:r>
    </w:p>
    <w:p w14:paraId="317F935D" w14:textId="77777777" w:rsidR="00AD43B2" w:rsidRDefault="00AD43B2" w:rsidP="00AD43B2">
      <w:pPr>
        <w:pStyle w:val="ListingStandard"/>
      </w:pPr>
      <w:r>
        <w:tab/>
        <w:t>•</w:t>
      </w:r>
      <w:r>
        <w:tab/>
        <w:t>Tabellen, Beziehungen, Inhalte ansehen und bearbeiten</w:t>
      </w:r>
    </w:p>
    <w:p w14:paraId="0645137B" w14:textId="77777777" w:rsidR="00AD43B2" w:rsidRDefault="00AD43B2" w:rsidP="00AD43B2">
      <w:pPr>
        <w:pStyle w:val="ListingStandard"/>
      </w:pPr>
      <w:r>
        <w:tab/>
        <w:t>•</w:t>
      </w:r>
      <w:r>
        <w:tab/>
        <w:t>SQL-Befehle direkt ausführen</w:t>
      </w:r>
    </w:p>
    <w:p w14:paraId="23090E1B" w14:textId="77777777" w:rsidR="00AD43B2" w:rsidRDefault="00AD43B2" w:rsidP="00AD43B2">
      <w:pPr>
        <w:pStyle w:val="ListingStandard"/>
      </w:pPr>
      <w:r>
        <w:tab/>
        <w:t>•</w:t>
      </w:r>
      <w:r>
        <w:tab/>
        <w:t>Daten manuell eintragen oder exportieren (z.</w:t>
      </w:r>
      <w:r>
        <w:rPr>
          <w:rFonts w:ascii="Cambria Math" w:hAnsi="Cambria Math" w:cs="Cambria Math"/>
        </w:rPr>
        <w:t> </w:t>
      </w:r>
      <w:r>
        <w:t>B. CSV)</w:t>
      </w:r>
    </w:p>
    <w:p w14:paraId="2D6EF308" w14:textId="77777777" w:rsidR="00AD43B2" w:rsidRDefault="00AD43B2" w:rsidP="00AD43B2">
      <w:pPr>
        <w:pStyle w:val="ListingStandard"/>
      </w:pPr>
    </w:p>
    <w:p w14:paraId="146E4FDA" w14:textId="77777777" w:rsidR="00AD43B2" w:rsidRDefault="00AD43B2" w:rsidP="00AD43B2">
      <w:pPr>
        <w:pStyle w:val="ListingStandard"/>
      </w:pPr>
      <w:r>
        <w:rPr>
          <w:rFonts w:ascii="Apple Color Emoji" w:hAnsi="Apple Color Emoji" w:cs="Apple Color Emoji"/>
        </w:rPr>
        <w:t>📌</w:t>
      </w:r>
      <w:r>
        <w:t xml:space="preserve"> Perfekt für Einsteiger und SQL-Übung ohne Code!</w:t>
      </w:r>
    </w:p>
    <w:p w14:paraId="66FA1EC8" w14:textId="77777777" w:rsidR="00AD43B2" w:rsidRDefault="00AD43B2" w:rsidP="00AD43B2">
      <w:pPr>
        <w:pStyle w:val="ListingStandard"/>
      </w:pPr>
    </w:p>
    <w:p w14:paraId="247BCE87" w14:textId="77777777" w:rsidR="00AD43B2" w:rsidRDefault="00AD43B2" w:rsidP="00AD43B2">
      <w:pPr>
        <w:pStyle w:val="ListingStandard"/>
      </w:pPr>
      <w:r>
        <w:rPr>
          <w:rFonts w:ascii="Roboto" w:hAnsi="Roboto" w:cs="Roboto"/>
        </w:rPr>
        <w:t>⸻</w:t>
      </w:r>
    </w:p>
    <w:p w14:paraId="3CAECBCA" w14:textId="77777777" w:rsidR="00AD43B2" w:rsidRDefault="00AD43B2" w:rsidP="00AD43B2">
      <w:pPr>
        <w:pStyle w:val="ListingStandard"/>
      </w:pPr>
    </w:p>
    <w:p w14:paraId="18CCC772" w14:textId="77777777" w:rsidR="00AD43B2" w:rsidRDefault="00AD43B2" w:rsidP="00AD43B2">
      <w:pPr>
        <w:pStyle w:val="ListingStandard"/>
      </w:pPr>
      <w:r>
        <w:rPr>
          <w:rFonts w:ascii="Apple Color Emoji" w:hAnsi="Apple Color Emoji" w:cs="Apple Color Emoji"/>
        </w:rPr>
        <w:t>🧪</w:t>
      </w:r>
      <w:r>
        <w:t xml:space="preserve"> Möglichkeit 3: Innerhalb von Python interaktiv mit sqlite3</w:t>
      </w:r>
    </w:p>
    <w:p w14:paraId="030C29B3" w14:textId="77777777" w:rsidR="00AD43B2" w:rsidRDefault="00AD43B2" w:rsidP="00AD43B2">
      <w:pPr>
        <w:pStyle w:val="ListingStandard"/>
      </w:pPr>
    </w:p>
    <w:p w14:paraId="04A85DDF" w14:textId="77777777" w:rsidR="00AD43B2" w:rsidRDefault="00AD43B2" w:rsidP="00AD43B2">
      <w:pPr>
        <w:pStyle w:val="ListingStandard"/>
      </w:pPr>
      <w:r>
        <w:t>Wenn du ein Jupyter Notebook oder IPython nutzt, kannst du direkt mit SQL interagieren, z.</w:t>
      </w:r>
      <w:r>
        <w:rPr>
          <w:rFonts w:ascii="Cambria Math" w:hAnsi="Cambria Math" w:cs="Cambria Math"/>
        </w:rPr>
        <w:t> </w:t>
      </w:r>
      <w:r>
        <w:t>B.:</w:t>
      </w:r>
    </w:p>
    <w:p w14:paraId="4A25DD13" w14:textId="77777777" w:rsidR="00AD43B2" w:rsidRDefault="00AD43B2" w:rsidP="00AD43B2">
      <w:pPr>
        <w:pStyle w:val="ListingStandard"/>
      </w:pPr>
    </w:p>
    <w:p w14:paraId="299F010F" w14:textId="77777777" w:rsidR="00AD43B2" w:rsidRDefault="00AD43B2" w:rsidP="00AD43B2">
      <w:pPr>
        <w:pStyle w:val="ListingStandard"/>
      </w:pPr>
      <w:r>
        <w:t>import sqlite3</w:t>
      </w:r>
    </w:p>
    <w:p w14:paraId="53F86282" w14:textId="77777777" w:rsidR="00AD43B2" w:rsidRDefault="00AD43B2" w:rsidP="00AD43B2">
      <w:pPr>
        <w:pStyle w:val="ListingStandard"/>
      </w:pPr>
      <w:r>
        <w:t>conn = sqlite3.connect("dvd_sammlung.db")</w:t>
      </w:r>
    </w:p>
    <w:p w14:paraId="7AE7E8B2" w14:textId="77777777" w:rsidR="00AD43B2" w:rsidRDefault="00AD43B2" w:rsidP="00AD43B2">
      <w:pPr>
        <w:pStyle w:val="ListingStandard"/>
      </w:pPr>
      <w:r>
        <w:t>cursor = conn.cursor()</w:t>
      </w:r>
    </w:p>
    <w:p w14:paraId="2DD6DBD7" w14:textId="77777777" w:rsidR="00AD43B2" w:rsidRDefault="00AD43B2" w:rsidP="00AD43B2">
      <w:pPr>
        <w:pStyle w:val="ListingStandard"/>
      </w:pPr>
    </w:p>
    <w:p w14:paraId="26BCA598" w14:textId="77777777" w:rsidR="00AD43B2" w:rsidRDefault="00AD43B2" w:rsidP="00AD43B2">
      <w:pPr>
        <w:pStyle w:val="ListingStandard"/>
      </w:pPr>
      <w:r>
        <w:t>for row in cursor.execute("SELECT titel, erscheinungsjahr FROM dvds"):</w:t>
      </w:r>
    </w:p>
    <w:p w14:paraId="2E296D92" w14:textId="77777777" w:rsidR="00AD43B2" w:rsidRDefault="00AD43B2" w:rsidP="00AD43B2">
      <w:pPr>
        <w:pStyle w:val="ListingStandard"/>
      </w:pPr>
      <w:r>
        <w:lastRenderedPageBreak/>
        <w:t xml:space="preserve">    print(row)</w:t>
      </w:r>
    </w:p>
    <w:p w14:paraId="065D3A1B" w14:textId="77777777" w:rsidR="00AD43B2" w:rsidRDefault="00AD43B2" w:rsidP="00AD43B2">
      <w:pPr>
        <w:pStyle w:val="ListingStandard"/>
      </w:pPr>
    </w:p>
    <w:p w14:paraId="418ADCE6" w14:textId="77777777" w:rsidR="00AD43B2" w:rsidRDefault="00AD43B2" w:rsidP="00AD43B2">
      <w:pPr>
        <w:pStyle w:val="ListingStandard"/>
      </w:pPr>
    </w:p>
    <w:p w14:paraId="07493B26" w14:textId="77777777" w:rsidR="00AD43B2" w:rsidRDefault="00AD43B2" w:rsidP="00AD43B2">
      <w:pPr>
        <w:pStyle w:val="ListingStandard"/>
      </w:pPr>
      <w:r>
        <w:rPr>
          <w:rFonts w:ascii="Roboto" w:hAnsi="Roboto" w:cs="Roboto"/>
        </w:rPr>
        <w:t>⸻</w:t>
      </w:r>
    </w:p>
    <w:p w14:paraId="1F6EE13F" w14:textId="77777777" w:rsidR="00AD43B2" w:rsidRDefault="00AD43B2" w:rsidP="00AD43B2">
      <w:pPr>
        <w:pStyle w:val="ListingStandard"/>
      </w:pPr>
    </w:p>
    <w:p w14:paraId="7BC3E974" w14:textId="77777777" w:rsidR="00AD43B2" w:rsidRDefault="00AD43B2" w:rsidP="00AD43B2">
      <w:pPr>
        <w:pStyle w:val="ListingStandard"/>
      </w:pPr>
      <w:r>
        <w:rPr>
          <w:rFonts w:ascii="Apple Color Emoji" w:hAnsi="Apple Color Emoji" w:cs="Apple Color Emoji"/>
        </w:rPr>
        <w:t>📌</w:t>
      </w:r>
      <w:r>
        <w:t xml:space="preserve"> Bonus: SQL direkt im Notebook (z.</w:t>
      </w:r>
      <w:r>
        <w:rPr>
          <w:rFonts w:ascii="Cambria Math" w:hAnsi="Cambria Math" w:cs="Cambria Math"/>
        </w:rPr>
        <w:t> </w:t>
      </w:r>
      <w:r>
        <w:t>B. mit %sql Magics)</w:t>
      </w:r>
    </w:p>
    <w:p w14:paraId="25DFF07E" w14:textId="77777777" w:rsidR="00AD43B2" w:rsidRDefault="00AD43B2" w:rsidP="00AD43B2">
      <w:pPr>
        <w:pStyle w:val="ListingStandard"/>
      </w:pPr>
    </w:p>
    <w:p w14:paraId="1B19D416" w14:textId="77777777" w:rsidR="00AD43B2" w:rsidRDefault="00AD43B2" w:rsidP="00AD43B2">
      <w:pPr>
        <w:pStyle w:val="ListingStandard"/>
      </w:pPr>
      <w:r>
        <w:t>Wenn du mit Jupyter arbeitest:</w:t>
      </w:r>
    </w:p>
    <w:p w14:paraId="48EA2051" w14:textId="77777777" w:rsidR="00AD43B2" w:rsidRDefault="00AD43B2" w:rsidP="00AD43B2">
      <w:pPr>
        <w:pStyle w:val="ListingStandard"/>
      </w:pPr>
    </w:p>
    <w:p w14:paraId="58E69279" w14:textId="77777777" w:rsidR="00AD43B2" w:rsidRDefault="00AD43B2" w:rsidP="00AD43B2">
      <w:pPr>
        <w:pStyle w:val="ListingStandard"/>
      </w:pPr>
      <w:r>
        <w:t>%load_ext sql</w:t>
      </w:r>
    </w:p>
    <w:p w14:paraId="208E1E00" w14:textId="77777777" w:rsidR="00AD43B2" w:rsidRDefault="00AD43B2" w:rsidP="00AD43B2">
      <w:pPr>
        <w:pStyle w:val="ListingStandard"/>
      </w:pPr>
      <w:r>
        <w:t>%sql sqlite:///dvd_sammlung.db</w:t>
      </w:r>
    </w:p>
    <w:p w14:paraId="0721AB03" w14:textId="77777777" w:rsidR="00AD43B2" w:rsidRDefault="00AD43B2" w:rsidP="00AD43B2">
      <w:pPr>
        <w:pStyle w:val="ListingStandard"/>
      </w:pPr>
      <w:r>
        <w:t>%sql SELECT * FROM dvds;</w:t>
      </w:r>
    </w:p>
    <w:p w14:paraId="31AA50BB" w14:textId="77777777" w:rsidR="00AD43B2" w:rsidRDefault="00AD43B2" w:rsidP="00AD43B2">
      <w:pPr>
        <w:pStyle w:val="ListingStandard"/>
      </w:pPr>
    </w:p>
    <w:p w14:paraId="6DE7EA13" w14:textId="77777777" w:rsidR="00AD43B2" w:rsidRDefault="00AD43B2" w:rsidP="00AD43B2">
      <w:pPr>
        <w:pStyle w:val="ListingStandard"/>
      </w:pPr>
      <w:r>
        <w:t>(Dafür ist evtl. ipython-sql notwendig: pip install ipython-sql)</w:t>
      </w:r>
    </w:p>
    <w:p w14:paraId="750BDA6D" w14:textId="77777777" w:rsidR="00AD43B2" w:rsidRDefault="00AD43B2" w:rsidP="00AD43B2">
      <w:pPr>
        <w:pStyle w:val="ListingStandard"/>
      </w:pPr>
    </w:p>
    <w:p w14:paraId="62C78DA4" w14:textId="77777777" w:rsidR="00AD43B2" w:rsidRDefault="00AD43B2" w:rsidP="00AD43B2">
      <w:pPr>
        <w:pStyle w:val="ListingStandard"/>
      </w:pPr>
      <w:r>
        <w:rPr>
          <w:rFonts w:ascii="Roboto" w:hAnsi="Roboto" w:cs="Roboto"/>
        </w:rPr>
        <w:t>⸻</w:t>
      </w:r>
    </w:p>
    <w:p w14:paraId="1C91CB22" w14:textId="77777777" w:rsidR="00AD43B2" w:rsidRDefault="00AD43B2" w:rsidP="00AD43B2">
      <w:pPr>
        <w:pStyle w:val="ListingStandard"/>
      </w:pPr>
    </w:p>
    <w:p w14:paraId="424E2D87" w14:textId="202AA92D" w:rsidR="000E18B8" w:rsidRDefault="00AD43B2" w:rsidP="00AD43B2">
      <w:pPr>
        <w:pStyle w:val="ListingStandard"/>
      </w:pPr>
      <w:r>
        <w:t>Möchtest du eine bestimmte dieser Methoden ausprobieren? Ich helfe dir gern beim Einrichten oder bei SQL-Abfragen.</w:t>
      </w:r>
    </w:p>
    <w:p w14:paraId="2D4B970C" w14:textId="77777777" w:rsidR="00AD43B2" w:rsidRDefault="00AD43B2" w:rsidP="00AD43B2">
      <w:pPr>
        <w:pStyle w:val="ListingStandard"/>
      </w:pPr>
    </w:p>
    <w:p w14:paraId="21DFAA39" w14:textId="77777777" w:rsidR="00AD43B2" w:rsidRDefault="00AD43B2" w:rsidP="00AD43B2">
      <w:pPr>
        <w:pStyle w:val="ListingStandard"/>
      </w:pPr>
    </w:p>
    <w:p w14:paraId="28BED581" w14:textId="16A5C4BE" w:rsidR="00AD43B2" w:rsidRPr="00AD43B2" w:rsidRDefault="00AD43B2" w:rsidP="00AD43B2">
      <w:pPr>
        <w:pStyle w:val="ListingStandard"/>
        <w:rPr>
          <w:rStyle w:val="ListingZeichenFett"/>
        </w:rPr>
      </w:pPr>
      <w:r w:rsidRPr="00AD43B2">
        <w:rPr>
          <w:rStyle w:val="ListingZeichenFett"/>
        </w:rPr>
        <w:t>Erstelle mir eine SQL-Abfrage zu folgendem Problem: Nenne mir alle Filme aus der Datenbank des Regisseurs Steven Spielberg, die mit mehr als 8 Punkten bewertet wurden.</w:t>
      </w:r>
    </w:p>
    <w:p w14:paraId="7C7A9487" w14:textId="77777777" w:rsidR="00AD43B2" w:rsidRDefault="00AD43B2" w:rsidP="00AD43B2">
      <w:pPr>
        <w:pStyle w:val="ListingStandard"/>
      </w:pPr>
    </w:p>
    <w:p w14:paraId="50B9A046" w14:textId="77777777" w:rsidR="00AD43B2" w:rsidRDefault="00AD43B2" w:rsidP="00AD43B2">
      <w:pPr>
        <w:pStyle w:val="ListingStandard"/>
      </w:pPr>
      <w:r>
        <w:t>Gern! Hier ist die passende SQL-Abfrage zu deinem Problem:</w:t>
      </w:r>
    </w:p>
    <w:p w14:paraId="7C468D85" w14:textId="77777777" w:rsidR="00AD43B2" w:rsidRDefault="00AD43B2" w:rsidP="00AD43B2">
      <w:pPr>
        <w:pStyle w:val="ListingStandard"/>
      </w:pPr>
    </w:p>
    <w:p w14:paraId="39B01D54" w14:textId="77777777" w:rsidR="00AD43B2" w:rsidRDefault="00AD43B2" w:rsidP="00AD43B2">
      <w:pPr>
        <w:pStyle w:val="ListingStandard"/>
      </w:pPr>
      <w:r>
        <w:t>SELECT dvds.titel, dvds.erscheinungsjahr, dvds.bewertung</w:t>
      </w:r>
    </w:p>
    <w:p w14:paraId="3461FCA7" w14:textId="77777777" w:rsidR="00AD43B2" w:rsidRDefault="00AD43B2" w:rsidP="00AD43B2">
      <w:pPr>
        <w:pStyle w:val="ListingStandard"/>
      </w:pPr>
      <w:r>
        <w:t>FROM dvds</w:t>
      </w:r>
    </w:p>
    <w:p w14:paraId="2E26640B" w14:textId="77777777" w:rsidR="00AD43B2" w:rsidRDefault="00AD43B2" w:rsidP="00AD43B2">
      <w:pPr>
        <w:pStyle w:val="ListingStandard"/>
      </w:pPr>
      <w:r>
        <w:t>JOIN regisseure ON dvds.regisseur_id = regisseure.id</w:t>
      </w:r>
    </w:p>
    <w:p w14:paraId="11D8B784" w14:textId="77777777" w:rsidR="00AD43B2" w:rsidRDefault="00AD43B2" w:rsidP="00AD43B2">
      <w:pPr>
        <w:pStyle w:val="ListingStandard"/>
      </w:pPr>
      <w:r>
        <w:t>WHERE regisseure.name = 'Steven Spielberg'</w:t>
      </w:r>
    </w:p>
    <w:p w14:paraId="4204FB4D" w14:textId="77777777" w:rsidR="00AD43B2" w:rsidRDefault="00AD43B2" w:rsidP="00AD43B2">
      <w:pPr>
        <w:pStyle w:val="ListingStandard"/>
      </w:pPr>
      <w:r>
        <w:t xml:space="preserve">  AND dvds.bewertung &gt; 8;</w:t>
      </w:r>
    </w:p>
    <w:p w14:paraId="5429833A" w14:textId="77777777" w:rsidR="00AD43B2" w:rsidRDefault="00AD43B2" w:rsidP="00AD43B2">
      <w:pPr>
        <w:pStyle w:val="ListingStandard"/>
      </w:pPr>
    </w:p>
    <w:p w14:paraId="579C2222" w14:textId="77777777" w:rsidR="00AD43B2" w:rsidRDefault="00AD43B2" w:rsidP="00AD43B2">
      <w:pPr>
        <w:pStyle w:val="ListingStandard"/>
      </w:pPr>
    </w:p>
    <w:p w14:paraId="1BD658EE" w14:textId="77777777" w:rsidR="00AD43B2" w:rsidRDefault="00AD43B2" w:rsidP="00AD43B2">
      <w:pPr>
        <w:pStyle w:val="ListingStandard"/>
      </w:pPr>
      <w:r>
        <w:rPr>
          <w:rFonts w:ascii="Roboto" w:hAnsi="Roboto" w:cs="Roboto"/>
        </w:rPr>
        <w:t>⸻</w:t>
      </w:r>
    </w:p>
    <w:p w14:paraId="091E6F7E" w14:textId="77777777" w:rsidR="00AD43B2" w:rsidRDefault="00AD43B2" w:rsidP="00AD43B2">
      <w:pPr>
        <w:pStyle w:val="ListingStandard"/>
      </w:pPr>
    </w:p>
    <w:p w14:paraId="6FA7DDC2" w14:textId="77777777" w:rsidR="00AD43B2" w:rsidRDefault="00AD43B2" w:rsidP="00AD43B2">
      <w:pPr>
        <w:pStyle w:val="ListingStandard"/>
      </w:pPr>
      <w:r>
        <w:rPr>
          <w:rFonts w:ascii="Apple Color Emoji" w:hAnsi="Apple Color Emoji" w:cs="Apple Color Emoji"/>
        </w:rPr>
        <w:t>🔍</w:t>
      </w:r>
      <w:r>
        <w:t xml:space="preserve"> Was macht diese Abfrage?</w:t>
      </w:r>
    </w:p>
    <w:p w14:paraId="15F34308" w14:textId="77777777" w:rsidR="00AD43B2" w:rsidRDefault="00AD43B2" w:rsidP="00AD43B2">
      <w:pPr>
        <w:pStyle w:val="ListingStandard"/>
      </w:pPr>
      <w:r>
        <w:lastRenderedPageBreak/>
        <w:tab/>
        <w:t>•</w:t>
      </w:r>
      <w:r>
        <w:tab/>
        <w:t>Sie verbindet (JOIN) die Tabellen dvds und regisseure über die Spalte regisseur_id.</w:t>
      </w:r>
    </w:p>
    <w:p w14:paraId="305F3E6F" w14:textId="77777777" w:rsidR="00AD43B2" w:rsidRDefault="00AD43B2" w:rsidP="00AD43B2">
      <w:pPr>
        <w:pStyle w:val="ListingStandard"/>
      </w:pPr>
      <w:r>
        <w:tab/>
        <w:t>•</w:t>
      </w:r>
      <w:r>
        <w:tab/>
        <w:t>Sie filtert nur die Filme, bei denen der Regisseur Steven Spielberg ist.</w:t>
      </w:r>
    </w:p>
    <w:p w14:paraId="50EAE876" w14:textId="77777777" w:rsidR="00AD43B2" w:rsidRDefault="00AD43B2" w:rsidP="00AD43B2">
      <w:pPr>
        <w:pStyle w:val="ListingStandard"/>
      </w:pPr>
      <w:r>
        <w:tab/>
        <w:t>•</w:t>
      </w:r>
      <w:r>
        <w:tab/>
        <w:t>Zusätzlich werden nur Filme angezeigt, deren Bewertung größer als 8 ist.</w:t>
      </w:r>
    </w:p>
    <w:p w14:paraId="5EE4E349" w14:textId="77777777" w:rsidR="00AD43B2" w:rsidRDefault="00AD43B2" w:rsidP="00AD43B2">
      <w:pPr>
        <w:pStyle w:val="ListingStandard"/>
      </w:pPr>
      <w:r>
        <w:tab/>
        <w:t>•</w:t>
      </w:r>
      <w:r>
        <w:tab/>
        <w:t>Ergebnis sind Titel, Erscheinungsjahr und Bewertung.</w:t>
      </w:r>
    </w:p>
    <w:p w14:paraId="0DF0615B" w14:textId="77777777" w:rsidR="00AD43B2" w:rsidRDefault="00AD43B2" w:rsidP="00AD43B2">
      <w:pPr>
        <w:pStyle w:val="ListingStandard"/>
      </w:pPr>
    </w:p>
    <w:p w14:paraId="59D3A0DF" w14:textId="77777777" w:rsidR="00AD43B2" w:rsidRDefault="00AD43B2" w:rsidP="00AD43B2">
      <w:pPr>
        <w:pStyle w:val="ListingStandard"/>
      </w:pPr>
      <w:r>
        <w:rPr>
          <w:rFonts w:ascii="Roboto" w:hAnsi="Roboto" w:cs="Roboto"/>
        </w:rPr>
        <w:t>⸻</w:t>
      </w:r>
    </w:p>
    <w:p w14:paraId="26CF696C" w14:textId="77777777" w:rsidR="00AD43B2" w:rsidRDefault="00AD43B2" w:rsidP="00AD43B2">
      <w:pPr>
        <w:pStyle w:val="ListingStandard"/>
      </w:pPr>
    </w:p>
    <w:p w14:paraId="0E44506D" w14:textId="6938CAF4" w:rsidR="00AD43B2" w:rsidRDefault="00AD43B2" w:rsidP="00AD43B2">
      <w:pPr>
        <w:pStyle w:val="ListingStandard"/>
      </w:pPr>
      <w:r>
        <w:rPr>
          <w:rFonts w:ascii="Apple Color Emoji" w:hAnsi="Apple Color Emoji" w:cs="Apple Color Emoji"/>
        </w:rPr>
        <w:t>💡</w:t>
      </w:r>
      <w:r>
        <w:t xml:space="preserve"> Wenn du möchtest, kann ich dir auch eine Version geben, die die Genre-Information hinzufügt – oder dir zeigen, wie man diese Abfrage in Python verwendet. Sag einfach Bescheid!</w:t>
      </w:r>
    </w:p>
    <w:p w14:paraId="177DE332" w14:textId="77777777" w:rsidR="00AD43B2" w:rsidRDefault="00AD43B2" w:rsidP="00AD43B2">
      <w:pPr>
        <w:pStyle w:val="ListingStandard"/>
      </w:pPr>
    </w:p>
    <w:p w14:paraId="331ACBA0" w14:textId="77777777" w:rsidR="00AD43B2" w:rsidRDefault="00AD43B2" w:rsidP="00AD43B2">
      <w:pPr>
        <w:pStyle w:val="ListingStandard"/>
      </w:pPr>
    </w:p>
    <w:p w14:paraId="3C20FC47" w14:textId="16F8D18A" w:rsidR="00C70889" w:rsidRPr="00C70889" w:rsidRDefault="00C70889" w:rsidP="00AD43B2">
      <w:pPr>
        <w:pStyle w:val="ListingStandard"/>
        <w:rPr>
          <w:rStyle w:val="ListingZeichenFett"/>
        </w:rPr>
      </w:pPr>
      <w:r w:rsidRPr="00C70889">
        <w:rPr>
          <w:rStyle w:val="ListingZeichenFett"/>
        </w:rPr>
        <w:t>Erkläre mir Docker in einfachen Worten und warum es für Datenbankexperimente nützlich ist.</w:t>
      </w:r>
    </w:p>
    <w:p w14:paraId="0441511D" w14:textId="77777777" w:rsidR="00C70889" w:rsidRDefault="00C70889" w:rsidP="00AD43B2">
      <w:pPr>
        <w:pStyle w:val="ListingStandard"/>
      </w:pPr>
    </w:p>
    <w:p w14:paraId="0FA009D6" w14:textId="77777777" w:rsidR="00C70889" w:rsidRDefault="00C70889" w:rsidP="00C70889">
      <w:pPr>
        <w:pStyle w:val="ListingStandard"/>
      </w:pPr>
      <w:r>
        <w:t>Gerne! Hier eine einfache Erklärung zu Docker und warum es für Datenbankexperimente hilfreich ist:</w:t>
      </w:r>
    </w:p>
    <w:p w14:paraId="09A5FEC2" w14:textId="77777777" w:rsidR="00C70889" w:rsidRDefault="00C70889" w:rsidP="00C70889">
      <w:pPr>
        <w:pStyle w:val="ListingStandard"/>
      </w:pPr>
    </w:p>
    <w:p w14:paraId="402B0BCE" w14:textId="77777777" w:rsidR="00C70889" w:rsidRDefault="00C70889" w:rsidP="00C70889">
      <w:pPr>
        <w:pStyle w:val="ListingStandard"/>
      </w:pPr>
      <w:r>
        <w:rPr>
          <w:rFonts w:ascii="Roboto" w:hAnsi="Roboto" w:cs="Roboto"/>
        </w:rPr>
        <w:t>⸻</w:t>
      </w:r>
    </w:p>
    <w:p w14:paraId="4E70A192" w14:textId="77777777" w:rsidR="00C70889" w:rsidRDefault="00C70889" w:rsidP="00C70889">
      <w:pPr>
        <w:pStyle w:val="ListingStandard"/>
      </w:pPr>
    </w:p>
    <w:p w14:paraId="51F33FAB" w14:textId="77777777" w:rsidR="00C70889" w:rsidRDefault="00C70889" w:rsidP="00C70889">
      <w:pPr>
        <w:pStyle w:val="ListingStandard"/>
      </w:pPr>
      <w:r>
        <w:rPr>
          <w:rFonts w:ascii="Apple Color Emoji" w:hAnsi="Apple Color Emoji" w:cs="Apple Color Emoji"/>
        </w:rPr>
        <w:t>🐳</w:t>
      </w:r>
      <w:r>
        <w:t xml:space="preserve"> Was ist Docker?</w:t>
      </w:r>
    </w:p>
    <w:p w14:paraId="7BDE76F5" w14:textId="77777777" w:rsidR="00C70889" w:rsidRDefault="00C70889" w:rsidP="00C70889">
      <w:pPr>
        <w:pStyle w:val="ListingStandard"/>
      </w:pPr>
    </w:p>
    <w:p w14:paraId="20868E2A" w14:textId="77777777" w:rsidR="00C70889" w:rsidRDefault="00C70889" w:rsidP="00C70889">
      <w:pPr>
        <w:pStyle w:val="ListingStandard"/>
      </w:pPr>
      <w:r>
        <w:t>Docker ist ein Werkzeug, das dabei hilft, Programme in sogenannten „Containern“ laufen zu lassen. Man kann sich einen Container wie eine abgeschlossene Box vorstellen, in der alles drin ist, was ein Programm braucht – z.</w:t>
      </w:r>
      <w:r>
        <w:rPr>
          <w:rFonts w:ascii="Cambria Math" w:hAnsi="Cambria Math" w:cs="Cambria Math"/>
        </w:rPr>
        <w:t> </w:t>
      </w:r>
      <w:r>
        <w:t>B. das Betriebssystem, die Datenbanksoftware, die Einstellungen usw.</w:t>
      </w:r>
    </w:p>
    <w:p w14:paraId="6508B028" w14:textId="77777777" w:rsidR="00C70889" w:rsidRDefault="00C70889" w:rsidP="00C70889">
      <w:pPr>
        <w:pStyle w:val="ListingStandard"/>
      </w:pPr>
    </w:p>
    <w:p w14:paraId="195AD2A3" w14:textId="77777777" w:rsidR="00C70889" w:rsidRDefault="00C70889" w:rsidP="00C70889">
      <w:pPr>
        <w:pStyle w:val="ListingStandard"/>
      </w:pPr>
      <w:r>
        <w:t>Statt Programme direkt auf deinem Rechner zu installieren (was oft kompliziert ist und Konflikte mit anderen Programmen verursachen kann), startet Docker diese „Box“ mit einem einzigen Befehl.</w:t>
      </w:r>
    </w:p>
    <w:p w14:paraId="4C4F8477" w14:textId="77777777" w:rsidR="00C70889" w:rsidRDefault="00C70889" w:rsidP="00C70889">
      <w:pPr>
        <w:pStyle w:val="ListingStandard"/>
      </w:pPr>
    </w:p>
    <w:p w14:paraId="2199AD7D" w14:textId="77777777" w:rsidR="00C70889" w:rsidRDefault="00C70889" w:rsidP="00C70889">
      <w:pPr>
        <w:pStyle w:val="ListingStandard"/>
      </w:pPr>
      <w:r>
        <w:rPr>
          <w:rFonts w:ascii="Roboto" w:hAnsi="Roboto" w:cs="Roboto"/>
        </w:rPr>
        <w:t>⸻</w:t>
      </w:r>
    </w:p>
    <w:p w14:paraId="1FA1493D" w14:textId="77777777" w:rsidR="00C70889" w:rsidRDefault="00C70889" w:rsidP="00C70889">
      <w:pPr>
        <w:pStyle w:val="ListingStandard"/>
      </w:pPr>
    </w:p>
    <w:p w14:paraId="09835ED0" w14:textId="77777777" w:rsidR="00C70889" w:rsidRDefault="00C70889" w:rsidP="00C70889">
      <w:pPr>
        <w:pStyle w:val="ListingStandard"/>
      </w:pPr>
      <w:r>
        <w:rPr>
          <w:rFonts w:ascii="Apple Color Emoji" w:hAnsi="Apple Color Emoji" w:cs="Apple Color Emoji"/>
        </w:rPr>
        <w:t>🧪</w:t>
      </w:r>
      <w:r>
        <w:t xml:space="preserve"> Warum ist Docker nützlich für Datenbankexperimente?</w:t>
      </w:r>
    </w:p>
    <w:p w14:paraId="0FD90724" w14:textId="77777777" w:rsidR="00C70889" w:rsidRDefault="00C70889" w:rsidP="00C70889">
      <w:pPr>
        <w:pStyle w:val="ListingStandard"/>
      </w:pPr>
    </w:p>
    <w:p w14:paraId="13F39EB0" w14:textId="77777777" w:rsidR="00C70889" w:rsidRDefault="00C70889" w:rsidP="00C70889">
      <w:pPr>
        <w:pStyle w:val="ListingStandard"/>
      </w:pPr>
      <w:r>
        <w:lastRenderedPageBreak/>
        <w:t>1. Schneller Start:</w:t>
      </w:r>
    </w:p>
    <w:p w14:paraId="041B78AB" w14:textId="77777777" w:rsidR="00C70889" w:rsidRDefault="00C70889" w:rsidP="00C70889">
      <w:pPr>
        <w:pStyle w:val="ListingStandard"/>
      </w:pPr>
      <w:r>
        <w:t>Du kannst z.</w:t>
      </w:r>
      <w:r>
        <w:rPr>
          <w:rFonts w:ascii="Cambria Math" w:hAnsi="Cambria Math" w:cs="Cambria Math"/>
        </w:rPr>
        <w:t> </w:t>
      </w:r>
      <w:r>
        <w:t>B. mit einem einzigen Befehl eine Datenbank wie MySQL, PostgreSQL oder MongoDB starten – ohne aufwendige Installation.</w:t>
      </w:r>
    </w:p>
    <w:p w14:paraId="2CF0EA79" w14:textId="77777777" w:rsidR="00C70889" w:rsidRDefault="00C70889" w:rsidP="00C70889">
      <w:pPr>
        <w:pStyle w:val="ListingStandard"/>
      </w:pPr>
    </w:p>
    <w:p w14:paraId="31600032" w14:textId="77777777" w:rsidR="00C70889" w:rsidRDefault="00C70889" w:rsidP="00C70889">
      <w:pPr>
        <w:pStyle w:val="ListingStandard"/>
      </w:pPr>
      <w:r>
        <w:t>2. Kein Risiko für dein System:</w:t>
      </w:r>
    </w:p>
    <w:p w14:paraId="4AF448A4" w14:textId="77777777" w:rsidR="00C70889" w:rsidRDefault="00C70889" w:rsidP="00C70889">
      <w:pPr>
        <w:pStyle w:val="ListingStandard"/>
      </w:pPr>
      <w:r>
        <w:t>Die Datenbank läuft isoliert vom Rest deines Rechners. Du kannst also nichts „kaputt machen“.</w:t>
      </w:r>
    </w:p>
    <w:p w14:paraId="1893AA8D" w14:textId="77777777" w:rsidR="00C70889" w:rsidRDefault="00C70889" w:rsidP="00C70889">
      <w:pPr>
        <w:pStyle w:val="ListingStandard"/>
      </w:pPr>
    </w:p>
    <w:p w14:paraId="74029712" w14:textId="77777777" w:rsidR="00C70889" w:rsidRDefault="00C70889" w:rsidP="00C70889">
      <w:pPr>
        <w:pStyle w:val="ListingStandard"/>
      </w:pPr>
      <w:r>
        <w:t>3. Verschiedene Versionen gleichzeitig:</w:t>
      </w:r>
    </w:p>
    <w:p w14:paraId="226A820E" w14:textId="77777777" w:rsidR="00C70889" w:rsidRDefault="00C70889" w:rsidP="00C70889">
      <w:pPr>
        <w:pStyle w:val="ListingStandard"/>
      </w:pPr>
      <w:r>
        <w:t>Du kannst mehrere Datenbanken in unterschiedlichen Versionen parallel ausprobieren, ohne dass sie sich stören.</w:t>
      </w:r>
    </w:p>
    <w:p w14:paraId="6B0C17F1" w14:textId="77777777" w:rsidR="00C70889" w:rsidRDefault="00C70889" w:rsidP="00C70889">
      <w:pPr>
        <w:pStyle w:val="ListingStandard"/>
      </w:pPr>
    </w:p>
    <w:p w14:paraId="49FF75FB" w14:textId="77777777" w:rsidR="00C70889" w:rsidRDefault="00C70889" w:rsidP="00C70889">
      <w:pPr>
        <w:pStyle w:val="ListingStandard"/>
      </w:pPr>
      <w:r>
        <w:t>4. Leicht wieder löschen:</w:t>
      </w:r>
    </w:p>
    <w:p w14:paraId="685DFA91" w14:textId="77777777" w:rsidR="00C70889" w:rsidRDefault="00C70889" w:rsidP="00C70889">
      <w:pPr>
        <w:pStyle w:val="ListingStandard"/>
      </w:pPr>
      <w:r>
        <w:t>Wenn du fertig bist, kannst du den Container einfach löschen – und dein System ist wieder sauber.</w:t>
      </w:r>
    </w:p>
    <w:p w14:paraId="78628B74" w14:textId="77777777" w:rsidR="00C70889" w:rsidRDefault="00C70889" w:rsidP="00C70889">
      <w:pPr>
        <w:pStyle w:val="ListingStandard"/>
      </w:pPr>
    </w:p>
    <w:p w14:paraId="778CC7DD" w14:textId="77777777" w:rsidR="00C70889" w:rsidRDefault="00C70889" w:rsidP="00C70889">
      <w:pPr>
        <w:pStyle w:val="ListingStandard"/>
      </w:pPr>
      <w:r>
        <w:t>5. Gleiche Umgebung wie im echten Betrieb:</w:t>
      </w:r>
    </w:p>
    <w:p w14:paraId="6EDC6AAF" w14:textId="77777777" w:rsidR="00C70889" w:rsidRDefault="00C70889" w:rsidP="00C70889">
      <w:pPr>
        <w:pStyle w:val="ListingStandard"/>
      </w:pPr>
      <w:r>
        <w:t>Was du im Docker-Container ausprobierst, verhält sich meist genauso wie auf einem Server. Das ist super für die Vorbereitung realer Projekte.</w:t>
      </w:r>
    </w:p>
    <w:p w14:paraId="18F5B017" w14:textId="77777777" w:rsidR="00C70889" w:rsidRDefault="00C70889" w:rsidP="00C70889">
      <w:pPr>
        <w:pStyle w:val="ListingStandard"/>
      </w:pPr>
    </w:p>
    <w:p w14:paraId="24712737" w14:textId="77777777" w:rsidR="00C70889" w:rsidRDefault="00C70889" w:rsidP="00C70889">
      <w:pPr>
        <w:pStyle w:val="ListingStandard"/>
      </w:pPr>
      <w:r>
        <w:rPr>
          <w:rFonts w:ascii="Roboto" w:hAnsi="Roboto" w:cs="Roboto"/>
        </w:rPr>
        <w:t>⸻</w:t>
      </w:r>
    </w:p>
    <w:p w14:paraId="23FA400D" w14:textId="77777777" w:rsidR="00C70889" w:rsidRDefault="00C70889" w:rsidP="00C70889">
      <w:pPr>
        <w:pStyle w:val="ListingStandard"/>
      </w:pPr>
    </w:p>
    <w:p w14:paraId="5277E8BF" w14:textId="77777777" w:rsidR="00C70889" w:rsidRDefault="00C70889" w:rsidP="00C70889">
      <w:pPr>
        <w:pStyle w:val="ListingStandard"/>
      </w:pPr>
      <w:r>
        <w:t>Beispiel:</w:t>
      </w:r>
    </w:p>
    <w:p w14:paraId="5D28BFCD" w14:textId="77777777" w:rsidR="00C70889" w:rsidRDefault="00C70889" w:rsidP="00C70889">
      <w:pPr>
        <w:pStyle w:val="ListingStandard"/>
      </w:pPr>
    </w:p>
    <w:p w14:paraId="7F530232" w14:textId="77777777" w:rsidR="00C70889" w:rsidRDefault="00C70889" w:rsidP="00C70889">
      <w:pPr>
        <w:pStyle w:val="ListingStandard"/>
      </w:pPr>
      <w:r>
        <w:t>Stell dir vor, du willst mit PostgreSQL üben. Statt es kompliziert zu installieren, kannst du mit Docker einfach schreiben:</w:t>
      </w:r>
    </w:p>
    <w:p w14:paraId="2E88397E" w14:textId="77777777" w:rsidR="00C70889" w:rsidRDefault="00C70889" w:rsidP="00C70889">
      <w:pPr>
        <w:pStyle w:val="ListingStandard"/>
      </w:pPr>
    </w:p>
    <w:p w14:paraId="3B125DE2" w14:textId="77777777" w:rsidR="00C70889" w:rsidRDefault="00C70889" w:rsidP="00C70889">
      <w:pPr>
        <w:pStyle w:val="ListingStandard"/>
      </w:pPr>
      <w:r>
        <w:t>docker run --name mein-postgres -e POSTGRES_PASSWORD=geheim -p 5432:5432 -d postgres</w:t>
      </w:r>
    </w:p>
    <w:p w14:paraId="4AA8690A" w14:textId="77777777" w:rsidR="00C70889" w:rsidRDefault="00C70889" w:rsidP="00C70889">
      <w:pPr>
        <w:pStyle w:val="ListingStandard"/>
      </w:pPr>
    </w:p>
    <w:p w14:paraId="39D2787A" w14:textId="77777777" w:rsidR="00C70889" w:rsidRDefault="00C70889" w:rsidP="00C70889">
      <w:pPr>
        <w:pStyle w:val="ListingStandard"/>
      </w:pPr>
      <w:r>
        <w:t>Und schon läuft die Datenbank!</w:t>
      </w:r>
    </w:p>
    <w:p w14:paraId="5A64C3F9" w14:textId="77777777" w:rsidR="00C70889" w:rsidRDefault="00C70889" w:rsidP="00C70889">
      <w:pPr>
        <w:pStyle w:val="ListingStandard"/>
      </w:pPr>
    </w:p>
    <w:p w14:paraId="66BF179F" w14:textId="77777777" w:rsidR="00C70889" w:rsidRDefault="00C70889" w:rsidP="00C70889">
      <w:pPr>
        <w:pStyle w:val="ListingStandard"/>
      </w:pPr>
      <w:r>
        <w:rPr>
          <w:rFonts w:ascii="Roboto" w:hAnsi="Roboto" w:cs="Roboto"/>
        </w:rPr>
        <w:t>⸻</w:t>
      </w:r>
    </w:p>
    <w:p w14:paraId="4BFA2BBE" w14:textId="77777777" w:rsidR="00C70889" w:rsidRDefault="00C70889" w:rsidP="00C70889">
      <w:pPr>
        <w:pStyle w:val="ListingStandard"/>
      </w:pPr>
    </w:p>
    <w:p w14:paraId="149B90A0" w14:textId="576CF0F6" w:rsidR="00C70889" w:rsidRDefault="00C70889" w:rsidP="00C70889">
      <w:pPr>
        <w:pStyle w:val="ListingStandard"/>
      </w:pPr>
      <w:r>
        <w:t>Wenn du magst, zeige ich dir gern, wie du Docker installierst oder eine bestimmte Datenbank im Container startest.</w:t>
      </w:r>
    </w:p>
    <w:p w14:paraId="5FCF97AB" w14:textId="77777777" w:rsidR="00C70889" w:rsidRDefault="00C70889" w:rsidP="00AD43B2">
      <w:pPr>
        <w:pStyle w:val="ListingStandard"/>
      </w:pPr>
    </w:p>
    <w:p w14:paraId="2D86C7B6" w14:textId="77777777" w:rsidR="00C70889" w:rsidRDefault="00C70889" w:rsidP="00AD43B2">
      <w:pPr>
        <w:pStyle w:val="ListingStandard"/>
      </w:pPr>
    </w:p>
    <w:p w14:paraId="3E3079C2" w14:textId="77777777" w:rsidR="00723917" w:rsidRPr="006E792B" w:rsidRDefault="00723917" w:rsidP="00723917">
      <w:pPr>
        <w:pStyle w:val="ListingStandard"/>
        <w:rPr>
          <w:rStyle w:val="ListingZeichenFett"/>
        </w:rPr>
      </w:pPr>
      <w:r w:rsidRPr="006E792B">
        <w:rPr>
          <w:rStyle w:val="ListingZeichenFett"/>
        </w:rPr>
        <w:lastRenderedPageBreak/>
        <w:t>Ja, bitte! Zeige mir zunächst, wie man Docker auf meinem Betriebssystem installiert. Ich verwende &lt;macOS / Windows / Linux&gt;.</w:t>
      </w:r>
    </w:p>
    <w:p w14:paraId="2583BFEB" w14:textId="77777777" w:rsidR="00C70889" w:rsidRDefault="00C70889" w:rsidP="00AD43B2">
      <w:pPr>
        <w:pStyle w:val="ListingStandard"/>
      </w:pPr>
    </w:p>
    <w:p w14:paraId="05EAE2F5" w14:textId="77777777" w:rsidR="00DE3EFE" w:rsidRDefault="00DE3EFE" w:rsidP="00DE3EFE">
      <w:pPr>
        <w:pStyle w:val="ListingStandard"/>
      </w:pPr>
      <w:r>
        <w:t>Perfekt! Hier kommt eine einfache Schritt-für-Schritt-Anleitung zur Installation von Docker auf macOS (funktioniert sowohl für Intel- als auch Apple Silicon (M1/M2) Macs):</w:t>
      </w:r>
    </w:p>
    <w:p w14:paraId="1F119078" w14:textId="77777777" w:rsidR="00DE3EFE" w:rsidRDefault="00DE3EFE" w:rsidP="00DE3EFE">
      <w:pPr>
        <w:pStyle w:val="ListingStandard"/>
      </w:pPr>
    </w:p>
    <w:p w14:paraId="7FE01FA9" w14:textId="77777777" w:rsidR="00DE3EFE" w:rsidRDefault="00DE3EFE" w:rsidP="00DE3EFE">
      <w:pPr>
        <w:pStyle w:val="ListingStandard"/>
      </w:pPr>
      <w:r>
        <w:rPr>
          <w:rFonts w:ascii="Roboto" w:hAnsi="Roboto" w:cs="Roboto"/>
        </w:rPr>
        <w:t>⸻</w:t>
      </w:r>
    </w:p>
    <w:p w14:paraId="542B8EF4" w14:textId="77777777" w:rsidR="00DE3EFE" w:rsidRDefault="00DE3EFE" w:rsidP="00DE3EFE">
      <w:pPr>
        <w:pStyle w:val="ListingStandard"/>
      </w:pPr>
    </w:p>
    <w:p w14:paraId="26180A86" w14:textId="77777777" w:rsidR="00DE3EFE" w:rsidRDefault="00DE3EFE" w:rsidP="00DE3EFE">
      <w:pPr>
        <w:pStyle w:val="ListingStandard"/>
      </w:pPr>
      <w:r>
        <w:rPr>
          <w:rFonts w:ascii="Apple Color Emoji" w:hAnsi="Apple Color Emoji" w:cs="Apple Color Emoji"/>
        </w:rPr>
        <w:t>🧰</w:t>
      </w:r>
      <w:r>
        <w:t xml:space="preserve"> 1. Voraussetzungen prüfen</w:t>
      </w:r>
    </w:p>
    <w:p w14:paraId="03586F08" w14:textId="77777777" w:rsidR="00DE3EFE" w:rsidRDefault="00DE3EFE" w:rsidP="00DE3EFE">
      <w:pPr>
        <w:pStyle w:val="ListingStandard"/>
      </w:pPr>
      <w:r>
        <w:tab/>
        <w:t>•</w:t>
      </w:r>
      <w:r>
        <w:tab/>
        <w:t>macOS 11 (Big Sur) oder neuer wird empfohlen</w:t>
      </w:r>
    </w:p>
    <w:p w14:paraId="72A829CB" w14:textId="77777777" w:rsidR="00DE3EFE" w:rsidRDefault="00DE3EFE" w:rsidP="00DE3EFE">
      <w:pPr>
        <w:pStyle w:val="ListingStandard"/>
      </w:pPr>
      <w:r>
        <w:tab/>
        <w:t>•</w:t>
      </w:r>
      <w:r>
        <w:tab/>
        <w:t>mindestens 4</w:t>
      </w:r>
      <w:r>
        <w:rPr>
          <w:rFonts w:ascii="Cambria Math" w:hAnsi="Cambria Math" w:cs="Cambria Math"/>
        </w:rPr>
        <w:t> </w:t>
      </w:r>
      <w:r>
        <w:t>GB RAM</w:t>
      </w:r>
    </w:p>
    <w:p w14:paraId="3858512D" w14:textId="77777777" w:rsidR="00DE3EFE" w:rsidRDefault="00DE3EFE" w:rsidP="00DE3EFE">
      <w:pPr>
        <w:pStyle w:val="ListingStandard"/>
      </w:pPr>
      <w:r>
        <w:tab/>
        <w:t>•</w:t>
      </w:r>
      <w:r>
        <w:tab/>
        <w:t>Virtualisierung muss aktiviert sein (ist standardmäßig aktiv)</w:t>
      </w:r>
    </w:p>
    <w:p w14:paraId="2F2EEB90" w14:textId="77777777" w:rsidR="00DE3EFE" w:rsidRDefault="00DE3EFE" w:rsidP="00DE3EFE">
      <w:pPr>
        <w:pStyle w:val="ListingStandard"/>
      </w:pPr>
    </w:p>
    <w:p w14:paraId="360FC057" w14:textId="77777777" w:rsidR="00DE3EFE" w:rsidRDefault="00DE3EFE" w:rsidP="00DE3EFE">
      <w:pPr>
        <w:pStyle w:val="ListingStandard"/>
      </w:pPr>
      <w:r>
        <w:rPr>
          <w:rFonts w:ascii="Roboto" w:hAnsi="Roboto" w:cs="Roboto"/>
        </w:rPr>
        <w:t>⸻</w:t>
      </w:r>
    </w:p>
    <w:p w14:paraId="155298F5" w14:textId="77777777" w:rsidR="00DE3EFE" w:rsidRDefault="00DE3EFE" w:rsidP="00DE3EFE">
      <w:pPr>
        <w:pStyle w:val="ListingStandard"/>
      </w:pPr>
    </w:p>
    <w:p w14:paraId="1CC2B032" w14:textId="77777777" w:rsidR="00DE3EFE" w:rsidRDefault="00DE3EFE" w:rsidP="00DE3EFE">
      <w:pPr>
        <w:pStyle w:val="ListingStandard"/>
      </w:pPr>
      <w:r>
        <w:rPr>
          <w:rFonts w:ascii="Apple Color Emoji" w:hAnsi="Apple Color Emoji" w:cs="Apple Color Emoji"/>
        </w:rPr>
        <w:t>🐳</w:t>
      </w:r>
      <w:r>
        <w:t xml:space="preserve"> 2. Docker Desktop für macOS herunterladen</w:t>
      </w:r>
    </w:p>
    <w:p w14:paraId="73EE22B0" w14:textId="77777777" w:rsidR="00DE3EFE" w:rsidRDefault="00DE3EFE" w:rsidP="00DE3EFE">
      <w:pPr>
        <w:pStyle w:val="ListingStandard"/>
      </w:pPr>
      <w:r>
        <w:tab/>
        <w:t>1.</w:t>
      </w:r>
      <w:r>
        <w:tab/>
        <w:t>Gehe auf die offizielle Download-Seite:</w:t>
      </w:r>
    </w:p>
    <w:p w14:paraId="11B5A071" w14:textId="77777777" w:rsidR="00DE3EFE" w:rsidRDefault="00DE3EFE" w:rsidP="00DE3EFE">
      <w:pPr>
        <w:pStyle w:val="ListingStandard"/>
      </w:pPr>
      <w:r>
        <w:rPr>
          <w:rFonts w:ascii="Apple Color Emoji" w:hAnsi="Apple Color Emoji" w:cs="Apple Color Emoji"/>
        </w:rPr>
        <w:t>👉</w:t>
      </w:r>
      <w:r>
        <w:t xml:space="preserve"> https://www.docker.com/products/docker-desktop/</w:t>
      </w:r>
    </w:p>
    <w:p w14:paraId="7FD8D51B" w14:textId="77777777" w:rsidR="00DE3EFE" w:rsidRDefault="00DE3EFE" w:rsidP="00DE3EFE">
      <w:pPr>
        <w:pStyle w:val="ListingStandard"/>
      </w:pPr>
      <w:r>
        <w:tab/>
        <w:t>2.</w:t>
      </w:r>
      <w:r>
        <w:tab/>
        <w:t>Klicke auf „Download for Mac (Apple chip)“ oder „Download for Mac (Intel chip)“ – je nachdem, welchen Prozessor du hast:</w:t>
      </w:r>
    </w:p>
    <w:p w14:paraId="3C7466A4" w14:textId="77777777" w:rsidR="00DE3EFE" w:rsidRDefault="00DE3EFE" w:rsidP="00DE3EFE">
      <w:pPr>
        <w:pStyle w:val="ListingStandard"/>
      </w:pPr>
      <w:r>
        <w:tab/>
        <w:t>•</w:t>
      </w:r>
      <w:r>
        <w:tab/>
      </w:r>
      <w:r>
        <w:rPr>
          <w:rFonts w:ascii="Cambria Math" w:hAnsi="Cambria Math" w:cs="Cambria Math"/>
        </w:rPr>
        <w:t>⌘</w:t>
      </w:r>
      <w:r>
        <w:t xml:space="preserve"> Klicke oben links auf das Apfel-Menü → „Über diesen Mac“ → dort steht Apple M1/M2/… oder Intel.</w:t>
      </w:r>
    </w:p>
    <w:p w14:paraId="589288C1" w14:textId="77777777" w:rsidR="00DE3EFE" w:rsidRDefault="00DE3EFE" w:rsidP="00DE3EFE">
      <w:pPr>
        <w:pStyle w:val="ListingStandard"/>
      </w:pPr>
    </w:p>
    <w:p w14:paraId="08953287" w14:textId="77777777" w:rsidR="00DE3EFE" w:rsidRDefault="00DE3EFE" w:rsidP="00DE3EFE">
      <w:pPr>
        <w:pStyle w:val="ListingStandard"/>
      </w:pPr>
      <w:r>
        <w:rPr>
          <w:rFonts w:ascii="Roboto" w:hAnsi="Roboto" w:cs="Roboto"/>
        </w:rPr>
        <w:t>⸻</w:t>
      </w:r>
    </w:p>
    <w:p w14:paraId="5EC0136C" w14:textId="77777777" w:rsidR="00DE3EFE" w:rsidRDefault="00DE3EFE" w:rsidP="00DE3EFE">
      <w:pPr>
        <w:pStyle w:val="ListingStandard"/>
      </w:pPr>
    </w:p>
    <w:p w14:paraId="09B600C9" w14:textId="77777777" w:rsidR="00DE3EFE" w:rsidRDefault="00DE3EFE" w:rsidP="00DE3EFE">
      <w:pPr>
        <w:pStyle w:val="ListingStandard"/>
      </w:pPr>
      <w:r>
        <w:rPr>
          <w:rFonts w:ascii="Apple Color Emoji" w:hAnsi="Apple Color Emoji" w:cs="Apple Color Emoji"/>
        </w:rPr>
        <w:t>📦</w:t>
      </w:r>
      <w:r>
        <w:t xml:space="preserve"> 3. Docker installieren</w:t>
      </w:r>
    </w:p>
    <w:p w14:paraId="2648DDBD" w14:textId="77777777" w:rsidR="00DE3EFE" w:rsidRDefault="00DE3EFE" w:rsidP="00DE3EFE">
      <w:pPr>
        <w:pStyle w:val="ListingStandard"/>
      </w:pPr>
      <w:r>
        <w:tab/>
        <w:t>1.</w:t>
      </w:r>
      <w:r>
        <w:tab/>
        <w:t>Doppelklicke auf die heruntergeladene .dmg-Datei</w:t>
      </w:r>
    </w:p>
    <w:p w14:paraId="546F5069" w14:textId="77777777" w:rsidR="00DE3EFE" w:rsidRDefault="00DE3EFE" w:rsidP="00DE3EFE">
      <w:pPr>
        <w:pStyle w:val="ListingStandard"/>
      </w:pPr>
      <w:r>
        <w:tab/>
        <w:t>2.</w:t>
      </w:r>
      <w:r>
        <w:tab/>
        <w:t>Ziehe das Docker-Symbol in den „Programme“-Ordner</w:t>
      </w:r>
    </w:p>
    <w:p w14:paraId="4D6CA130" w14:textId="77777777" w:rsidR="00DE3EFE" w:rsidRDefault="00DE3EFE" w:rsidP="00DE3EFE">
      <w:pPr>
        <w:pStyle w:val="ListingStandard"/>
      </w:pPr>
      <w:r>
        <w:tab/>
        <w:t>3.</w:t>
      </w:r>
      <w:r>
        <w:tab/>
        <w:t>Öffne Docker Desktop über Spotlight oder den Programme-Ordner</w:t>
      </w:r>
    </w:p>
    <w:p w14:paraId="5B708E7F" w14:textId="77777777" w:rsidR="00DE3EFE" w:rsidRDefault="00DE3EFE" w:rsidP="00DE3EFE">
      <w:pPr>
        <w:pStyle w:val="ListingStandard"/>
      </w:pPr>
      <w:r>
        <w:tab/>
        <w:t>4.</w:t>
      </w:r>
      <w:r>
        <w:tab/>
        <w:t>Beim ersten Start musst du eventuell deine Administrator-Zugangsdaten eingeben</w:t>
      </w:r>
    </w:p>
    <w:p w14:paraId="081772BC" w14:textId="77777777" w:rsidR="00DE3EFE" w:rsidRDefault="00DE3EFE" w:rsidP="00DE3EFE">
      <w:pPr>
        <w:pStyle w:val="ListingStandard"/>
      </w:pPr>
    </w:p>
    <w:p w14:paraId="06994C8C" w14:textId="77777777" w:rsidR="00DE3EFE" w:rsidRDefault="00DE3EFE" w:rsidP="00DE3EFE">
      <w:pPr>
        <w:pStyle w:val="ListingStandard"/>
      </w:pPr>
      <w:r>
        <w:rPr>
          <w:rFonts w:ascii="Roboto" w:hAnsi="Roboto" w:cs="Roboto"/>
        </w:rPr>
        <w:t>⸻</w:t>
      </w:r>
    </w:p>
    <w:p w14:paraId="421A5DD1" w14:textId="77777777" w:rsidR="00DE3EFE" w:rsidRDefault="00DE3EFE" w:rsidP="00DE3EFE">
      <w:pPr>
        <w:pStyle w:val="ListingStandard"/>
      </w:pPr>
    </w:p>
    <w:p w14:paraId="088DF54B" w14:textId="77777777" w:rsidR="00DE3EFE" w:rsidRDefault="00DE3EFE" w:rsidP="00DE3EFE">
      <w:pPr>
        <w:pStyle w:val="ListingStandard"/>
      </w:pPr>
      <w:r>
        <w:rPr>
          <w:rFonts w:ascii="Apple Color Emoji" w:hAnsi="Apple Color Emoji" w:cs="Apple Color Emoji"/>
        </w:rPr>
        <w:t>✅</w:t>
      </w:r>
      <w:r>
        <w:t xml:space="preserve"> 4. Installation testen</w:t>
      </w:r>
    </w:p>
    <w:p w14:paraId="4907F3F8" w14:textId="77777777" w:rsidR="00DE3EFE" w:rsidRDefault="00DE3EFE" w:rsidP="00DE3EFE">
      <w:pPr>
        <w:pStyle w:val="ListingStandard"/>
      </w:pPr>
    </w:p>
    <w:p w14:paraId="51275400" w14:textId="77777777" w:rsidR="00DE3EFE" w:rsidRDefault="00DE3EFE" w:rsidP="00DE3EFE">
      <w:pPr>
        <w:pStyle w:val="ListingStandard"/>
      </w:pPr>
      <w:r>
        <w:t>Öffne das Terminal (Spotlight → „Terminal“) und gib ein:</w:t>
      </w:r>
    </w:p>
    <w:p w14:paraId="6CCE54D8" w14:textId="77777777" w:rsidR="00DE3EFE" w:rsidRDefault="00DE3EFE" w:rsidP="00DE3EFE">
      <w:pPr>
        <w:pStyle w:val="ListingStandard"/>
      </w:pPr>
    </w:p>
    <w:p w14:paraId="4299E24C" w14:textId="77777777" w:rsidR="00DE3EFE" w:rsidRDefault="00DE3EFE" w:rsidP="00DE3EFE">
      <w:pPr>
        <w:pStyle w:val="ListingStandard"/>
      </w:pPr>
      <w:r>
        <w:t>docker --version</w:t>
      </w:r>
    </w:p>
    <w:p w14:paraId="248B52CE" w14:textId="77777777" w:rsidR="00DE3EFE" w:rsidRDefault="00DE3EFE" w:rsidP="00DE3EFE">
      <w:pPr>
        <w:pStyle w:val="ListingStandard"/>
      </w:pPr>
    </w:p>
    <w:p w14:paraId="0FF47078" w14:textId="77777777" w:rsidR="00DE3EFE" w:rsidRDefault="00DE3EFE" w:rsidP="00DE3EFE">
      <w:pPr>
        <w:pStyle w:val="ListingStandard"/>
      </w:pPr>
      <w:r>
        <w:t>Wenn alles klappt, bekommst du etwas wie:</w:t>
      </w:r>
    </w:p>
    <w:p w14:paraId="2F8B77F2" w14:textId="77777777" w:rsidR="00DE3EFE" w:rsidRDefault="00DE3EFE" w:rsidP="00DE3EFE">
      <w:pPr>
        <w:pStyle w:val="ListingStandard"/>
      </w:pPr>
    </w:p>
    <w:p w14:paraId="14855C47" w14:textId="77777777" w:rsidR="00DE3EFE" w:rsidRDefault="00DE3EFE" w:rsidP="00DE3EFE">
      <w:pPr>
        <w:pStyle w:val="ListingStandard"/>
      </w:pPr>
      <w:r>
        <w:t>Docker version 25.0.3, build abc123</w:t>
      </w:r>
    </w:p>
    <w:p w14:paraId="5B31CFB5" w14:textId="77777777" w:rsidR="00DE3EFE" w:rsidRDefault="00DE3EFE" w:rsidP="00DE3EFE">
      <w:pPr>
        <w:pStyle w:val="ListingStandard"/>
      </w:pPr>
    </w:p>
    <w:p w14:paraId="20FA2A46" w14:textId="77777777" w:rsidR="00DE3EFE" w:rsidRDefault="00DE3EFE" w:rsidP="00DE3EFE">
      <w:pPr>
        <w:pStyle w:val="ListingStandard"/>
      </w:pPr>
      <w:r>
        <w:t>Dann kannst du auch testen, ob Docker korrekt läuft:</w:t>
      </w:r>
    </w:p>
    <w:p w14:paraId="383478E7" w14:textId="77777777" w:rsidR="00DE3EFE" w:rsidRDefault="00DE3EFE" w:rsidP="00DE3EFE">
      <w:pPr>
        <w:pStyle w:val="ListingStandard"/>
      </w:pPr>
    </w:p>
    <w:p w14:paraId="500EF59B" w14:textId="77777777" w:rsidR="00DE3EFE" w:rsidRDefault="00DE3EFE" w:rsidP="00DE3EFE">
      <w:pPr>
        <w:pStyle w:val="ListingStandard"/>
      </w:pPr>
      <w:r>
        <w:t>docker run hello-world</w:t>
      </w:r>
    </w:p>
    <w:p w14:paraId="68F12448" w14:textId="77777777" w:rsidR="00DE3EFE" w:rsidRDefault="00DE3EFE" w:rsidP="00DE3EFE">
      <w:pPr>
        <w:pStyle w:val="ListingStandard"/>
      </w:pPr>
    </w:p>
    <w:p w14:paraId="0609CA5B" w14:textId="77777777" w:rsidR="00DE3EFE" w:rsidRDefault="00DE3EFE" w:rsidP="00DE3EFE">
      <w:pPr>
        <w:pStyle w:val="ListingStandard"/>
      </w:pPr>
      <w:r>
        <w:t>Wenn eine kleine Begrüßungsnachricht erscheint, ist Docker erfolgreich eingerichtet.</w:t>
      </w:r>
    </w:p>
    <w:p w14:paraId="40A4C3A0" w14:textId="77777777" w:rsidR="00DE3EFE" w:rsidRDefault="00DE3EFE" w:rsidP="00DE3EFE">
      <w:pPr>
        <w:pStyle w:val="ListingStandard"/>
      </w:pPr>
    </w:p>
    <w:p w14:paraId="0BF19E4E" w14:textId="77777777" w:rsidR="00DE3EFE" w:rsidRDefault="00DE3EFE" w:rsidP="00DE3EFE">
      <w:pPr>
        <w:pStyle w:val="ListingStandard"/>
      </w:pPr>
      <w:r>
        <w:rPr>
          <w:rFonts w:ascii="Roboto" w:hAnsi="Roboto" w:cs="Roboto"/>
        </w:rPr>
        <w:t>⸻</w:t>
      </w:r>
    </w:p>
    <w:p w14:paraId="4F52CD42" w14:textId="77777777" w:rsidR="00DE3EFE" w:rsidRDefault="00DE3EFE" w:rsidP="00DE3EFE">
      <w:pPr>
        <w:pStyle w:val="ListingStandard"/>
      </w:pPr>
    </w:p>
    <w:p w14:paraId="36993C49" w14:textId="77777777" w:rsidR="00DE3EFE" w:rsidRDefault="00DE3EFE" w:rsidP="00DE3EFE">
      <w:pPr>
        <w:pStyle w:val="ListingStandard"/>
      </w:pPr>
      <w:r>
        <w:rPr>
          <w:rFonts w:ascii="Apple Color Emoji" w:hAnsi="Apple Color Emoji" w:cs="Apple Color Emoji"/>
        </w:rPr>
        <w:t>💡</w:t>
      </w:r>
      <w:r>
        <w:t xml:space="preserve"> Hinweis</w:t>
      </w:r>
    </w:p>
    <w:p w14:paraId="2FAA9828" w14:textId="77777777" w:rsidR="00DE3EFE" w:rsidRDefault="00DE3EFE" w:rsidP="00DE3EFE">
      <w:pPr>
        <w:pStyle w:val="ListingStandard"/>
      </w:pPr>
    </w:p>
    <w:p w14:paraId="3E9C15FE" w14:textId="77777777" w:rsidR="00DE3EFE" w:rsidRDefault="00DE3EFE" w:rsidP="00DE3EFE">
      <w:pPr>
        <w:pStyle w:val="ListingStandard"/>
      </w:pPr>
      <w:r>
        <w:t>Docker Desktop ist kostenlos für Privatpersonen, Bildung und kleine Teams. Falls du es beruflich in einem größeren Unternehmen nutzt, beachte die Lizenzbedingungen.</w:t>
      </w:r>
    </w:p>
    <w:p w14:paraId="0504747D" w14:textId="77777777" w:rsidR="00DE3EFE" w:rsidRDefault="00DE3EFE" w:rsidP="00DE3EFE">
      <w:pPr>
        <w:pStyle w:val="ListingStandard"/>
      </w:pPr>
    </w:p>
    <w:p w14:paraId="16F59044" w14:textId="77777777" w:rsidR="00DE3EFE" w:rsidRDefault="00DE3EFE" w:rsidP="00DE3EFE">
      <w:pPr>
        <w:pStyle w:val="ListingStandard"/>
      </w:pPr>
      <w:r>
        <w:rPr>
          <w:rFonts w:ascii="Roboto" w:hAnsi="Roboto" w:cs="Roboto"/>
        </w:rPr>
        <w:t>⸻</w:t>
      </w:r>
    </w:p>
    <w:p w14:paraId="65AC44A9" w14:textId="77777777" w:rsidR="00DE3EFE" w:rsidRDefault="00DE3EFE" w:rsidP="00DE3EFE">
      <w:pPr>
        <w:pStyle w:val="ListingStandard"/>
      </w:pPr>
    </w:p>
    <w:p w14:paraId="5900A2C2" w14:textId="1CD2FDEF" w:rsidR="00723917" w:rsidRDefault="00DE3EFE" w:rsidP="00DE3EFE">
      <w:pPr>
        <w:pStyle w:val="ListingStandard"/>
      </w:pPr>
      <w:r>
        <w:t>Möchtest du als Nächstes eine bestimmte Datenbank (z.</w:t>
      </w:r>
      <w:r>
        <w:rPr>
          <w:rFonts w:ascii="Cambria Math" w:hAnsi="Cambria Math" w:cs="Cambria Math"/>
        </w:rPr>
        <w:t> </w:t>
      </w:r>
      <w:r>
        <w:t>B. PostgreSQL, MySQL, SQLite im Container) ausprobieren?</w:t>
      </w:r>
    </w:p>
    <w:p w14:paraId="5ACD1D1B" w14:textId="77777777" w:rsidR="00DE3EFE" w:rsidRDefault="00DE3EFE" w:rsidP="00DE3EFE">
      <w:pPr>
        <w:pStyle w:val="ListingStandard"/>
      </w:pPr>
    </w:p>
    <w:p w14:paraId="513F8B02" w14:textId="77777777" w:rsidR="00DE3EFE" w:rsidRDefault="00DE3EFE" w:rsidP="00DE3EFE">
      <w:pPr>
        <w:pStyle w:val="ListingStandard"/>
      </w:pPr>
    </w:p>
    <w:p w14:paraId="410AA5D8" w14:textId="77777777" w:rsidR="003C205F" w:rsidRPr="003C205F" w:rsidRDefault="003C205F" w:rsidP="003C205F">
      <w:pPr>
        <w:pStyle w:val="ListingStandard"/>
        <w:rPr>
          <w:b/>
        </w:rPr>
      </w:pPr>
      <w:r w:rsidRPr="003C205F">
        <w:rPr>
          <w:b/>
        </w:rPr>
        <w:t>Erkläre mir in einfachen Worten und Schritten, wie ich eine MySQL-Datenbank in Docker einrichten und auf diese zugreifen kann. Beschreibe dabei beide Alternativen: 1) Über die Docker Desktop App. 2) Über die Kommandozeile.</w:t>
      </w:r>
    </w:p>
    <w:p w14:paraId="6C40A2E5" w14:textId="77777777" w:rsidR="00723917" w:rsidRDefault="00723917" w:rsidP="00AD43B2">
      <w:pPr>
        <w:pStyle w:val="ListingStandard"/>
      </w:pPr>
    </w:p>
    <w:p w14:paraId="56E70C58" w14:textId="77777777" w:rsidR="003C205F" w:rsidRDefault="003C205F" w:rsidP="00AD43B2">
      <w:pPr>
        <w:pStyle w:val="ListingStandard"/>
      </w:pPr>
    </w:p>
    <w:p w14:paraId="35B46968" w14:textId="77777777" w:rsidR="003C205F" w:rsidRDefault="003C205F" w:rsidP="003C205F">
      <w:pPr>
        <w:pStyle w:val="ListingStandard"/>
      </w:pPr>
      <w:r>
        <w:t>Gerne, Rainer! Hier ist eine einfache Schritt-für-Schritt-Erklärung, wie du eine MySQL-Datenbank mit Docker einrichtest – sowohl über die Docker Desktop App als auch über das Terminal (Kommandozeile).</w:t>
      </w:r>
    </w:p>
    <w:p w14:paraId="653C863B" w14:textId="77777777" w:rsidR="003C205F" w:rsidRDefault="003C205F" w:rsidP="003C205F">
      <w:pPr>
        <w:pStyle w:val="ListingStandard"/>
      </w:pPr>
    </w:p>
    <w:p w14:paraId="5DF68243" w14:textId="77777777" w:rsidR="003C205F" w:rsidRDefault="003C205F" w:rsidP="003C205F">
      <w:pPr>
        <w:pStyle w:val="ListingStandard"/>
      </w:pPr>
      <w:r>
        <w:rPr>
          <w:rFonts w:ascii="Roboto" w:hAnsi="Roboto" w:cs="Roboto"/>
        </w:rPr>
        <w:t>⸻</w:t>
      </w:r>
    </w:p>
    <w:p w14:paraId="54F035B5" w14:textId="77777777" w:rsidR="003C205F" w:rsidRDefault="003C205F" w:rsidP="003C205F">
      <w:pPr>
        <w:pStyle w:val="ListingStandard"/>
      </w:pPr>
    </w:p>
    <w:p w14:paraId="1E4933C7" w14:textId="77777777" w:rsidR="003C205F" w:rsidRDefault="003C205F" w:rsidP="003C205F">
      <w:pPr>
        <w:pStyle w:val="ListingStandard"/>
      </w:pPr>
      <w:r>
        <w:rPr>
          <w:rFonts w:ascii="Apple Color Emoji" w:hAnsi="Apple Color Emoji" w:cs="Apple Color Emoji"/>
        </w:rPr>
        <w:t>🅰️</w:t>
      </w:r>
      <w:r>
        <w:t xml:space="preserve"> Variante 1: MySQL mit Docker Desktop (grafisch)</w:t>
      </w:r>
    </w:p>
    <w:p w14:paraId="795416A8" w14:textId="77777777" w:rsidR="003C205F" w:rsidRDefault="003C205F" w:rsidP="003C205F">
      <w:pPr>
        <w:pStyle w:val="ListingStandard"/>
      </w:pPr>
    </w:p>
    <w:p w14:paraId="29F6222B" w14:textId="77777777" w:rsidR="003C205F" w:rsidRDefault="003C205F" w:rsidP="003C205F">
      <w:pPr>
        <w:pStyle w:val="ListingStandard"/>
      </w:pPr>
      <w:r>
        <w:rPr>
          <w:rFonts w:ascii="Apple Color Emoji" w:hAnsi="Apple Color Emoji" w:cs="Apple Color Emoji"/>
        </w:rPr>
        <w:t>🔧</w:t>
      </w:r>
      <w:r>
        <w:t xml:space="preserve"> Schritt 1: Docker Desktop starten</w:t>
      </w:r>
    </w:p>
    <w:p w14:paraId="62899E1E" w14:textId="77777777" w:rsidR="003C205F" w:rsidRDefault="003C205F" w:rsidP="003C205F">
      <w:pPr>
        <w:pStyle w:val="ListingStandard"/>
      </w:pPr>
      <w:r>
        <w:tab/>
        <w:t>•</w:t>
      </w:r>
      <w:r>
        <w:tab/>
        <w:t>Öffne die Docker Desktop App</w:t>
      </w:r>
    </w:p>
    <w:p w14:paraId="5483BE36" w14:textId="77777777" w:rsidR="003C205F" w:rsidRDefault="003C205F" w:rsidP="003C205F">
      <w:pPr>
        <w:pStyle w:val="ListingStandard"/>
      </w:pPr>
      <w:r>
        <w:tab/>
        <w:t>•</w:t>
      </w:r>
      <w:r>
        <w:tab/>
        <w:t>Warte, bis oben „Docker is running“ erscheint</w:t>
      </w:r>
    </w:p>
    <w:p w14:paraId="5D250B3C" w14:textId="77777777" w:rsidR="003C205F" w:rsidRDefault="003C205F" w:rsidP="003C205F">
      <w:pPr>
        <w:pStyle w:val="ListingStandard"/>
      </w:pPr>
    </w:p>
    <w:p w14:paraId="712CF308" w14:textId="77777777" w:rsidR="003C205F" w:rsidRDefault="003C205F" w:rsidP="003C205F">
      <w:pPr>
        <w:pStyle w:val="ListingStandard"/>
      </w:pPr>
      <w:r>
        <w:rPr>
          <w:rFonts w:ascii="Roboto" w:hAnsi="Roboto" w:cs="Roboto"/>
        </w:rPr>
        <w:t>⸻</w:t>
      </w:r>
    </w:p>
    <w:p w14:paraId="64746BDF" w14:textId="77777777" w:rsidR="003C205F" w:rsidRDefault="003C205F" w:rsidP="003C205F">
      <w:pPr>
        <w:pStyle w:val="ListingStandard"/>
      </w:pPr>
    </w:p>
    <w:p w14:paraId="615B2E7D" w14:textId="77777777" w:rsidR="003C205F" w:rsidRDefault="003C205F" w:rsidP="003C205F">
      <w:pPr>
        <w:pStyle w:val="ListingStandard"/>
      </w:pPr>
      <w:r>
        <w:rPr>
          <w:rFonts w:ascii="Apple Color Emoji" w:hAnsi="Apple Color Emoji" w:cs="Apple Color Emoji"/>
        </w:rPr>
        <w:t>🐳</w:t>
      </w:r>
      <w:r>
        <w:t xml:space="preserve"> Schritt 2: Neues MySQL-Container-Projekt erstellen</w:t>
      </w:r>
    </w:p>
    <w:p w14:paraId="02136182" w14:textId="77777777" w:rsidR="003C205F" w:rsidRDefault="003C205F" w:rsidP="003C205F">
      <w:pPr>
        <w:pStyle w:val="ListingStandard"/>
      </w:pPr>
      <w:r>
        <w:tab/>
        <w:t>1.</w:t>
      </w:r>
      <w:r>
        <w:tab/>
        <w:t>Gehe in der linken Spalte auf „Containers“ oder „Dev Environments“</w:t>
      </w:r>
    </w:p>
    <w:p w14:paraId="3C906183" w14:textId="77777777" w:rsidR="003C205F" w:rsidRDefault="003C205F" w:rsidP="003C205F">
      <w:pPr>
        <w:pStyle w:val="ListingStandard"/>
      </w:pPr>
      <w:r>
        <w:tab/>
        <w:t>2.</w:t>
      </w:r>
      <w:r>
        <w:tab/>
        <w:t>Klicke auf „+ Add Container“ oder „Create“</w:t>
      </w:r>
    </w:p>
    <w:p w14:paraId="09F9BBA8" w14:textId="77777777" w:rsidR="003C205F" w:rsidRDefault="003C205F" w:rsidP="003C205F">
      <w:pPr>
        <w:pStyle w:val="ListingStandard"/>
      </w:pPr>
      <w:r>
        <w:tab/>
        <w:t>3.</w:t>
      </w:r>
      <w:r>
        <w:tab/>
        <w:t>Suche nach mysql im Image-Verzeichnis</w:t>
      </w:r>
    </w:p>
    <w:p w14:paraId="4CA0D713" w14:textId="77777777" w:rsidR="003C205F" w:rsidRDefault="003C205F" w:rsidP="003C205F">
      <w:pPr>
        <w:pStyle w:val="ListingStandard"/>
      </w:pPr>
      <w:r>
        <w:tab/>
        <w:t>4.</w:t>
      </w:r>
      <w:r>
        <w:tab/>
        <w:t>Wähle das offizielle MySQL-Image (mysql:latest) aus</w:t>
      </w:r>
    </w:p>
    <w:p w14:paraId="5167D2D6" w14:textId="77777777" w:rsidR="003C205F" w:rsidRDefault="003C205F" w:rsidP="003C205F">
      <w:pPr>
        <w:pStyle w:val="ListingStandard"/>
      </w:pPr>
      <w:r>
        <w:tab/>
        <w:t>5.</w:t>
      </w:r>
      <w:r>
        <w:tab/>
        <w:t>Gib dem Container einen Namen, z.</w:t>
      </w:r>
      <w:r>
        <w:rPr>
          <w:rFonts w:ascii="Cambria Math" w:hAnsi="Cambria Math" w:cs="Cambria Math"/>
        </w:rPr>
        <w:t> </w:t>
      </w:r>
      <w:r>
        <w:t>B. meine-mysql-db</w:t>
      </w:r>
    </w:p>
    <w:p w14:paraId="17103AE7" w14:textId="77777777" w:rsidR="003C205F" w:rsidRDefault="003C205F" w:rsidP="003C205F">
      <w:pPr>
        <w:pStyle w:val="ListingStandard"/>
      </w:pPr>
    </w:p>
    <w:p w14:paraId="64B07D9E" w14:textId="77777777" w:rsidR="003C205F" w:rsidRDefault="003C205F" w:rsidP="003C205F">
      <w:pPr>
        <w:pStyle w:val="ListingStandard"/>
      </w:pPr>
      <w:r>
        <w:rPr>
          <w:rFonts w:ascii="Roboto" w:hAnsi="Roboto" w:cs="Roboto"/>
        </w:rPr>
        <w:t>⸻</w:t>
      </w:r>
    </w:p>
    <w:p w14:paraId="61CFFE19" w14:textId="77777777" w:rsidR="003C205F" w:rsidRDefault="003C205F" w:rsidP="003C205F">
      <w:pPr>
        <w:pStyle w:val="ListingStandard"/>
      </w:pPr>
    </w:p>
    <w:p w14:paraId="0353EDE9" w14:textId="77777777" w:rsidR="003C205F" w:rsidRDefault="003C205F" w:rsidP="003C205F">
      <w:pPr>
        <w:pStyle w:val="ListingStandard"/>
      </w:pPr>
      <w:r>
        <w:rPr>
          <w:rFonts w:ascii="Apple Color Emoji" w:hAnsi="Apple Color Emoji" w:cs="Apple Color Emoji"/>
        </w:rPr>
        <w:t>🔐</w:t>
      </w:r>
      <w:r>
        <w:t xml:space="preserve"> Schritt 3: Umgebungsvariablen setzen</w:t>
      </w:r>
    </w:p>
    <w:p w14:paraId="45DABB8A" w14:textId="77777777" w:rsidR="003C205F" w:rsidRDefault="003C205F" w:rsidP="003C205F">
      <w:pPr>
        <w:pStyle w:val="ListingStandard"/>
      </w:pPr>
    </w:p>
    <w:p w14:paraId="73598A4E" w14:textId="77777777" w:rsidR="003C205F" w:rsidRDefault="003C205F" w:rsidP="003C205F">
      <w:pPr>
        <w:pStyle w:val="ListingStandard"/>
      </w:pPr>
      <w:r>
        <w:t>Beim Erstellen wirst du nach Umgebungsvariablen gefragt:</w:t>
      </w:r>
    </w:p>
    <w:p w14:paraId="4D1BB5C4" w14:textId="77777777" w:rsidR="003C205F" w:rsidRDefault="003C205F" w:rsidP="003C205F">
      <w:pPr>
        <w:pStyle w:val="ListingStandard"/>
      </w:pPr>
      <w:r>
        <w:tab/>
        <w:t>•</w:t>
      </w:r>
      <w:r>
        <w:tab/>
        <w:t>MYSQL_ROOT_PASSWORD → z.</w:t>
      </w:r>
      <w:r>
        <w:rPr>
          <w:rFonts w:ascii="Cambria Math" w:hAnsi="Cambria Math" w:cs="Cambria Math"/>
        </w:rPr>
        <w:t> </w:t>
      </w:r>
      <w:r>
        <w:t>B. geheim123</w:t>
      </w:r>
    </w:p>
    <w:p w14:paraId="3B18FB8B" w14:textId="77777777" w:rsidR="003C205F" w:rsidRDefault="003C205F" w:rsidP="003C205F">
      <w:pPr>
        <w:pStyle w:val="ListingStandard"/>
      </w:pPr>
      <w:r>
        <w:tab/>
        <w:t>•</w:t>
      </w:r>
      <w:r>
        <w:tab/>
        <w:t>(Optional: MYSQL_DATABASE, MYSQL_USER, MYSQL_PASSWORD)</w:t>
      </w:r>
    </w:p>
    <w:p w14:paraId="4876C715" w14:textId="77777777" w:rsidR="003C205F" w:rsidRDefault="003C205F" w:rsidP="003C205F">
      <w:pPr>
        <w:pStyle w:val="ListingStandard"/>
      </w:pPr>
    </w:p>
    <w:p w14:paraId="0FC04454" w14:textId="77777777" w:rsidR="003C205F" w:rsidRDefault="003C205F" w:rsidP="003C205F">
      <w:pPr>
        <w:pStyle w:val="ListingStandard"/>
      </w:pPr>
      <w:r>
        <w:rPr>
          <w:rFonts w:ascii="Roboto" w:hAnsi="Roboto" w:cs="Roboto"/>
        </w:rPr>
        <w:t>⸻</w:t>
      </w:r>
    </w:p>
    <w:p w14:paraId="5E09F9DE" w14:textId="77777777" w:rsidR="003C205F" w:rsidRDefault="003C205F" w:rsidP="003C205F">
      <w:pPr>
        <w:pStyle w:val="ListingStandard"/>
      </w:pPr>
    </w:p>
    <w:p w14:paraId="3FC3B20F" w14:textId="77777777" w:rsidR="003C205F" w:rsidRDefault="003C205F" w:rsidP="003C205F">
      <w:pPr>
        <w:pStyle w:val="ListingStandard"/>
      </w:pPr>
      <w:r>
        <w:rPr>
          <w:rFonts w:ascii="Apple Color Emoji" w:hAnsi="Apple Color Emoji" w:cs="Apple Color Emoji"/>
        </w:rPr>
        <w:t>📦</w:t>
      </w:r>
      <w:r>
        <w:t xml:space="preserve"> Schritt 4: Port weiterleiten</w:t>
      </w:r>
    </w:p>
    <w:p w14:paraId="5192BF51" w14:textId="77777777" w:rsidR="003C205F" w:rsidRDefault="003C205F" w:rsidP="003C205F">
      <w:pPr>
        <w:pStyle w:val="ListingStandard"/>
      </w:pPr>
    </w:p>
    <w:p w14:paraId="05C2666A" w14:textId="77777777" w:rsidR="003C205F" w:rsidRDefault="003C205F" w:rsidP="003C205F">
      <w:pPr>
        <w:pStyle w:val="ListingStandard"/>
      </w:pPr>
      <w:r>
        <w:t>Setze z.</w:t>
      </w:r>
      <w:r>
        <w:rPr>
          <w:rFonts w:ascii="Cambria Math" w:hAnsi="Cambria Math" w:cs="Cambria Math"/>
        </w:rPr>
        <w:t> </w:t>
      </w:r>
      <w:r>
        <w:t>B.:</w:t>
      </w:r>
    </w:p>
    <w:p w14:paraId="0DDF97C6" w14:textId="77777777" w:rsidR="003C205F" w:rsidRDefault="003C205F" w:rsidP="003C205F">
      <w:pPr>
        <w:pStyle w:val="ListingStandard"/>
      </w:pPr>
      <w:r>
        <w:tab/>
        <w:t>•</w:t>
      </w:r>
      <w:r>
        <w:tab/>
        <w:t>Container-Port: 3306</w:t>
      </w:r>
    </w:p>
    <w:p w14:paraId="55CE414C" w14:textId="77777777" w:rsidR="003C205F" w:rsidRDefault="003C205F" w:rsidP="003C205F">
      <w:pPr>
        <w:pStyle w:val="ListingStandard"/>
      </w:pPr>
      <w:r>
        <w:tab/>
        <w:t>•</w:t>
      </w:r>
      <w:r>
        <w:tab/>
        <w:t>Lokaler Port: 3306 (wenn frei)</w:t>
      </w:r>
    </w:p>
    <w:p w14:paraId="64ABED8E" w14:textId="77777777" w:rsidR="003C205F" w:rsidRDefault="003C205F" w:rsidP="003C205F">
      <w:pPr>
        <w:pStyle w:val="ListingStandard"/>
      </w:pPr>
    </w:p>
    <w:p w14:paraId="32C53E79" w14:textId="77777777" w:rsidR="003C205F" w:rsidRDefault="003C205F" w:rsidP="003C205F">
      <w:pPr>
        <w:pStyle w:val="ListingStandard"/>
      </w:pPr>
      <w:r>
        <w:rPr>
          <w:rFonts w:ascii="Roboto" w:hAnsi="Roboto" w:cs="Roboto"/>
        </w:rPr>
        <w:t>⸻</w:t>
      </w:r>
    </w:p>
    <w:p w14:paraId="53FA7249" w14:textId="77777777" w:rsidR="003C205F" w:rsidRDefault="003C205F" w:rsidP="003C205F">
      <w:pPr>
        <w:pStyle w:val="ListingStandard"/>
      </w:pPr>
    </w:p>
    <w:p w14:paraId="49FF3B8D" w14:textId="77777777" w:rsidR="003C205F" w:rsidRDefault="003C205F" w:rsidP="003C205F">
      <w:pPr>
        <w:pStyle w:val="ListingStandard"/>
      </w:pPr>
      <w:r>
        <w:rPr>
          <w:rFonts w:ascii="Apple Color Emoji" w:hAnsi="Apple Color Emoji" w:cs="Apple Color Emoji"/>
        </w:rPr>
        <w:t>✅</w:t>
      </w:r>
      <w:r>
        <w:t xml:space="preserve"> Schritt 5: Container starten</w:t>
      </w:r>
    </w:p>
    <w:p w14:paraId="5F9C72AD" w14:textId="77777777" w:rsidR="003C205F" w:rsidRDefault="003C205F" w:rsidP="003C205F">
      <w:pPr>
        <w:pStyle w:val="ListingStandard"/>
      </w:pPr>
      <w:r>
        <w:tab/>
        <w:t>•</w:t>
      </w:r>
      <w:r>
        <w:tab/>
        <w:t>Klicke auf „Run“</w:t>
      </w:r>
    </w:p>
    <w:p w14:paraId="0FE84A9D" w14:textId="77777777" w:rsidR="003C205F" w:rsidRDefault="003C205F" w:rsidP="003C205F">
      <w:pPr>
        <w:pStyle w:val="ListingStandard"/>
      </w:pPr>
      <w:r>
        <w:tab/>
        <w:t>•</w:t>
      </w:r>
      <w:r>
        <w:tab/>
        <w:t>Du siehst nun, dass dein MySQL-Container läuft</w:t>
      </w:r>
    </w:p>
    <w:p w14:paraId="5D8334DC" w14:textId="77777777" w:rsidR="003C205F" w:rsidRDefault="003C205F" w:rsidP="003C205F">
      <w:pPr>
        <w:pStyle w:val="ListingStandard"/>
      </w:pPr>
    </w:p>
    <w:p w14:paraId="0D8FD53C" w14:textId="77777777" w:rsidR="003C205F" w:rsidRDefault="003C205F" w:rsidP="003C205F">
      <w:pPr>
        <w:pStyle w:val="ListingStandard"/>
      </w:pPr>
      <w:r>
        <w:rPr>
          <w:rFonts w:ascii="Roboto" w:hAnsi="Roboto" w:cs="Roboto"/>
        </w:rPr>
        <w:lastRenderedPageBreak/>
        <w:t>⸻</w:t>
      </w:r>
    </w:p>
    <w:p w14:paraId="61F41531" w14:textId="77777777" w:rsidR="003C205F" w:rsidRDefault="003C205F" w:rsidP="003C205F">
      <w:pPr>
        <w:pStyle w:val="ListingStandard"/>
      </w:pPr>
    </w:p>
    <w:p w14:paraId="6BDDF40E" w14:textId="77777777" w:rsidR="003C205F" w:rsidRDefault="003C205F" w:rsidP="003C205F">
      <w:pPr>
        <w:pStyle w:val="ListingStandard"/>
      </w:pPr>
      <w:r>
        <w:rPr>
          <w:rFonts w:ascii="Apple Color Emoji" w:hAnsi="Apple Color Emoji" w:cs="Apple Color Emoji"/>
        </w:rPr>
        <w:t>🔌</w:t>
      </w:r>
      <w:r>
        <w:t xml:space="preserve"> Zugriff testen</w:t>
      </w:r>
    </w:p>
    <w:p w14:paraId="3CE8B592" w14:textId="77777777" w:rsidR="003C205F" w:rsidRDefault="003C205F" w:rsidP="003C205F">
      <w:pPr>
        <w:pStyle w:val="ListingStandard"/>
      </w:pPr>
    </w:p>
    <w:p w14:paraId="468A7EE0" w14:textId="77777777" w:rsidR="003C205F" w:rsidRDefault="003C205F" w:rsidP="003C205F">
      <w:pPr>
        <w:pStyle w:val="ListingStandard"/>
      </w:pPr>
      <w:r>
        <w:t>Du kannst mit einem Tool wie TablePlus, DBeaver, Sequel Ace oder MySQL Workbench verbinden:</w:t>
      </w:r>
    </w:p>
    <w:p w14:paraId="4A32333D" w14:textId="77777777" w:rsidR="003C205F" w:rsidRDefault="003C205F" w:rsidP="003C205F">
      <w:pPr>
        <w:pStyle w:val="ListingStandard"/>
      </w:pPr>
      <w:r>
        <w:tab/>
        <w:t>•</w:t>
      </w:r>
      <w:r>
        <w:tab/>
        <w:t>Host: localhost</w:t>
      </w:r>
    </w:p>
    <w:p w14:paraId="02E4792A" w14:textId="77777777" w:rsidR="003C205F" w:rsidRDefault="003C205F" w:rsidP="003C205F">
      <w:pPr>
        <w:pStyle w:val="ListingStandard"/>
      </w:pPr>
      <w:r>
        <w:tab/>
        <w:t>•</w:t>
      </w:r>
      <w:r>
        <w:tab/>
        <w:t>Port: 3306</w:t>
      </w:r>
    </w:p>
    <w:p w14:paraId="1208F71C" w14:textId="77777777" w:rsidR="003C205F" w:rsidRDefault="003C205F" w:rsidP="003C205F">
      <w:pPr>
        <w:pStyle w:val="ListingStandard"/>
      </w:pPr>
      <w:r>
        <w:tab/>
        <w:t>•</w:t>
      </w:r>
      <w:r>
        <w:tab/>
        <w:t>Benutzer: root</w:t>
      </w:r>
    </w:p>
    <w:p w14:paraId="7CFC9F26" w14:textId="77777777" w:rsidR="003C205F" w:rsidRDefault="003C205F" w:rsidP="003C205F">
      <w:pPr>
        <w:pStyle w:val="ListingStandard"/>
      </w:pPr>
      <w:r>
        <w:tab/>
        <w:t>•</w:t>
      </w:r>
      <w:r>
        <w:tab/>
        <w:t>Passwort: geheim123</w:t>
      </w:r>
    </w:p>
    <w:p w14:paraId="02726B92" w14:textId="77777777" w:rsidR="003C205F" w:rsidRDefault="003C205F" w:rsidP="003C205F">
      <w:pPr>
        <w:pStyle w:val="ListingStandard"/>
      </w:pPr>
    </w:p>
    <w:p w14:paraId="7A956FC4" w14:textId="77777777" w:rsidR="003C205F" w:rsidRDefault="003C205F" w:rsidP="003C205F">
      <w:pPr>
        <w:pStyle w:val="ListingStandard"/>
      </w:pPr>
      <w:r>
        <w:rPr>
          <w:rFonts w:ascii="Roboto" w:hAnsi="Roboto" w:cs="Roboto"/>
        </w:rPr>
        <w:t>⸻</w:t>
      </w:r>
    </w:p>
    <w:p w14:paraId="51EDA718" w14:textId="77777777" w:rsidR="003C205F" w:rsidRDefault="003C205F" w:rsidP="003C205F">
      <w:pPr>
        <w:pStyle w:val="ListingStandard"/>
      </w:pPr>
    </w:p>
    <w:p w14:paraId="25301BE9" w14:textId="77777777" w:rsidR="003C205F" w:rsidRDefault="003C205F" w:rsidP="003C205F">
      <w:pPr>
        <w:pStyle w:val="ListingStandard"/>
      </w:pPr>
      <w:r>
        <w:rPr>
          <w:rFonts w:ascii="Apple Color Emoji" w:hAnsi="Apple Color Emoji" w:cs="Apple Color Emoji"/>
        </w:rPr>
        <w:t>🅱️</w:t>
      </w:r>
      <w:r>
        <w:t xml:space="preserve"> Variante 2: MySQL per Terminal (Kommandozeile)</w:t>
      </w:r>
    </w:p>
    <w:p w14:paraId="41AB8B77" w14:textId="77777777" w:rsidR="003C205F" w:rsidRDefault="003C205F" w:rsidP="003C205F">
      <w:pPr>
        <w:pStyle w:val="ListingStandard"/>
      </w:pPr>
    </w:p>
    <w:p w14:paraId="6D123B8E" w14:textId="77777777" w:rsidR="003C205F" w:rsidRDefault="003C205F" w:rsidP="003C205F">
      <w:pPr>
        <w:pStyle w:val="ListingStandard"/>
      </w:pPr>
      <w:r>
        <w:rPr>
          <w:rFonts w:ascii="Apple Color Emoji" w:hAnsi="Apple Color Emoji" w:cs="Apple Color Emoji"/>
        </w:rPr>
        <w:t>🔧</w:t>
      </w:r>
      <w:r>
        <w:t xml:space="preserve"> Schritt 1: MySQL-Container starten</w:t>
      </w:r>
    </w:p>
    <w:p w14:paraId="6F83A2EE" w14:textId="77777777" w:rsidR="003C205F" w:rsidRDefault="003C205F" w:rsidP="003C205F">
      <w:pPr>
        <w:pStyle w:val="ListingStandard"/>
      </w:pPr>
    </w:p>
    <w:p w14:paraId="280E7754" w14:textId="77777777" w:rsidR="003C205F" w:rsidRDefault="003C205F" w:rsidP="003C205F">
      <w:pPr>
        <w:pStyle w:val="ListingStandard"/>
      </w:pPr>
      <w:r>
        <w:t>docker run --name meine-mysql-db \</w:t>
      </w:r>
    </w:p>
    <w:p w14:paraId="4E049686" w14:textId="77777777" w:rsidR="003C205F" w:rsidRDefault="003C205F" w:rsidP="003C205F">
      <w:pPr>
        <w:pStyle w:val="ListingStandard"/>
      </w:pPr>
      <w:r>
        <w:t xml:space="preserve">  -e MYSQL_ROOT_PASSWORD=geheim123 \</w:t>
      </w:r>
    </w:p>
    <w:p w14:paraId="210F77AF" w14:textId="77777777" w:rsidR="003C205F" w:rsidRDefault="003C205F" w:rsidP="003C205F">
      <w:pPr>
        <w:pStyle w:val="ListingStandard"/>
      </w:pPr>
      <w:r>
        <w:t xml:space="preserve">  -p 3306:3306 \</w:t>
      </w:r>
    </w:p>
    <w:p w14:paraId="696F48B7" w14:textId="77777777" w:rsidR="003C205F" w:rsidRDefault="003C205F" w:rsidP="003C205F">
      <w:pPr>
        <w:pStyle w:val="ListingStandard"/>
      </w:pPr>
      <w:r>
        <w:t xml:space="preserve">  -d mysql</w:t>
      </w:r>
    </w:p>
    <w:p w14:paraId="6D459402" w14:textId="77777777" w:rsidR="003C205F" w:rsidRDefault="003C205F" w:rsidP="003C205F">
      <w:pPr>
        <w:pStyle w:val="ListingStandard"/>
      </w:pPr>
    </w:p>
    <w:p w14:paraId="214BF06A" w14:textId="77777777" w:rsidR="003C205F" w:rsidRDefault="003C205F" w:rsidP="003C205F">
      <w:pPr>
        <w:pStyle w:val="ListingStandard"/>
      </w:pPr>
      <w:r>
        <w:t>Erklärung:</w:t>
      </w:r>
    </w:p>
    <w:p w14:paraId="7952C455" w14:textId="77777777" w:rsidR="003C205F" w:rsidRDefault="003C205F" w:rsidP="003C205F">
      <w:pPr>
        <w:pStyle w:val="ListingStandard"/>
      </w:pPr>
      <w:r>
        <w:tab/>
        <w:t>•</w:t>
      </w:r>
      <w:r>
        <w:tab/>
        <w:t>--name gibt dem Container einen Namen</w:t>
      </w:r>
    </w:p>
    <w:p w14:paraId="7742E910" w14:textId="77777777" w:rsidR="003C205F" w:rsidRDefault="003C205F" w:rsidP="003C205F">
      <w:pPr>
        <w:pStyle w:val="ListingStandard"/>
      </w:pPr>
      <w:r>
        <w:tab/>
        <w:t>•</w:t>
      </w:r>
      <w:r>
        <w:tab/>
        <w:t>-e setzt Umgebungsvariablen (z.</w:t>
      </w:r>
      <w:r>
        <w:rPr>
          <w:rFonts w:ascii="Cambria Math" w:hAnsi="Cambria Math" w:cs="Cambria Math"/>
        </w:rPr>
        <w:t> </w:t>
      </w:r>
      <w:r>
        <w:t>B. Root-Passwort)</w:t>
      </w:r>
    </w:p>
    <w:p w14:paraId="5CF3F223" w14:textId="77777777" w:rsidR="003C205F" w:rsidRDefault="003C205F" w:rsidP="003C205F">
      <w:pPr>
        <w:pStyle w:val="ListingStandard"/>
      </w:pPr>
      <w:r>
        <w:tab/>
        <w:t>•</w:t>
      </w:r>
      <w:r>
        <w:tab/>
        <w:t>-p leitet Port 3306 vom Container auf deinen Mac weiter</w:t>
      </w:r>
    </w:p>
    <w:p w14:paraId="159D1524" w14:textId="77777777" w:rsidR="003C205F" w:rsidRDefault="003C205F" w:rsidP="003C205F">
      <w:pPr>
        <w:pStyle w:val="ListingStandard"/>
      </w:pPr>
      <w:r>
        <w:tab/>
        <w:t>•</w:t>
      </w:r>
      <w:r>
        <w:tab/>
        <w:t>-d startet den Container im Hintergrund</w:t>
      </w:r>
    </w:p>
    <w:p w14:paraId="4640B32F" w14:textId="77777777" w:rsidR="003C205F" w:rsidRDefault="003C205F" w:rsidP="003C205F">
      <w:pPr>
        <w:pStyle w:val="ListingStandard"/>
      </w:pPr>
    </w:p>
    <w:p w14:paraId="3B26F940" w14:textId="77777777" w:rsidR="003C205F" w:rsidRDefault="003C205F" w:rsidP="003C205F">
      <w:pPr>
        <w:pStyle w:val="ListingStandard"/>
      </w:pPr>
      <w:r>
        <w:rPr>
          <w:rFonts w:ascii="Roboto" w:hAnsi="Roboto" w:cs="Roboto"/>
        </w:rPr>
        <w:t>⸻</w:t>
      </w:r>
    </w:p>
    <w:p w14:paraId="6134EAA8" w14:textId="77777777" w:rsidR="003C205F" w:rsidRDefault="003C205F" w:rsidP="003C205F">
      <w:pPr>
        <w:pStyle w:val="ListingStandard"/>
      </w:pPr>
    </w:p>
    <w:p w14:paraId="461B2A23" w14:textId="77777777" w:rsidR="003C205F" w:rsidRDefault="003C205F" w:rsidP="003C205F">
      <w:pPr>
        <w:pStyle w:val="ListingStandard"/>
      </w:pPr>
      <w:r>
        <w:rPr>
          <w:rFonts w:ascii="Apple Color Emoji" w:hAnsi="Apple Color Emoji" w:cs="Apple Color Emoji"/>
        </w:rPr>
        <w:t>🔎</w:t>
      </w:r>
      <w:r>
        <w:t xml:space="preserve"> Schritt 2: Überprüfen, ob es läuft</w:t>
      </w:r>
    </w:p>
    <w:p w14:paraId="1B2C6B44" w14:textId="77777777" w:rsidR="003C205F" w:rsidRDefault="003C205F" w:rsidP="003C205F">
      <w:pPr>
        <w:pStyle w:val="ListingStandard"/>
      </w:pPr>
    </w:p>
    <w:p w14:paraId="121BCE6C" w14:textId="77777777" w:rsidR="003C205F" w:rsidRDefault="003C205F" w:rsidP="003C205F">
      <w:pPr>
        <w:pStyle w:val="ListingStandard"/>
      </w:pPr>
      <w:r>
        <w:t>docker ps</w:t>
      </w:r>
    </w:p>
    <w:p w14:paraId="4FCAB9FC" w14:textId="77777777" w:rsidR="003C205F" w:rsidRDefault="003C205F" w:rsidP="003C205F">
      <w:pPr>
        <w:pStyle w:val="ListingStandard"/>
      </w:pPr>
    </w:p>
    <w:p w14:paraId="2F4DCD98" w14:textId="77777777" w:rsidR="003C205F" w:rsidRDefault="003C205F" w:rsidP="003C205F">
      <w:pPr>
        <w:pStyle w:val="ListingStandard"/>
      </w:pPr>
      <w:r>
        <w:t>Du solltest etwas wie mysql mit Status „Up“ sehen.</w:t>
      </w:r>
    </w:p>
    <w:p w14:paraId="56D4F9EA" w14:textId="77777777" w:rsidR="003C205F" w:rsidRDefault="003C205F" w:rsidP="003C205F">
      <w:pPr>
        <w:pStyle w:val="ListingStandard"/>
      </w:pPr>
    </w:p>
    <w:p w14:paraId="43845A9A" w14:textId="77777777" w:rsidR="003C205F" w:rsidRDefault="003C205F" w:rsidP="003C205F">
      <w:pPr>
        <w:pStyle w:val="ListingStandard"/>
      </w:pPr>
      <w:r>
        <w:rPr>
          <w:rFonts w:ascii="Roboto" w:hAnsi="Roboto" w:cs="Roboto"/>
        </w:rPr>
        <w:t>⸻</w:t>
      </w:r>
    </w:p>
    <w:p w14:paraId="4794A28E" w14:textId="77777777" w:rsidR="003C205F" w:rsidRDefault="003C205F" w:rsidP="003C205F">
      <w:pPr>
        <w:pStyle w:val="ListingStandard"/>
      </w:pPr>
    </w:p>
    <w:p w14:paraId="2C2D0EE8" w14:textId="77777777" w:rsidR="003C205F" w:rsidRDefault="003C205F" w:rsidP="003C205F">
      <w:pPr>
        <w:pStyle w:val="ListingStandard"/>
      </w:pPr>
      <w:r>
        <w:rPr>
          <w:rFonts w:ascii="Apple Color Emoji" w:hAnsi="Apple Color Emoji" w:cs="Apple Color Emoji"/>
        </w:rPr>
        <w:lastRenderedPageBreak/>
        <w:t>📥</w:t>
      </w:r>
      <w:r>
        <w:t xml:space="preserve"> Schritt 3: Auf die Datenbank zugreifen</w:t>
      </w:r>
    </w:p>
    <w:p w14:paraId="57A1B4A5" w14:textId="77777777" w:rsidR="003C205F" w:rsidRDefault="003C205F" w:rsidP="003C205F">
      <w:pPr>
        <w:pStyle w:val="ListingStandard"/>
      </w:pPr>
    </w:p>
    <w:p w14:paraId="719BFA07" w14:textId="77777777" w:rsidR="003C205F" w:rsidRDefault="003C205F" w:rsidP="003C205F">
      <w:pPr>
        <w:pStyle w:val="ListingStandard"/>
      </w:pPr>
      <w:r>
        <w:t>Entweder über ein grafisches Tool (siehe oben) oder direkt im Terminal:</w:t>
      </w:r>
    </w:p>
    <w:p w14:paraId="07D3C174" w14:textId="77777777" w:rsidR="003C205F" w:rsidRDefault="003C205F" w:rsidP="003C205F">
      <w:pPr>
        <w:pStyle w:val="ListingStandard"/>
      </w:pPr>
    </w:p>
    <w:p w14:paraId="61B129A0" w14:textId="77777777" w:rsidR="003C205F" w:rsidRDefault="003C205F" w:rsidP="003C205F">
      <w:pPr>
        <w:pStyle w:val="ListingStandard"/>
      </w:pPr>
      <w:r>
        <w:t>docker exec -it meine-mysql-db mysql -uroot -p</w:t>
      </w:r>
    </w:p>
    <w:p w14:paraId="6496B896" w14:textId="77777777" w:rsidR="003C205F" w:rsidRDefault="003C205F" w:rsidP="003C205F">
      <w:pPr>
        <w:pStyle w:val="ListingStandard"/>
      </w:pPr>
    </w:p>
    <w:p w14:paraId="05344E0E" w14:textId="77777777" w:rsidR="003C205F" w:rsidRDefault="003C205F" w:rsidP="003C205F">
      <w:pPr>
        <w:pStyle w:val="ListingStandard"/>
      </w:pPr>
      <w:r>
        <w:t>Dann wirst du nach dem Passwort gefragt → gib geheim123 ein.</w:t>
      </w:r>
    </w:p>
    <w:p w14:paraId="42A3105B" w14:textId="77777777" w:rsidR="003C205F" w:rsidRDefault="003C205F" w:rsidP="003C205F">
      <w:pPr>
        <w:pStyle w:val="ListingStandard"/>
      </w:pPr>
    </w:p>
    <w:p w14:paraId="04B73F6A" w14:textId="77777777" w:rsidR="003C205F" w:rsidRDefault="003C205F" w:rsidP="003C205F">
      <w:pPr>
        <w:pStyle w:val="ListingStandard"/>
      </w:pPr>
      <w:r>
        <w:t>Nun bist du in der MySQL-Shell und kannst z.</w:t>
      </w:r>
      <w:r>
        <w:rPr>
          <w:rFonts w:ascii="Cambria Math" w:hAnsi="Cambria Math" w:cs="Cambria Math"/>
        </w:rPr>
        <w:t> </w:t>
      </w:r>
      <w:r>
        <w:t>B. schreiben:</w:t>
      </w:r>
    </w:p>
    <w:p w14:paraId="05087C82" w14:textId="77777777" w:rsidR="003C205F" w:rsidRDefault="003C205F" w:rsidP="003C205F">
      <w:pPr>
        <w:pStyle w:val="ListingStandard"/>
      </w:pPr>
    </w:p>
    <w:p w14:paraId="319D4724" w14:textId="77777777" w:rsidR="003C205F" w:rsidRDefault="003C205F" w:rsidP="003C205F">
      <w:pPr>
        <w:pStyle w:val="ListingStandard"/>
      </w:pPr>
      <w:r>
        <w:t>SHOW DATABASES;</w:t>
      </w:r>
    </w:p>
    <w:p w14:paraId="79BF0797" w14:textId="77777777" w:rsidR="003C205F" w:rsidRDefault="003C205F" w:rsidP="003C205F">
      <w:pPr>
        <w:pStyle w:val="ListingStandard"/>
      </w:pPr>
    </w:p>
    <w:p w14:paraId="3093320E" w14:textId="77777777" w:rsidR="003C205F" w:rsidRDefault="003C205F" w:rsidP="003C205F">
      <w:pPr>
        <w:pStyle w:val="ListingStandard"/>
      </w:pPr>
      <w:r>
        <w:t>oder</w:t>
      </w:r>
    </w:p>
    <w:p w14:paraId="19F402DA" w14:textId="77777777" w:rsidR="003C205F" w:rsidRDefault="003C205F" w:rsidP="003C205F">
      <w:pPr>
        <w:pStyle w:val="ListingStandard"/>
      </w:pPr>
    </w:p>
    <w:p w14:paraId="411E2EC6" w14:textId="77777777" w:rsidR="003C205F" w:rsidRDefault="003C205F" w:rsidP="003C205F">
      <w:pPr>
        <w:pStyle w:val="ListingStandard"/>
      </w:pPr>
      <w:r>
        <w:t>CREATE DATABASE filme;</w:t>
      </w:r>
    </w:p>
    <w:p w14:paraId="3DF54A01" w14:textId="77777777" w:rsidR="003C205F" w:rsidRDefault="003C205F" w:rsidP="003C205F">
      <w:pPr>
        <w:pStyle w:val="ListingStandard"/>
      </w:pPr>
    </w:p>
    <w:p w14:paraId="0624EDAC" w14:textId="77777777" w:rsidR="003C205F" w:rsidRDefault="003C205F" w:rsidP="003C205F">
      <w:pPr>
        <w:pStyle w:val="ListingStandard"/>
      </w:pPr>
    </w:p>
    <w:p w14:paraId="51BE82C6" w14:textId="77777777" w:rsidR="003C205F" w:rsidRDefault="003C205F" w:rsidP="003C205F">
      <w:pPr>
        <w:pStyle w:val="ListingStandard"/>
      </w:pPr>
      <w:r>
        <w:rPr>
          <w:rFonts w:ascii="Roboto" w:hAnsi="Roboto" w:cs="Roboto"/>
        </w:rPr>
        <w:t>⸻</w:t>
      </w:r>
    </w:p>
    <w:p w14:paraId="14ABD4FA" w14:textId="77777777" w:rsidR="003C205F" w:rsidRDefault="003C205F" w:rsidP="003C205F">
      <w:pPr>
        <w:pStyle w:val="ListingStandard"/>
      </w:pPr>
    </w:p>
    <w:p w14:paraId="1F1635A4" w14:textId="77777777" w:rsidR="003C205F" w:rsidRDefault="003C205F" w:rsidP="003C205F">
      <w:pPr>
        <w:pStyle w:val="ListingStandard"/>
      </w:pPr>
      <w:r>
        <w:rPr>
          <w:rFonts w:ascii="Apple Color Emoji" w:hAnsi="Apple Color Emoji" w:cs="Apple Color Emoji"/>
        </w:rPr>
        <w:t>🧹</w:t>
      </w:r>
      <w:r>
        <w:t xml:space="preserve"> Container stoppen/löschen</w:t>
      </w:r>
    </w:p>
    <w:p w14:paraId="32149E9C" w14:textId="77777777" w:rsidR="003C205F" w:rsidRDefault="003C205F" w:rsidP="003C205F">
      <w:pPr>
        <w:pStyle w:val="ListingStandard"/>
      </w:pPr>
      <w:r>
        <w:tab/>
        <w:t>•</w:t>
      </w:r>
      <w:r>
        <w:tab/>
        <w:t>Stoppen:</w:t>
      </w:r>
    </w:p>
    <w:p w14:paraId="5C158BD4" w14:textId="77777777" w:rsidR="003C205F" w:rsidRDefault="003C205F" w:rsidP="003C205F">
      <w:pPr>
        <w:pStyle w:val="ListingStandard"/>
      </w:pPr>
    </w:p>
    <w:p w14:paraId="41A236F5" w14:textId="77777777" w:rsidR="003C205F" w:rsidRDefault="003C205F" w:rsidP="003C205F">
      <w:pPr>
        <w:pStyle w:val="ListingStandard"/>
      </w:pPr>
      <w:r>
        <w:t>docker stop meine-mysql-db</w:t>
      </w:r>
    </w:p>
    <w:p w14:paraId="072320E9" w14:textId="77777777" w:rsidR="003C205F" w:rsidRDefault="003C205F" w:rsidP="003C205F">
      <w:pPr>
        <w:pStyle w:val="ListingStandard"/>
      </w:pPr>
    </w:p>
    <w:p w14:paraId="69B23E31" w14:textId="77777777" w:rsidR="003C205F" w:rsidRDefault="003C205F" w:rsidP="003C205F">
      <w:pPr>
        <w:pStyle w:val="ListingStandard"/>
      </w:pPr>
      <w:r>
        <w:tab/>
        <w:t>•</w:t>
      </w:r>
      <w:r>
        <w:tab/>
        <w:t>Löschen (nur bei Bedarf):</w:t>
      </w:r>
    </w:p>
    <w:p w14:paraId="7608DCCD" w14:textId="77777777" w:rsidR="003C205F" w:rsidRDefault="003C205F" w:rsidP="003C205F">
      <w:pPr>
        <w:pStyle w:val="ListingStandard"/>
      </w:pPr>
    </w:p>
    <w:p w14:paraId="4D0BA01B" w14:textId="77777777" w:rsidR="003C205F" w:rsidRDefault="003C205F" w:rsidP="003C205F">
      <w:pPr>
        <w:pStyle w:val="ListingStandard"/>
      </w:pPr>
      <w:r>
        <w:t>docker rm meine-mysql-db</w:t>
      </w:r>
    </w:p>
    <w:p w14:paraId="5209FA68" w14:textId="77777777" w:rsidR="003C205F" w:rsidRDefault="003C205F" w:rsidP="003C205F">
      <w:pPr>
        <w:pStyle w:val="ListingStandard"/>
      </w:pPr>
    </w:p>
    <w:p w14:paraId="63D85660" w14:textId="77777777" w:rsidR="003C205F" w:rsidRDefault="003C205F" w:rsidP="003C205F">
      <w:pPr>
        <w:pStyle w:val="ListingStandard"/>
      </w:pPr>
    </w:p>
    <w:p w14:paraId="7D767E9B" w14:textId="77777777" w:rsidR="003C205F" w:rsidRDefault="003C205F" w:rsidP="003C205F">
      <w:pPr>
        <w:pStyle w:val="ListingStandard"/>
      </w:pPr>
      <w:r>
        <w:rPr>
          <w:rFonts w:ascii="Roboto" w:hAnsi="Roboto" w:cs="Roboto"/>
        </w:rPr>
        <w:t>⸻</w:t>
      </w:r>
    </w:p>
    <w:p w14:paraId="45E4096D" w14:textId="77777777" w:rsidR="003C205F" w:rsidRDefault="003C205F" w:rsidP="003C205F">
      <w:pPr>
        <w:pStyle w:val="ListingStandard"/>
      </w:pPr>
    </w:p>
    <w:p w14:paraId="164C7014" w14:textId="584A83DF" w:rsidR="003C205F" w:rsidRDefault="003C205F" w:rsidP="003C205F">
      <w:pPr>
        <w:pStyle w:val="ListingStandard"/>
      </w:pPr>
      <w:r>
        <w:t>Wenn du möchtest, kann ich dir auch zeigen, wie du mit Python auf diese Datenbank zugreifst oder wie du eine eigene filme-Tabelle darin anlegst. Sag einfach Bescheid!</w:t>
      </w:r>
    </w:p>
    <w:p w14:paraId="6C79DE49" w14:textId="77777777" w:rsidR="003C205F" w:rsidRDefault="003C205F" w:rsidP="003C205F">
      <w:pPr>
        <w:pStyle w:val="ListingStandard"/>
      </w:pPr>
    </w:p>
    <w:p w14:paraId="4563BC26" w14:textId="77777777" w:rsidR="003C205F" w:rsidRDefault="003C205F" w:rsidP="003C205F">
      <w:pPr>
        <w:pStyle w:val="ListingStandard"/>
      </w:pPr>
    </w:p>
    <w:p w14:paraId="1A3D13AC" w14:textId="34285FB0" w:rsidR="005E0CC8" w:rsidRPr="005E0CC8" w:rsidRDefault="005E0CC8" w:rsidP="003C205F">
      <w:pPr>
        <w:pStyle w:val="ListingStandard"/>
        <w:rPr>
          <w:rStyle w:val="ListingZeichenFett"/>
        </w:rPr>
      </w:pPr>
      <w:r w:rsidRPr="005E0CC8">
        <w:rPr>
          <w:rStyle w:val="ListingZeichenFett"/>
        </w:rPr>
        <w:t>Erkläre mir, wie ich auf die MySQL-Datenbank im Docker-Image zugreifen kann.</w:t>
      </w:r>
    </w:p>
    <w:p w14:paraId="2DF34EE6" w14:textId="77777777" w:rsidR="005E0CC8" w:rsidRDefault="005E0CC8" w:rsidP="003C205F">
      <w:pPr>
        <w:pStyle w:val="ListingStandard"/>
      </w:pPr>
    </w:p>
    <w:p w14:paraId="5C732F37" w14:textId="77777777" w:rsidR="005E0CC8" w:rsidRDefault="005E0CC8" w:rsidP="005E0CC8">
      <w:pPr>
        <w:pStyle w:val="ListingStandard"/>
      </w:pPr>
      <w:r>
        <w:lastRenderedPageBreak/>
        <w:t>Gern, Rainer! Du kannst auf eine MySQL-Datenbank im Docker-Container auf zwei Hauptarten zugreifen:</w:t>
      </w:r>
    </w:p>
    <w:p w14:paraId="49E74771" w14:textId="77777777" w:rsidR="005E0CC8" w:rsidRDefault="005E0CC8" w:rsidP="005E0CC8">
      <w:pPr>
        <w:pStyle w:val="ListingStandard"/>
      </w:pPr>
    </w:p>
    <w:p w14:paraId="48AC9A8F" w14:textId="77777777" w:rsidR="005E0CC8" w:rsidRDefault="005E0CC8" w:rsidP="005E0CC8">
      <w:pPr>
        <w:pStyle w:val="ListingStandard"/>
      </w:pPr>
      <w:r>
        <w:rPr>
          <w:rFonts w:ascii="Roboto" w:hAnsi="Roboto" w:cs="Roboto"/>
        </w:rPr>
        <w:t>⸻</w:t>
      </w:r>
    </w:p>
    <w:p w14:paraId="20B237FE" w14:textId="77777777" w:rsidR="005E0CC8" w:rsidRDefault="005E0CC8" w:rsidP="005E0CC8">
      <w:pPr>
        <w:pStyle w:val="ListingStandard"/>
      </w:pPr>
    </w:p>
    <w:p w14:paraId="701ACF28" w14:textId="77777777" w:rsidR="005E0CC8" w:rsidRDefault="005E0CC8" w:rsidP="005E0CC8">
      <w:pPr>
        <w:pStyle w:val="ListingStandard"/>
      </w:pPr>
      <w:r>
        <w:rPr>
          <w:rFonts w:ascii="Apple Color Emoji" w:hAnsi="Apple Color Emoji" w:cs="Apple Color Emoji"/>
        </w:rPr>
        <w:t>🔌</w:t>
      </w:r>
      <w:r>
        <w:t xml:space="preserve"> Möglichkeit 1: Zugriff per Terminal (direkt im Container)</w:t>
      </w:r>
    </w:p>
    <w:p w14:paraId="4F8A2119" w14:textId="77777777" w:rsidR="005E0CC8" w:rsidRDefault="005E0CC8" w:rsidP="005E0CC8">
      <w:pPr>
        <w:pStyle w:val="ListingStandard"/>
      </w:pPr>
    </w:p>
    <w:p w14:paraId="0124A7C2" w14:textId="77777777" w:rsidR="005E0CC8" w:rsidRDefault="005E0CC8" w:rsidP="005E0CC8">
      <w:pPr>
        <w:pStyle w:val="ListingStandard"/>
      </w:pPr>
      <w:r>
        <w:rPr>
          <w:rFonts w:ascii="Apple Color Emoji" w:hAnsi="Apple Color Emoji" w:cs="Apple Color Emoji"/>
        </w:rPr>
        <w:t>✅</w:t>
      </w:r>
      <w:r>
        <w:t xml:space="preserve"> Voraussetzung:</w:t>
      </w:r>
    </w:p>
    <w:p w14:paraId="764471A0" w14:textId="77777777" w:rsidR="005E0CC8" w:rsidRDefault="005E0CC8" w:rsidP="005E0CC8">
      <w:pPr>
        <w:pStyle w:val="ListingStandard"/>
      </w:pPr>
    </w:p>
    <w:p w14:paraId="3AC7F126" w14:textId="77777777" w:rsidR="005E0CC8" w:rsidRDefault="005E0CC8" w:rsidP="005E0CC8">
      <w:pPr>
        <w:pStyle w:val="ListingStandard"/>
      </w:pPr>
      <w:r>
        <w:t>Du hast den Container z.</w:t>
      </w:r>
      <w:r>
        <w:rPr>
          <w:rFonts w:ascii="Cambria Math" w:hAnsi="Cambria Math" w:cs="Cambria Math"/>
        </w:rPr>
        <w:t> </w:t>
      </w:r>
      <w:r>
        <w:t>B. so gestartet:</w:t>
      </w:r>
    </w:p>
    <w:p w14:paraId="237B24EF" w14:textId="77777777" w:rsidR="005E0CC8" w:rsidRDefault="005E0CC8" w:rsidP="005E0CC8">
      <w:pPr>
        <w:pStyle w:val="ListingStandard"/>
      </w:pPr>
    </w:p>
    <w:p w14:paraId="4644AE67" w14:textId="77777777" w:rsidR="005E0CC8" w:rsidRDefault="005E0CC8" w:rsidP="005E0CC8">
      <w:pPr>
        <w:pStyle w:val="ListingStandard"/>
      </w:pPr>
      <w:r>
        <w:t>docker run --name meine-mysql-db \</w:t>
      </w:r>
    </w:p>
    <w:p w14:paraId="53E38D7E" w14:textId="77777777" w:rsidR="005E0CC8" w:rsidRDefault="005E0CC8" w:rsidP="005E0CC8">
      <w:pPr>
        <w:pStyle w:val="ListingStandard"/>
      </w:pPr>
      <w:r>
        <w:t xml:space="preserve">  -e MYSQL_ROOT_PASSWORD=geheim123 \</w:t>
      </w:r>
    </w:p>
    <w:p w14:paraId="5BB80013" w14:textId="77777777" w:rsidR="005E0CC8" w:rsidRDefault="005E0CC8" w:rsidP="005E0CC8">
      <w:pPr>
        <w:pStyle w:val="ListingStandard"/>
      </w:pPr>
      <w:r>
        <w:t xml:space="preserve">  -p 3306:3306 \</w:t>
      </w:r>
    </w:p>
    <w:p w14:paraId="3CE7C8EC" w14:textId="77777777" w:rsidR="005E0CC8" w:rsidRDefault="005E0CC8" w:rsidP="005E0CC8">
      <w:pPr>
        <w:pStyle w:val="ListingStandard"/>
      </w:pPr>
      <w:r>
        <w:t xml:space="preserve">  -d mysql</w:t>
      </w:r>
    </w:p>
    <w:p w14:paraId="2313CE6B" w14:textId="77777777" w:rsidR="005E0CC8" w:rsidRDefault="005E0CC8" w:rsidP="005E0CC8">
      <w:pPr>
        <w:pStyle w:val="ListingStandard"/>
      </w:pPr>
    </w:p>
    <w:p w14:paraId="49E299B1" w14:textId="77777777" w:rsidR="005E0CC8" w:rsidRDefault="005E0CC8" w:rsidP="005E0CC8">
      <w:pPr>
        <w:pStyle w:val="ListingStandard"/>
      </w:pPr>
      <w:r>
        <w:rPr>
          <w:rFonts w:ascii="Apple Color Emoji" w:hAnsi="Apple Color Emoji" w:cs="Apple Color Emoji"/>
        </w:rPr>
        <w:t>🧑</w:t>
      </w:r>
      <w:r>
        <w:t>‍</w:t>
      </w:r>
      <w:r>
        <w:rPr>
          <w:rFonts w:ascii="Apple Color Emoji" w:hAnsi="Apple Color Emoji" w:cs="Apple Color Emoji"/>
        </w:rPr>
        <w:t>💻</w:t>
      </w:r>
      <w:r>
        <w:t xml:space="preserve"> Zugriff:</w:t>
      </w:r>
    </w:p>
    <w:p w14:paraId="152EE555" w14:textId="77777777" w:rsidR="005E0CC8" w:rsidRDefault="005E0CC8" w:rsidP="005E0CC8">
      <w:pPr>
        <w:pStyle w:val="ListingStandard"/>
      </w:pPr>
    </w:p>
    <w:p w14:paraId="4320B30A" w14:textId="77777777" w:rsidR="005E0CC8" w:rsidRDefault="005E0CC8" w:rsidP="005E0CC8">
      <w:pPr>
        <w:pStyle w:val="ListingStandard"/>
      </w:pPr>
      <w:r>
        <w:t>Gib im Terminal ein:</w:t>
      </w:r>
    </w:p>
    <w:p w14:paraId="58815335" w14:textId="77777777" w:rsidR="005E0CC8" w:rsidRDefault="005E0CC8" w:rsidP="005E0CC8">
      <w:pPr>
        <w:pStyle w:val="ListingStandard"/>
      </w:pPr>
    </w:p>
    <w:p w14:paraId="74620A84" w14:textId="77777777" w:rsidR="005E0CC8" w:rsidRDefault="005E0CC8" w:rsidP="005E0CC8">
      <w:pPr>
        <w:pStyle w:val="ListingStandard"/>
      </w:pPr>
      <w:r>
        <w:t>docker exec -it meine-mysql-db mysql -uroot -p</w:t>
      </w:r>
    </w:p>
    <w:p w14:paraId="703A6A3A" w14:textId="77777777" w:rsidR="005E0CC8" w:rsidRDefault="005E0CC8" w:rsidP="005E0CC8">
      <w:pPr>
        <w:pStyle w:val="ListingStandard"/>
      </w:pPr>
    </w:p>
    <w:p w14:paraId="0C0A3214" w14:textId="77777777" w:rsidR="005E0CC8" w:rsidRDefault="005E0CC8" w:rsidP="005E0CC8">
      <w:pPr>
        <w:pStyle w:val="ListingStandard"/>
      </w:pPr>
      <w:r>
        <w:tab/>
        <w:t>•</w:t>
      </w:r>
      <w:r>
        <w:tab/>
        <w:t>exec -it heißt: interaktiv im Container arbeiten</w:t>
      </w:r>
    </w:p>
    <w:p w14:paraId="7E2FD83E" w14:textId="77777777" w:rsidR="005E0CC8" w:rsidRDefault="005E0CC8" w:rsidP="005E0CC8">
      <w:pPr>
        <w:pStyle w:val="ListingStandard"/>
      </w:pPr>
      <w:r>
        <w:tab/>
        <w:t>•</w:t>
      </w:r>
      <w:r>
        <w:tab/>
        <w:t>mysql -uroot -p startet die MySQL-Shell</w:t>
      </w:r>
    </w:p>
    <w:p w14:paraId="0C87BE75" w14:textId="77777777" w:rsidR="005E0CC8" w:rsidRDefault="005E0CC8" w:rsidP="005E0CC8">
      <w:pPr>
        <w:pStyle w:val="ListingStandard"/>
      </w:pPr>
      <w:r>
        <w:tab/>
        <w:t>•</w:t>
      </w:r>
      <w:r>
        <w:tab/>
        <w:t>Du wirst nach dem Passwort gefragt → eingeben: geheim123</w:t>
      </w:r>
    </w:p>
    <w:p w14:paraId="4EA2529D" w14:textId="77777777" w:rsidR="005E0CC8" w:rsidRDefault="005E0CC8" w:rsidP="005E0CC8">
      <w:pPr>
        <w:pStyle w:val="ListingStandard"/>
      </w:pPr>
    </w:p>
    <w:p w14:paraId="44482F25" w14:textId="77777777" w:rsidR="005E0CC8" w:rsidRDefault="005E0CC8" w:rsidP="005E0CC8">
      <w:pPr>
        <w:pStyle w:val="ListingStandard"/>
      </w:pPr>
      <w:r>
        <w:t>Jetzt bist du direkt in der MySQL-Datenbank-Konsole. Du kannst z.</w:t>
      </w:r>
      <w:r>
        <w:rPr>
          <w:rFonts w:ascii="Cambria Math" w:hAnsi="Cambria Math" w:cs="Cambria Math"/>
        </w:rPr>
        <w:t> </w:t>
      </w:r>
      <w:r>
        <w:t>B. eingeben:</w:t>
      </w:r>
    </w:p>
    <w:p w14:paraId="20457DAD" w14:textId="77777777" w:rsidR="005E0CC8" w:rsidRDefault="005E0CC8" w:rsidP="005E0CC8">
      <w:pPr>
        <w:pStyle w:val="ListingStandard"/>
      </w:pPr>
    </w:p>
    <w:p w14:paraId="24F32A85" w14:textId="77777777" w:rsidR="005E0CC8" w:rsidRDefault="005E0CC8" w:rsidP="005E0CC8">
      <w:pPr>
        <w:pStyle w:val="ListingStandard"/>
      </w:pPr>
      <w:r>
        <w:t>SHOW DATABASES;</w:t>
      </w:r>
    </w:p>
    <w:p w14:paraId="1FB2ED89" w14:textId="77777777" w:rsidR="005E0CC8" w:rsidRDefault="005E0CC8" w:rsidP="005E0CC8">
      <w:pPr>
        <w:pStyle w:val="ListingStandard"/>
      </w:pPr>
      <w:r>
        <w:t>CREATE DATABASE filme;</w:t>
      </w:r>
    </w:p>
    <w:p w14:paraId="2E4F639B" w14:textId="77777777" w:rsidR="005E0CC8" w:rsidRDefault="005E0CC8" w:rsidP="005E0CC8">
      <w:pPr>
        <w:pStyle w:val="ListingStandard"/>
      </w:pPr>
      <w:r>
        <w:t>USE filme;</w:t>
      </w:r>
    </w:p>
    <w:p w14:paraId="36AD0C0C" w14:textId="77777777" w:rsidR="005E0CC8" w:rsidRDefault="005E0CC8" w:rsidP="005E0CC8">
      <w:pPr>
        <w:pStyle w:val="ListingStandard"/>
      </w:pPr>
      <w:r>
        <w:t>CREATE TABLE dvd (</w:t>
      </w:r>
    </w:p>
    <w:p w14:paraId="27B400ED" w14:textId="77777777" w:rsidR="005E0CC8" w:rsidRDefault="005E0CC8" w:rsidP="005E0CC8">
      <w:pPr>
        <w:pStyle w:val="ListingStandard"/>
      </w:pPr>
      <w:r>
        <w:t xml:space="preserve">    id INT AUTO_INCREMENT PRIMARY KEY,</w:t>
      </w:r>
    </w:p>
    <w:p w14:paraId="3F945266" w14:textId="77777777" w:rsidR="005E0CC8" w:rsidRDefault="005E0CC8" w:rsidP="005E0CC8">
      <w:pPr>
        <w:pStyle w:val="ListingStandard"/>
      </w:pPr>
      <w:r>
        <w:t xml:space="preserve">    titel VARCHAR(100),</w:t>
      </w:r>
    </w:p>
    <w:p w14:paraId="3829E5C7" w14:textId="77777777" w:rsidR="005E0CC8" w:rsidRDefault="005E0CC8" w:rsidP="005E0CC8">
      <w:pPr>
        <w:pStyle w:val="ListingStandard"/>
      </w:pPr>
      <w:r>
        <w:t xml:space="preserve">    jahr INT</w:t>
      </w:r>
    </w:p>
    <w:p w14:paraId="3A60CB26" w14:textId="77777777" w:rsidR="005E0CC8" w:rsidRDefault="005E0CC8" w:rsidP="005E0CC8">
      <w:pPr>
        <w:pStyle w:val="ListingStandard"/>
      </w:pPr>
      <w:r>
        <w:t>);</w:t>
      </w:r>
    </w:p>
    <w:p w14:paraId="2E5E5210" w14:textId="77777777" w:rsidR="005E0CC8" w:rsidRDefault="005E0CC8" w:rsidP="005E0CC8">
      <w:pPr>
        <w:pStyle w:val="ListingStandard"/>
      </w:pPr>
    </w:p>
    <w:p w14:paraId="737F00CF" w14:textId="77777777" w:rsidR="005E0CC8" w:rsidRDefault="005E0CC8" w:rsidP="005E0CC8">
      <w:pPr>
        <w:pStyle w:val="ListingStandard"/>
      </w:pPr>
    </w:p>
    <w:p w14:paraId="6A4EEC99" w14:textId="77777777" w:rsidR="005E0CC8" w:rsidRDefault="005E0CC8" w:rsidP="005E0CC8">
      <w:pPr>
        <w:pStyle w:val="ListingStandard"/>
      </w:pPr>
      <w:r>
        <w:rPr>
          <w:rFonts w:ascii="Roboto" w:hAnsi="Roboto" w:cs="Roboto"/>
        </w:rPr>
        <w:lastRenderedPageBreak/>
        <w:t>⸻</w:t>
      </w:r>
    </w:p>
    <w:p w14:paraId="70D79CE5" w14:textId="77777777" w:rsidR="005E0CC8" w:rsidRDefault="005E0CC8" w:rsidP="005E0CC8">
      <w:pPr>
        <w:pStyle w:val="ListingStandard"/>
      </w:pPr>
    </w:p>
    <w:p w14:paraId="1AAAEBF0" w14:textId="77777777" w:rsidR="005E0CC8" w:rsidRDefault="005E0CC8" w:rsidP="005E0CC8">
      <w:pPr>
        <w:pStyle w:val="ListingStandard"/>
      </w:pPr>
      <w:r>
        <w:rPr>
          <w:rFonts w:ascii="Apple Color Emoji" w:hAnsi="Apple Color Emoji" w:cs="Apple Color Emoji"/>
        </w:rPr>
        <w:t>🌐</w:t>
      </w:r>
      <w:r>
        <w:t xml:space="preserve"> Möglichkeit 2: Zugriff von außen (z.</w:t>
      </w:r>
      <w:r>
        <w:rPr>
          <w:rFonts w:ascii="Cambria Math" w:hAnsi="Cambria Math" w:cs="Cambria Math"/>
        </w:rPr>
        <w:t> </w:t>
      </w:r>
      <w:r>
        <w:t>B. mit GUI-Tools oder Python)</w:t>
      </w:r>
    </w:p>
    <w:p w14:paraId="2A2A1B7F" w14:textId="77777777" w:rsidR="005E0CC8" w:rsidRDefault="005E0CC8" w:rsidP="005E0CC8">
      <w:pPr>
        <w:pStyle w:val="ListingStandard"/>
      </w:pPr>
    </w:p>
    <w:p w14:paraId="2C6DB1A7" w14:textId="77777777" w:rsidR="005E0CC8" w:rsidRDefault="005E0CC8" w:rsidP="005E0CC8">
      <w:pPr>
        <w:pStyle w:val="ListingStandard"/>
      </w:pPr>
      <w:r>
        <w:rPr>
          <w:rFonts w:ascii="Apple Color Emoji" w:hAnsi="Apple Color Emoji" w:cs="Apple Color Emoji"/>
        </w:rPr>
        <w:t>✅</w:t>
      </w:r>
      <w:r>
        <w:t xml:space="preserve"> Voraussetzung:</w:t>
      </w:r>
    </w:p>
    <w:p w14:paraId="07451755" w14:textId="77777777" w:rsidR="005E0CC8" w:rsidRDefault="005E0CC8" w:rsidP="005E0CC8">
      <w:pPr>
        <w:pStyle w:val="ListingStandard"/>
      </w:pPr>
    </w:p>
    <w:p w14:paraId="009CCC2F" w14:textId="77777777" w:rsidR="005E0CC8" w:rsidRDefault="005E0CC8" w:rsidP="005E0CC8">
      <w:pPr>
        <w:pStyle w:val="ListingStandard"/>
      </w:pPr>
      <w:r>
        <w:t>Dein Container ist mit Portweiterleitung gestartet:</w:t>
      </w:r>
    </w:p>
    <w:p w14:paraId="1A51D24F" w14:textId="77777777" w:rsidR="005E0CC8" w:rsidRDefault="005E0CC8" w:rsidP="005E0CC8">
      <w:pPr>
        <w:pStyle w:val="ListingStandard"/>
      </w:pPr>
    </w:p>
    <w:p w14:paraId="4FFDF31F" w14:textId="77777777" w:rsidR="005E0CC8" w:rsidRDefault="005E0CC8" w:rsidP="005E0CC8">
      <w:pPr>
        <w:pStyle w:val="ListingStandard"/>
      </w:pPr>
      <w:r>
        <w:t>-p 3306:3306</w:t>
      </w:r>
    </w:p>
    <w:p w14:paraId="5C64CA1C" w14:textId="77777777" w:rsidR="005E0CC8" w:rsidRDefault="005E0CC8" w:rsidP="005E0CC8">
      <w:pPr>
        <w:pStyle w:val="ListingStandard"/>
      </w:pPr>
    </w:p>
    <w:p w14:paraId="21AA6E3D" w14:textId="77777777" w:rsidR="005E0CC8" w:rsidRDefault="005E0CC8" w:rsidP="005E0CC8">
      <w:pPr>
        <w:pStyle w:val="ListingStandard"/>
      </w:pPr>
      <w:r>
        <w:t>Das heißt: Der MySQL-Server im Container ist von außen über localhost:3306 erreichbar.</w:t>
      </w:r>
    </w:p>
    <w:p w14:paraId="2253DA60" w14:textId="77777777" w:rsidR="005E0CC8" w:rsidRDefault="005E0CC8" w:rsidP="005E0CC8">
      <w:pPr>
        <w:pStyle w:val="ListingStandard"/>
      </w:pPr>
    </w:p>
    <w:p w14:paraId="05ED61E8" w14:textId="77777777" w:rsidR="005E0CC8" w:rsidRDefault="005E0CC8" w:rsidP="005E0CC8">
      <w:pPr>
        <w:pStyle w:val="ListingStandard"/>
      </w:pPr>
      <w:r>
        <w:rPr>
          <w:rFonts w:ascii="Roboto" w:hAnsi="Roboto" w:cs="Roboto"/>
        </w:rPr>
        <w:t>⸻</w:t>
      </w:r>
    </w:p>
    <w:p w14:paraId="7ED1AA43" w14:textId="77777777" w:rsidR="005E0CC8" w:rsidRDefault="005E0CC8" w:rsidP="005E0CC8">
      <w:pPr>
        <w:pStyle w:val="ListingStandard"/>
      </w:pPr>
    </w:p>
    <w:p w14:paraId="4C7DDA41" w14:textId="77777777" w:rsidR="005E0CC8" w:rsidRDefault="005E0CC8" w:rsidP="005E0CC8">
      <w:pPr>
        <w:pStyle w:val="ListingStandard"/>
      </w:pPr>
      <w:r>
        <w:rPr>
          <w:rFonts w:ascii="Apple Color Emoji" w:hAnsi="Apple Color Emoji" w:cs="Apple Color Emoji"/>
        </w:rPr>
        <w:t>🔧</w:t>
      </w:r>
      <w:r>
        <w:t xml:space="preserve"> Verbindungseinstellungen</w:t>
      </w:r>
    </w:p>
    <w:p w14:paraId="132ACA81" w14:textId="77777777" w:rsidR="005E0CC8" w:rsidRDefault="005E0CC8" w:rsidP="005E0CC8">
      <w:pPr>
        <w:pStyle w:val="ListingStandard"/>
      </w:pPr>
    </w:p>
    <w:p w14:paraId="6BA77700" w14:textId="77777777" w:rsidR="005E0CC8" w:rsidRDefault="005E0CC8" w:rsidP="005E0CC8">
      <w:pPr>
        <w:pStyle w:val="ListingStandard"/>
      </w:pPr>
      <w:r>
        <w:t>Einstellung</w:t>
      </w:r>
      <w:r>
        <w:tab/>
        <w:t>Wert</w:t>
      </w:r>
    </w:p>
    <w:p w14:paraId="128D276D" w14:textId="77777777" w:rsidR="005E0CC8" w:rsidRDefault="005E0CC8" w:rsidP="005E0CC8">
      <w:pPr>
        <w:pStyle w:val="ListingStandard"/>
      </w:pPr>
      <w:r>
        <w:t>Host</w:t>
      </w:r>
      <w:r>
        <w:tab/>
        <w:t>localhost</w:t>
      </w:r>
    </w:p>
    <w:p w14:paraId="4C2E2DC7" w14:textId="77777777" w:rsidR="005E0CC8" w:rsidRDefault="005E0CC8" w:rsidP="005E0CC8">
      <w:pPr>
        <w:pStyle w:val="ListingStandard"/>
      </w:pPr>
      <w:r>
        <w:t>Port</w:t>
      </w:r>
      <w:r>
        <w:tab/>
        <w:t>3306</w:t>
      </w:r>
    </w:p>
    <w:p w14:paraId="229F1971" w14:textId="77777777" w:rsidR="005E0CC8" w:rsidRDefault="005E0CC8" w:rsidP="005E0CC8">
      <w:pPr>
        <w:pStyle w:val="ListingStandard"/>
      </w:pPr>
      <w:r>
        <w:t>Benutzername</w:t>
      </w:r>
      <w:r>
        <w:tab/>
        <w:t>root</w:t>
      </w:r>
    </w:p>
    <w:p w14:paraId="4C9FB7FA" w14:textId="77777777" w:rsidR="005E0CC8" w:rsidRDefault="005E0CC8" w:rsidP="005E0CC8">
      <w:pPr>
        <w:pStyle w:val="ListingStandard"/>
      </w:pPr>
      <w:r>
        <w:t>Passwort</w:t>
      </w:r>
      <w:r>
        <w:tab/>
        <w:t>geheim123 (wie gesetzt)</w:t>
      </w:r>
    </w:p>
    <w:p w14:paraId="2661C6F1" w14:textId="77777777" w:rsidR="005E0CC8" w:rsidRDefault="005E0CC8" w:rsidP="005E0CC8">
      <w:pPr>
        <w:pStyle w:val="ListingStandard"/>
      </w:pPr>
      <w:r>
        <w:t>Datenbank</w:t>
      </w:r>
      <w:r>
        <w:tab/>
        <w:t>(optional – z.</w:t>
      </w:r>
      <w:r>
        <w:rPr>
          <w:rFonts w:ascii="Cambria Math" w:hAnsi="Cambria Math" w:cs="Cambria Math"/>
        </w:rPr>
        <w:t> </w:t>
      </w:r>
      <w:r>
        <w:t>B. filme)</w:t>
      </w:r>
    </w:p>
    <w:p w14:paraId="1019CC38" w14:textId="77777777" w:rsidR="005E0CC8" w:rsidRDefault="005E0CC8" w:rsidP="005E0CC8">
      <w:pPr>
        <w:pStyle w:val="ListingStandard"/>
      </w:pPr>
    </w:p>
    <w:p w14:paraId="48BC2A74" w14:textId="77777777" w:rsidR="005E0CC8" w:rsidRDefault="005E0CC8" w:rsidP="005E0CC8">
      <w:pPr>
        <w:pStyle w:val="ListingStandard"/>
      </w:pPr>
    </w:p>
    <w:p w14:paraId="75B58120" w14:textId="77777777" w:rsidR="005E0CC8" w:rsidRDefault="005E0CC8" w:rsidP="005E0CC8">
      <w:pPr>
        <w:pStyle w:val="ListingStandard"/>
      </w:pPr>
      <w:r>
        <w:rPr>
          <w:rFonts w:ascii="Roboto" w:hAnsi="Roboto" w:cs="Roboto"/>
        </w:rPr>
        <w:t>⸻</w:t>
      </w:r>
    </w:p>
    <w:p w14:paraId="4F27926C" w14:textId="77777777" w:rsidR="005E0CC8" w:rsidRDefault="005E0CC8" w:rsidP="005E0CC8">
      <w:pPr>
        <w:pStyle w:val="ListingStandard"/>
      </w:pPr>
    </w:p>
    <w:p w14:paraId="3C29255B" w14:textId="77777777" w:rsidR="005E0CC8" w:rsidRDefault="005E0CC8" w:rsidP="005E0CC8">
      <w:pPr>
        <w:pStyle w:val="ListingStandard"/>
      </w:pPr>
      <w:r>
        <w:rPr>
          <w:rFonts w:ascii="Apple Color Emoji" w:hAnsi="Apple Color Emoji" w:cs="Apple Color Emoji"/>
        </w:rPr>
        <w:t>🛠️</w:t>
      </w:r>
      <w:r>
        <w:t xml:space="preserve"> Beispiele für Zugriffsmöglichkeiten</w:t>
      </w:r>
    </w:p>
    <w:p w14:paraId="118AF206" w14:textId="77777777" w:rsidR="005E0CC8" w:rsidRDefault="005E0CC8" w:rsidP="005E0CC8">
      <w:pPr>
        <w:pStyle w:val="ListingStandard"/>
      </w:pPr>
    </w:p>
    <w:p w14:paraId="1A737B1E" w14:textId="77777777" w:rsidR="005E0CC8" w:rsidRDefault="005E0CC8" w:rsidP="005E0CC8">
      <w:pPr>
        <w:pStyle w:val="ListingStandard"/>
      </w:pPr>
      <w:r>
        <w:rPr>
          <w:rFonts w:ascii="Apple Color Emoji" w:hAnsi="Apple Color Emoji" w:cs="Apple Color Emoji"/>
        </w:rPr>
        <w:t>📊</w:t>
      </w:r>
      <w:r>
        <w:t xml:space="preserve"> Mit einem grafischen Tool (GUI):</w:t>
      </w:r>
    </w:p>
    <w:p w14:paraId="5B46E472" w14:textId="77777777" w:rsidR="005E0CC8" w:rsidRDefault="005E0CC8" w:rsidP="005E0CC8">
      <w:pPr>
        <w:pStyle w:val="ListingStandard"/>
      </w:pPr>
      <w:r>
        <w:tab/>
        <w:t>•</w:t>
      </w:r>
      <w:r>
        <w:tab/>
        <w:t>DBeaver, MySQL Workbench, TablePlus, Sequel Ace</w:t>
      </w:r>
    </w:p>
    <w:p w14:paraId="49B6CC3F" w14:textId="77777777" w:rsidR="005E0CC8" w:rsidRDefault="005E0CC8" w:rsidP="005E0CC8">
      <w:pPr>
        <w:pStyle w:val="ListingStandard"/>
      </w:pPr>
      <w:r>
        <w:tab/>
        <w:t>•</w:t>
      </w:r>
      <w:r>
        <w:tab/>
        <w:t>Dort gibst du die Verbindungseinstellungen (siehe oben) ein</w:t>
      </w:r>
    </w:p>
    <w:p w14:paraId="04C656C5" w14:textId="77777777" w:rsidR="005E0CC8" w:rsidRDefault="005E0CC8" w:rsidP="005E0CC8">
      <w:pPr>
        <w:pStyle w:val="ListingStandard"/>
      </w:pPr>
      <w:r>
        <w:tab/>
        <w:t>•</w:t>
      </w:r>
      <w:r>
        <w:tab/>
        <w:t>Dann kannst du Tabellen bequem anlegen, Daten eingeben, SQL schreiben etc.</w:t>
      </w:r>
    </w:p>
    <w:p w14:paraId="47FB7ACA" w14:textId="77777777" w:rsidR="005E0CC8" w:rsidRDefault="005E0CC8" w:rsidP="005E0CC8">
      <w:pPr>
        <w:pStyle w:val="ListingStandard"/>
      </w:pPr>
    </w:p>
    <w:p w14:paraId="15A26C34" w14:textId="77777777" w:rsidR="005E0CC8" w:rsidRDefault="005E0CC8" w:rsidP="005E0CC8">
      <w:pPr>
        <w:pStyle w:val="ListingStandard"/>
      </w:pPr>
      <w:r>
        <w:rPr>
          <w:rFonts w:ascii="Apple Color Emoji" w:hAnsi="Apple Color Emoji" w:cs="Apple Color Emoji"/>
        </w:rPr>
        <w:t>🐍</w:t>
      </w:r>
      <w:r>
        <w:t xml:space="preserve"> Mit Python (z.</w:t>
      </w:r>
      <w:r>
        <w:rPr>
          <w:rFonts w:ascii="Cambria Math" w:hAnsi="Cambria Math" w:cs="Cambria Math"/>
        </w:rPr>
        <w:t> </w:t>
      </w:r>
      <w:r>
        <w:t>B. mit mysql-connector-python):</w:t>
      </w:r>
    </w:p>
    <w:p w14:paraId="131DD20C" w14:textId="77777777" w:rsidR="005E0CC8" w:rsidRDefault="005E0CC8" w:rsidP="005E0CC8">
      <w:pPr>
        <w:pStyle w:val="ListingStandard"/>
      </w:pPr>
    </w:p>
    <w:p w14:paraId="7A0FD0F3" w14:textId="77777777" w:rsidR="005E0CC8" w:rsidRDefault="005E0CC8" w:rsidP="005E0CC8">
      <w:pPr>
        <w:pStyle w:val="ListingStandard"/>
      </w:pPr>
      <w:r>
        <w:t>import mysql.connector</w:t>
      </w:r>
    </w:p>
    <w:p w14:paraId="4BCFFC21" w14:textId="77777777" w:rsidR="005E0CC8" w:rsidRDefault="005E0CC8" w:rsidP="005E0CC8">
      <w:pPr>
        <w:pStyle w:val="ListingStandard"/>
      </w:pPr>
    </w:p>
    <w:p w14:paraId="05084F97" w14:textId="77777777" w:rsidR="005E0CC8" w:rsidRDefault="005E0CC8" w:rsidP="005E0CC8">
      <w:pPr>
        <w:pStyle w:val="ListingStandard"/>
      </w:pPr>
      <w:r>
        <w:t>conn = mysql.connector.connect(</w:t>
      </w:r>
    </w:p>
    <w:p w14:paraId="2AE1FFEA" w14:textId="77777777" w:rsidR="005E0CC8" w:rsidRDefault="005E0CC8" w:rsidP="005E0CC8">
      <w:pPr>
        <w:pStyle w:val="ListingStandard"/>
      </w:pPr>
      <w:r>
        <w:t xml:space="preserve">    host="localhost",</w:t>
      </w:r>
    </w:p>
    <w:p w14:paraId="3B23865B" w14:textId="77777777" w:rsidR="005E0CC8" w:rsidRDefault="005E0CC8" w:rsidP="005E0CC8">
      <w:pPr>
        <w:pStyle w:val="ListingStandard"/>
      </w:pPr>
      <w:r>
        <w:t xml:space="preserve">    user="root",</w:t>
      </w:r>
    </w:p>
    <w:p w14:paraId="5CE61C6F" w14:textId="77777777" w:rsidR="005E0CC8" w:rsidRDefault="005E0CC8" w:rsidP="005E0CC8">
      <w:pPr>
        <w:pStyle w:val="ListingStandard"/>
      </w:pPr>
      <w:r>
        <w:t xml:space="preserve">    password="geheim123",</w:t>
      </w:r>
    </w:p>
    <w:p w14:paraId="02DDC431" w14:textId="77777777" w:rsidR="005E0CC8" w:rsidRDefault="005E0CC8" w:rsidP="005E0CC8">
      <w:pPr>
        <w:pStyle w:val="ListingStandard"/>
      </w:pPr>
      <w:r>
        <w:t xml:space="preserve">    database="filme"</w:t>
      </w:r>
    </w:p>
    <w:p w14:paraId="10BC3491" w14:textId="77777777" w:rsidR="005E0CC8" w:rsidRDefault="005E0CC8" w:rsidP="005E0CC8">
      <w:pPr>
        <w:pStyle w:val="ListingStandard"/>
      </w:pPr>
      <w:r>
        <w:t>)</w:t>
      </w:r>
    </w:p>
    <w:p w14:paraId="1F394AF7" w14:textId="77777777" w:rsidR="005E0CC8" w:rsidRDefault="005E0CC8" w:rsidP="005E0CC8">
      <w:pPr>
        <w:pStyle w:val="ListingStandard"/>
      </w:pPr>
    </w:p>
    <w:p w14:paraId="73FD9741" w14:textId="77777777" w:rsidR="005E0CC8" w:rsidRDefault="005E0CC8" w:rsidP="005E0CC8">
      <w:pPr>
        <w:pStyle w:val="ListingStandard"/>
      </w:pPr>
      <w:r>
        <w:t>cursor = conn.cursor()</w:t>
      </w:r>
    </w:p>
    <w:p w14:paraId="62A09B49" w14:textId="77777777" w:rsidR="005E0CC8" w:rsidRDefault="005E0CC8" w:rsidP="005E0CC8">
      <w:pPr>
        <w:pStyle w:val="ListingStandard"/>
      </w:pPr>
      <w:r>
        <w:t>cursor.execute("SHOW TABLES;")</w:t>
      </w:r>
    </w:p>
    <w:p w14:paraId="46723754" w14:textId="77777777" w:rsidR="005E0CC8" w:rsidRDefault="005E0CC8" w:rsidP="005E0CC8">
      <w:pPr>
        <w:pStyle w:val="ListingStandard"/>
      </w:pPr>
      <w:r>
        <w:t>for table in cursor:</w:t>
      </w:r>
    </w:p>
    <w:p w14:paraId="26C17C5D" w14:textId="77777777" w:rsidR="005E0CC8" w:rsidRDefault="005E0CC8" w:rsidP="005E0CC8">
      <w:pPr>
        <w:pStyle w:val="ListingStandard"/>
      </w:pPr>
      <w:r>
        <w:t xml:space="preserve">    print(table)</w:t>
      </w:r>
    </w:p>
    <w:p w14:paraId="67CCD65F" w14:textId="77777777" w:rsidR="005E0CC8" w:rsidRDefault="005E0CC8" w:rsidP="005E0CC8">
      <w:pPr>
        <w:pStyle w:val="ListingStandard"/>
      </w:pPr>
    </w:p>
    <w:p w14:paraId="3848EB81" w14:textId="77777777" w:rsidR="005E0CC8" w:rsidRDefault="005E0CC8" w:rsidP="005E0CC8">
      <w:pPr>
        <w:pStyle w:val="ListingStandard"/>
      </w:pPr>
      <w:r>
        <w:t>conn.close()</w:t>
      </w:r>
    </w:p>
    <w:p w14:paraId="607F8A67" w14:textId="77777777" w:rsidR="005E0CC8" w:rsidRDefault="005E0CC8" w:rsidP="005E0CC8">
      <w:pPr>
        <w:pStyle w:val="ListingStandard"/>
      </w:pPr>
    </w:p>
    <w:p w14:paraId="17ED89C1" w14:textId="77777777" w:rsidR="005E0CC8" w:rsidRDefault="005E0CC8" w:rsidP="005E0CC8">
      <w:pPr>
        <w:pStyle w:val="ListingStandard"/>
      </w:pPr>
    </w:p>
    <w:p w14:paraId="0ECA8004" w14:textId="77777777" w:rsidR="005E0CC8" w:rsidRDefault="005E0CC8" w:rsidP="005E0CC8">
      <w:pPr>
        <w:pStyle w:val="ListingStandard"/>
      </w:pPr>
      <w:r>
        <w:rPr>
          <w:rFonts w:ascii="Roboto" w:hAnsi="Roboto" w:cs="Roboto"/>
        </w:rPr>
        <w:t>⸻</w:t>
      </w:r>
    </w:p>
    <w:p w14:paraId="099DD733" w14:textId="77777777" w:rsidR="005E0CC8" w:rsidRDefault="005E0CC8" w:rsidP="005E0CC8">
      <w:pPr>
        <w:pStyle w:val="ListingStandard"/>
      </w:pPr>
    </w:p>
    <w:p w14:paraId="0755666B" w14:textId="77777777" w:rsidR="005E0CC8" w:rsidRDefault="005E0CC8" w:rsidP="005E0CC8">
      <w:pPr>
        <w:pStyle w:val="ListingStandard"/>
      </w:pPr>
      <w:r>
        <w:t>Wenn du willst, zeige ich dir gern auch:</w:t>
      </w:r>
    </w:p>
    <w:p w14:paraId="7246D4C2" w14:textId="77777777" w:rsidR="005E0CC8" w:rsidRDefault="005E0CC8" w:rsidP="005E0CC8">
      <w:pPr>
        <w:pStyle w:val="ListingStandard"/>
      </w:pPr>
      <w:r>
        <w:tab/>
        <w:t>•</w:t>
      </w:r>
      <w:r>
        <w:tab/>
        <w:t>wie du einen eigenen Benutzer in MySQL anlegst</w:t>
      </w:r>
    </w:p>
    <w:p w14:paraId="225D1808" w14:textId="77777777" w:rsidR="005E0CC8" w:rsidRDefault="005E0CC8" w:rsidP="005E0CC8">
      <w:pPr>
        <w:pStyle w:val="ListingStandard"/>
      </w:pPr>
      <w:r>
        <w:tab/>
        <w:t>•</w:t>
      </w:r>
      <w:r>
        <w:tab/>
        <w:t>wie du Daten importierst</w:t>
      </w:r>
    </w:p>
    <w:p w14:paraId="686FA0A1" w14:textId="77777777" w:rsidR="005E0CC8" w:rsidRDefault="005E0CC8" w:rsidP="005E0CC8">
      <w:pPr>
        <w:pStyle w:val="ListingStandard"/>
      </w:pPr>
      <w:r>
        <w:tab/>
        <w:t>•</w:t>
      </w:r>
      <w:r>
        <w:tab/>
        <w:t>wie du das Passwort sicherer verwaltest</w:t>
      </w:r>
    </w:p>
    <w:p w14:paraId="1D722365" w14:textId="77777777" w:rsidR="005E0CC8" w:rsidRDefault="005E0CC8" w:rsidP="005E0CC8">
      <w:pPr>
        <w:pStyle w:val="ListingStandard"/>
      </w:pPr>
    </w:p>
    <w:p w14:paraId="0AB1D451" w14:textId="3EC4AA8A" w:rsidR="005E0CC8" w:rsidRDefault="005E0CC8" w:rsidP="005E0CC8">
      <w:pPr>
        <w:pStyle w:val="ListingStandard"/>
      </w:pPr>
      <w:r>
        <w:t>Sag einfach, in welche Richtung du weitergehen willst.</w:t>
      </w:r>
    </w:p>
    <w:p w14:paraId="404747C7" w14:textId="77777777" w:rsidR="005E0CC8" w:rsidRDefault="005E0CC8" w:rsidP="005E0CC8">
      <w:pPr>
        <w:pStyle w:val="ListingStandard"/>
      </w:pPr>
    </w:p>
    <w:p w14:paraId="5CC1A473" w14:textId="77777777" w:rsidR="005E0CC8" w:rsidRDefault="005E0CC8" w:rsidP="005E0CC8">
      <w:pPr>
        <w:pStyle w:val="ListingStandard"/>
      </w:pPr>
    </w:p>
    <w:p w14:paraId="67B44214" w14:textId="2EF524E5" w:rsidR="005E0CC8" w:rsidRDefault="00C77F6F" w:rsidP="003C205F">
      <w:pPr>
        <w:pStyle w:val="ListingStandard"/>
        <w:rPr>
          <w:rStyle w:val="ListingZeichenFett"/>
        </w:rPr>
      </w:pPr>
      <w:r w:rsidRPr="00507A2A">
        <w:rPr>
          <w:rStyle w:val="ListingZeichenFett"/>
        </w:rPr>
        <w:t>Erzeuge mir per Python-Skript eine Muster-Datenbank, die bekannte Filme aus den 90er Jahren enthält.</w:t>
      </w:r>
    </w:p>
    <w:p w14:paraId="6F83C035" w14:textId="77777777" w:rsidR="00C77F6F" w:rsidRDefault="00C77F6F" w:rsidP="003C205F">
      <w:pPr>
        <w:pStyle w:val="ListingStandard"/>
        <w:rPr>
          <w:rStyle w:val="ListingZeichenFett"/>
        </w:rPr>
      </w:pPr>
    </w:p>
    <w:p w14:paraId="5A138E69" w14:textId="77777777" w:rsidR="00C77F6F" w:rsidRDefault="00C77F6F" w:rsidP="00C77F6F">
      <w:pPr>
        <w:pStyle w:val="ListingStandard"/>
      </w:pPr>
      <w:r>
        <w:t>Natürlich, Rainer! Hier ist ein komplettes Python-Skript, das sich zu deiner MySQL-Datenbank im Docker-Container verbindet, eine Datenbank filme90er anlegt und eine Tabelle mit 20 bekannten Filmen aus den 1990er Jahren füllt.</w:t>
      </w:r>
    </w:p>
    <w:p w14:paraId="3B4B3F9E" w14:textId="77777777" w:rsidR="00C77F6F" w:rsidRDefault="00C77F6F" w:rsidP="00C77F6F">
      <w:pPr>
        <w:pStyle w:val="ListingStandard"/>
      </w:pPr>
    </w:p>
    <w:p w14:paraId="50D45256" w14:textId="77777777" w:rsidR="00C77F6F" w:rsidRDefault="00C77F6F" w:rsidP="00C77F6F">
      <w:pPr>
        <w:pStyle w:val="ListingStandard"/>
      </w:pPr>
      <w:r>
        <w:rPr>
          <w:rFonts w:ascii="Roboto" w:hAnsi="Roboto" w:cs="Roboto"/>
        </w:rPr>
        <w:t>⸻</w:t>
      </w:r>
    </w:p>
    <w:p w14:paraId="7C678115" w14:textId="77777777" w:rsidR="00C77F6F" w:rsidRDefault="00C77F6F" w:rsidP="00C77F6F">
      <w:pPr>
        <w:pStyle w:val="ListingStandard"/>
      </w:pPr>
    </w:p>
    <w:p w14:paraId="29D00CA6" w14:textId="77777777" w:rsidR="00C77F6F" w:rsidRDefault="00C77F6F" w:rsidP="00C77F6F">
      <w:pPr>
        <w:pStyle w:val="ListingStandard"/>
      </w:pPr>
      <w:r>
        <w:rPr>
          <w:rFonts w:ascii="Apple Color Emoji" w:hAnsi="Apple Color Emoji" w:cs="Apple Color Emoji"/>
        </w:rPr>
        <w:t>🐍</w:t>
      </w:r>
      <w:r>
        <w:t xml:space="preserve"> Python-Skript: erstelle_filme90er.py</w:t>
      </w:r>
    </w:p>
    <w:p w14:paraId="2D82061C" w14:textId="77777777" w:rsidR="00C77F6F" w:rsidRDefault="00C77F6F" w:rsidP="00C77F6F">
      <w:pPr>
        <w:pStyle w:val="ListingStandard"/>
      </w:pPr>
    </w:p>
    <w:p w14:paraId="703136C9" w14:textId="77777777" w:rsidR="00C77F6F" w:rsidRDefault="00C77F6F" w:rsidP="00C77F6F">
      <w:pPr>
        <w:pStyle w:val="ListingStandard"/>
      </w:pPr>
      <w:r>
        <w:lastRenderedPageBreak/>
        <w:t>Du brauchst die Python-Bibliothek mysql-connector-python. Installiere sie ggf. mit:</w:t>
      </w:r>
    </w:p>
    <w:p w14:paraId="2B0FBC53" w14:textId="77777777" w:rsidR="00C77F6F" w:rsidRDefault="00C77F6F" w:rsidP="00C77F6F">
      <w:pPr>
        <w:pStyle w:val="ListingStandard"/>
      </w:pPr>
    </w:p>
    <w:p w14:paraId="15B88702" w14:textId="77777777" w:rsidR="00C77F6F" w:rsidRDefault="00C77F6F" w:rsidP="00C77F6F">
      <w:pPr>
        <w:pStyle w:val="ListingStandard"/>
      </w:pPr>
      <w:r>
        <w:t>pip install mysql-connector-python</w:t>
      </w:r>
    </w:p>
    <w:p w14:paraId="63201CCF" w14:textId="77777777" w:rsidR="00C77F6F" w:rsidRDefault="00C77F6F" w:rsidP="00C77F6F">
      <w:pPr>
        <w:pStyle w:val="ListingStandard"/>
      </w:pPr>
    </w:p>
    <w:p w14:paraId="61FE1D2B" w14:textId="77777777" w:rsidR="00C77F6F" w:rsidRDefault="00C77F6F" w:rsidP="00C77F6F">
      <w:pPr>
        <w:pStyle w:val="ListingStandard"/>
      </w:pPr>
      <w:r>
        <w:t>import mysql.connector</w:t>
      </w:r>
    </w:p>
    <w:p w14:paraId="6CB1F101" w14:textId="77777777" w:rsidR="00C77F6F" w:rsidRDefault="00C77F6F" w:rsidP="00C77F6F">
      <w:pPr>
        <w:pStyle w:val="ListingStandard"/>
      </w:pPr>
    </w:p>
    <w:p w14:paraId="0177B345" w14:textId="77777777" w:rsidR="00C77F6F" w:rsidRDefault="00C77F6F" w:rsidP="00C77F6F">
      <w:pPr>
        <w:pStyle w:val="ListingStandard"/>
      </w:pPr>
      <w:r>
        <w:t># Verbindung zur MySQL-Datenbank</w:t>
      </w:r>
    </w:p>
    <w:p w14:paraId="682513F0" w14:textId="77777777" w:rsidR="00C77F6F" w:rsidRDefault="00C77F6F" w:rsidP="00C77F6F">
      <w:pPr>
        <w:pStyle w:val="ListingStandard"/>
      </w:pPr>
      <w:r>
        <w:t>conn = mysql.connector.connect(</w:t>
      </w:r>
    </w:p>
    <w:p w14:paraId="717ACF07" w14:textId="77777777" w:rsidR="00C77F6F" w:rsidRDefault="00C77F6F" w:rsidP="00C77F6F">
      <w:pPr>
        <w:pStyle w:val="ListingStandard"/>
      </w:pPr>
      <w:r>
        <w:t xml:space="preserve">    host="localhost",</w:t>
      </w:r>
    </w:p>
    <w:p w14:paraId="0F6539FB" w14:textId="77777777" w:rsidR="00C77F6F" w:rsidRDefault="00C77F6F" w:rsidP="00C77F6F">
      <w:pPr>
        <w:pStyle w:val="ListingStandard"/>
      </w:pPr>
      <w:r>
        <w:t xml:space="preserve">    user="root",</w:t>
      </w:r>
    </w:p>
    <w:p w14:paraId="396DFE04" w14:textId="77777777" w:rsidR="00C77F6F" w:rsidRDefault="00C77F6F" w:rsidP="00C77F6F">
      <w:pPr>
        <w:pStyle w:val="ListingStandard"/>
      </w:pPr>
      <w:r>
        <w:t xml:space="preserve">    password="geheim123"</w:t>
      </w:r>
    </w:p>
    <w:p w14:paraId="4BB6C342" w14:textId="77777777" w:rsidR="00C77F6F" w:rsidRDefault="00C77F6F" w:rsidP="00C77F6F">
      <w:pPr>
        <w:pStyle w:val="ListingStandard"/>
      </w:pPr>
      <w:r>
        <w:t>)</w:t>
      </w:r>
    </w:p>
    <w:p w14:paraId="3D6D92B8" w14:textId="77777777" w:rsidR="00C77F6F" w:rsidRDefault="00C77F6F" w:rsidP="00C77F6F">
      <w:pPr>
        <w:pStyle w:val="ListingStandard"/>
      </w:pPr>
    </w:p>
    <w:p w14:paraId="2FA26B38" w14:textId="77777777" w:rsidR="00C77F6F" w:rsidRDefault="00C77F6F" w:rsidP="00C77F6F">
      <w:pPr>
        <w:pStyle w:val="ListingStandard"/>
      </w:pPr>
      <w:r>
        <w:t>cursor = conn.cursor()</w:t>
      </w:r>
    </w:p>
    <w:p w14:paraId="04F81D09" w14:textId="77777777" w:rsidR="00C77F6F" w:rsidRDefault="00C77F6F" w:rsidP="00C77F6F">
      <w:pPr>
        <w:pStyle w:val="ListingStandard"/>
      </w:pPr>
    </w:p>
    <w:p w14:paraId="3D7EA601" w14:textId="77777777" w:rsidR="00C77F6F" w:rsidRDefault="00C77F6F" w:rsidP="00C77F6F">
      <w:pPr>
        <w:pStyle w:val="ListingStandard"/>
      </w:pPr>
      <w:r>
        <w:t># Datenbank anlegen (falls nicht vorhanden)</w:t>
      </w:r>
    </w:p>
    <w:p w14:paraId="3EB355FF" w14:textId="77777777" w:rsidR="00C77F6F" w:rsidRDefault="00C77F6F" w:rsidP="00C77F6F">
      <w:pPr>
        <w:pStyle w:val="ListingStandard"/>
      </w:pPr>
      <w:r>
        <w:t>cursor.execute("CREATE DATABASE IF NOT EXISTS filme90er")</w:t>
      </w:r>
    </w:p>
    <w:p w14:paraId="00F6E51E" w14:textId="77777777" w:rsidR="00C77F6F" w:rsidRDefault="00C77F6F" w:rsidP="00C77F6F">
      <w:pPr>
        <w:pStyle w:val="ListingStandard"/>
      </w:pPr>
      <w:r>
        <w:t>cursor.execute("USE filme90er")</w:t>
      </w:r>
    </w:p>
    <w:p w14:paraId="1AC05C55" w14:textId="77777777" w:rsidR="00C77F6F" w:rsidRDefault="00C77F6F" w:rsidP="00C77F6F">
      <w:pPr>
        <w:pStyle w:val="ListingStandard"/>
      </w:pPr>
    </w:p>
    <w:p w14:paraId="60A2F7B4" w14:textId="77777777" w:rsidR="00C77F6F" w:rsidRDefault="00C77F6F" w:rsidP="00C77F6F">
      <w:pPr>
        <w:pStyle w:val="ListingStandard"/>
      </w:pPr>
      <w:r>
        <w:t># Tabelle erstellen</w:t>
      </w:r>
    </w:p>
    <w:p w14:paraId="67059D07" w14:textId="77777777" w:rsidR="00C77F6F" w:rsidRDefault="00C77F6F" w:rsidP="00C77F6F">
      <w:pPr>
        <w:pStyle w:val="ListingStandard"/>
      </w:pPr>
      <w:r>
        <w:t>cursor.execute("""</w:t>
      </w:r>
    </w:p>
    <w:p w14:paraId="5D65F599" w14:textId="77777777" w:rsidR="00C77F6F" w:rsidRDefault="00C77F6F" w:rsidP="00C77F6F">
      <w:pPr>
        <w:pStyle w:val="ListingStandard"/>
      </w:pPr>
      <w:r>
        <w:t>CREATE TABLE IF NOT EXISTS filme (</w:t>
      </w:r>
    </w:p>
    <w:p w14:paraId="2B8BE98A" w14:textId="77777777" w:rsidR="00C77F6F" w:rsidRDefault="00C77F6F" w:rsidP="00C77F6F">
      <w:pPr>
        <w:pStyle w:val="ListingStandard"/>
      </w:pPr>
      <w:r>
        <w:t xml:space="preserve">    id INT AUTO_INCREMENT PRIMARY KEY,</w:t>
      </w:r>
    </w:p>
    <w:p w14:paraId="318B2FBF" w14:textId="77777777" w:rsidR="00C77F6F" w:rsidRDefault="00C77F6F" w:rsidP="00C77F6F">
      <w:pPr>
        <w:pStyle w:val="ListingStandard"/>
      </w:pPr>
      <w:r>
        <w:t xml:space="preserve">    titel VARCHAR(100),</w:t>
      </w:r>
    </w:p>
    <w:p w14:paraId="43B37958" w14:textId="77777777" w:rsidR="00C77F6F" w:rsidRDefault="00C77F6F" w:rsidP="00C77F6F">
      <w:pPr>
        <w:pStyle w:val="ListingStandard"/>
      </w:pPr>
      <w:r>
        <w:t xml:space="preserve">    jahr INT,</w:t>
      </w:r>
    </w:p>
    <w:p w14:paraId="5742FF55" w14:textId="77777777" w:rsidR="00C77F6F" w:rsidRDefault="00C77F6F" w:rsidP="00C77F6F">
      <w:pPr>
        <w:pStyle w:val="ListingStandard"/>
      </w:pPr>
      <w:r>
        <w:t xml:space="preserve">    regie VARCHAR(100),</w:t>
      </w:r>
    </w:p>
    <w:p w14:paraId="404A3BF7" w14:textId="77777777" w:rsidR="00C77F6F" w:rsidRDefault="00C77F6F" w:rsidP="00C77F6F">
      <w:pPr>
        <w:pStyle w:val="ListingStandard"/>
      </w:pPr>
      <w:r>
        <w:t xml:space="preserve">    bewertung FLOAT</w:t>
      </w:r>
    </w:p>
    <w:p w14:paraId="7AEB55A2" w14:textId="77777777" w:rsidR="00C77F6F" w:rsidRDefault="00C77F6F" w:rsidP="00C77F6F">
      <w:pPr>
        <w:pStyle w:val="ListingStandard"/>
      </w:pPr>
      <w:r>
        <w:t>)</w:t>
      </w:r>
    </w:p>
    <w:p w14:paraId="31411F10" w14:textId="77777777" w:rsidR="00C77F6F" w:rsidRDefault="00C77F6F" w:rsidP="00C77F6F">
      <w:pPr>
        <w:pStyle w:val="ListingStandard"/>
      </w:pPr>
      <w:r>
        <w:t>""")</w:t>
      </w:r>
    </w:p>
    <w:p w14:paraId="2A51825A" w14:textId="77777777" w:rsidR="00C77F6F" w:rsidRDefault="00C77F6F" w:rsidP="00C77F6F">
      <w:pPr>
        <w:pStyle w:val="ListingStandard"/>
      </w:pPr>
    </w:p>
    <w:p w14:paraId="140292DC" w14:textId="77777777" w:rsidR="00C77F6F" w:rsidRDefault="00C77F6F" w:rsidP="00C77F6F">
      <w:pPr>
        <w:pStyle w:val="ListingStandard"/>
      </w:pPr>
      <w:r>
        <w:t># Beispiel-Filmdaten aus den 90ern</w:t>
      </w:r>
    </w:p>
    <w:p w14:paraId="41C8C56F" w14:textId="77777777" w:rsidR="00C77F6F" w:rsidRDefault="00C77F6F" w:rsidP="00C77F6F">
      <w:pPr>
        <w:pStyle w:val="ListingStandard"/>
      </w:pPr>
      <w:r>
        <w:t>filme = [</w:t>
      </w:r>
    </w:p>
    <w:p w14:paraId="4E4B000D" w14:textId="77777777" w:rsidR="00C77F6F" w:rsidRDefault="00C77F6F" w:rsidP="00C77F6F">
      <w:pPr>
        <w:pStyle w:val="ListingStandard"/>
      </w:pPr>
      <w:r>
        <w:t xml:space="preserve">    ("Forrest Gump", 1994, "Robert Zemeckis", 8.8),</w:t>
      </w:r>
    </w:p>
    <w:p w14:paraId="2E4DCC90" w14:textId="77777777" w:rsidR="00C77F6F" w:rsidRDefault="00C77F6F" w:rsidP="00C77F6F">
      <w:pPr>
        <w:pStyle w:val="ListingStandard"/>
      </w:pPr>
      <w:r>
        <w:t xml:space="preserve">    ("Pulp Fiction", 1994, "Quentin Tarantino", 8.9),</w:t>
      </w:r>
    </w:p>
    <w:p w14:paraId="79AD81FB" w14:textId="77777777" w:rsidR="00C77F6F" w:rsidRDefault="00C77F6F" w:rsidP="00C77F6F">
      <w:pPr>
        <w:pStyle w:val="ListingStandard"/>
      </w:pPr>
      <w:r>
        <w:t xml:space="preserve">    ("Der König der Löwen", 1994, "Roger Allers", 8.5),</w:t>
      </w:r>
    </w:p>
    <w:p w14:paraId="106079F1" w14:textId="77777777" w:rsidR="00C77F6F" w:rsidRDefault="00C77F6F" w:rsidP="00C77F6F">
      <w:pPr>
        <w:pStyle w:val="ListingStandard"/>
      </w:pPr>
      <w:r>
        <w:t xml:space="preserve">    ("Matrix", 1999, "Wachowski-Geschwister", 8.7),</w:t>
      </w:r>
    </w:p>
    <w:p w14:paraId="6032BA7C" w14:textId="77777777" w:rsidR="00C77F6F" w:rsidRDefault="00C77F6F" w:rsidP="00C77F6F">
      <w:pPr>
        <w:pStyle w:val="ListingStandard"/>
      </w:pPr>
      <w:r>
        <w:t xml:space="preserve">    ("Fight Club", 1999, "David Fincher", 8.8),</w:t>
      </w:r>
    </w:p>
    <w:p w14:paraId="15292022" w14:textId="77777777" w:rsidR="00C77F6F" w:rsidRDefault="00C77F6F" w:rsidP="00C77F6F">
      <w:pPr>
        <w:pStyle w:val="ListingStandard"/>
      </w:pPr>
      <w:r>
        <w:lastRenderedPageBreak/>
        <w:t xml:space="preserve">    ("Titanic", 1997, "James Cameron", 7.9),</w:t>
      </w:r>
    </w:p>
    <w:p w14:paraId="65C28035" w14:textId="77777777" w:rsidR="00C77F6F" w:rsidRDefault="00C77F6F" w:rsidP="00C77F6F">
      <w:pPr>
        <w:pStyle w:val="ListingStandard"/>
      </w:pPr>
      <w:r>
        <w:t xml:space="preserve">    ("Jurassic Park", 1993, "Steven Spielberg", 8.2),</w:t>
      </w:r>
    </w:p>
    <w:p w14:paraId="71BD5282" w14:textId="77777777" w:rsidR="00C77F6F" w:rsidRDefault="00C77F6F" w:rsidP="00C77F6F">
      <w:pPr>
        <w:pStyle w:val="ListingStandard"/>
      </w:pPr>
      <w:r>
        <w:t xml:space="preserve">    ("Schindlers Liste", 1993, "Steven Spielberg", 9.0),</w:t>
      </w:r>
    </w:p>
    <w:p w14:paraId="07133C97" w14:textId="77777777" w:rsidR="00C77F6F" w:rsidRDefault="00C77F6F" w:rsidP="00C77F6F">
      <w:pPr>
        <w:pStyle w:val="ListingStandard"/>
      </w:pPr>
      <w:r>
        <w:t xml:space="preserve">    ("Good Will Hunting", 1997, "Gus Van Sant", 8.3),</w:t>
      </w:r>
    </w:p>
    <w:p w14:paraId="08082DF9" w14:textId="77777777" w:rsidR="00C77F6F" w:rsidRDefault="00C77F6F" w:rsidP="00C77F6F">
      <w:pPr>
        <w:pStyle w:val="ListingStandard"/>
      </w:pPr>
      <w:r>
        <w:t xml:space="preserve">    ("The Big Lebowski", 1998, "Coen-Brüder", 8.1),</w:t>
      </w:r>
    </w:p>
    <w:p w14:paraId="3CD85704" w14:textId="77777777" w:rsidR="00C77F6F" w:rsidRDefault="00C77F6F" w:rsidP="00C77F6F">
      <w:pPr>
        <w:pStyle w:val="ListingStandard"/>
      </w:pPr>
      <w:r>
        <w:t xml:space="preserve">    ("American Beauty", 1999, "Sam Mendes", 8.3),</w:t>
      </w:r>
    </w:p>
    <w:p w14:paraId="528EF8B6" w14:textId="77777777" w:rsidR="00C77F6F" w:rsidRDefault="00C77F6F" w:rsidP="00C77F6F">
      <w:pPr>
        <w:pStyle w:val="ListingStandard"/>
      </w:pPr>
      <w:r>
        <w:t xml:space="preserve">    ("Das Schweigen der Lämmer", 1991, "Jonathan Demme", 8.6),</w:t>
      </w:r>
    </w:p>
    <w:p w14:paraId="51E84A2A" w14:textId="77777777" w:rsidR="00C77F6F" w:rsidRDefault="00C77F6F" w:rsidP="00C77F6F">
      <w:pPr>
        <w:pStyle w:val="ListingStandard"/>
      </w:pPr>
      <w:r>
        <w:t xml:space="preserve">    ("Braveheart", 1995, "Mel Gibson", 8.3),</w:t>
      </w:r>
    </w:p>
    <w:p w14:paraId="57720440" w14:textId="77777777" w:rsidR="00C77F6F" w:rsidRDefault="00C77F6F" w:rsidP="00C77F6F">
      <w:pPr>
        <w:pStyle w:val="ListingStandard"/>
      </w:pPr>
      <w:r>
        <w:t xml:space="preserve">    ("Sieben", 1995, "David Fincher", 8.6),</w:t>
      </w:r>
    </w:p>
    <w:p w14:paraId="4C19E0AB" w14:textId="77777777" w:rsidR="00C77F6F" w:rsidRDefault="00C77F6F" w:rsidP="00C77F6F">
      <w:pPr>
        <w:pStyle w:val="ListingStandard"/>
      </w:pPr>
      <w:r>
        <w:t xml:space="preserve">    ("L.A. Confidential", 1997, "Curtis Hanson", 8.2),</w:t>
      </w:r>
    </w:p>
    <w:p w14:paraId="17CCDCA9" w14:textId="77777777" w:rsidR="00C77F6F" w:rsidRDefault="00C77F6F" w:rsidP="00C77F6F">
      <w:pPr>
        <w:pStyle w:val="ListingStandard"/>
      </w:pPr>
      <w:r>
        <w:t xml:space="preserve">    ("Toy Story", 1995, "John Lasseter", 8.3),</w:t>
      </w:r>
    </w:p>
    <w:p w14:paraId="2939FF63" w14:textId="77777777" w:rsidR="00C77F6F" w:rsidRDefault="00C77F6F" w:rsidP="00C77F6F">
      <w:pPr>
        <w:pStyle w:val="ListingStandard"/>
      </w:pPr>
      <w:r>
        <w:t xml:space="preserve">    ("Trainspotting", 1996, "Danny Boyle", 8.1),</w:t>
      </w:r>
    </w:p>
    <w:p w14:paraId="31073116" w14:textId="77777777" w:rsidR="00C77F6F" w:rsidRDefault="00C77F6F" w:rsidP="00C77F6F">
      <w:pPr>
        <w:pStyle w:val="ListingStandard"/>
      </w:pPr>
      <w:r>
        <w:t xml:space="preserve">    ("Shakespeare in Love", 1998, "John Madden", 7.1),</w:t>
      </w:r>
    </w:p>
    <w:p w14:paraId="7BF2F4B3" w14:textId="77777777" w:rsidR="00C77F6F" w:rsidRDefault="00C77F6F" w:rsidP="00C77F6F">
      <w:pPr>
        <w:pStyle w:val="ListingStandard"/>
      </w:pPr>
      <w:r>
        <w:t xml:space="preserve">    ("Der Soldat James Ryan", 1998, "Steven Spielberg", 8.6),</w:t>
      </w:r>
    </w:p>
    <w:p w14:paraId="32A283D2" w14:textId="77777777" w:rsidR="00C77F6F" w:rsidRDefault="00C77F6F" w:rsidP="00C77F6F">
      <w:pPr>
        <w:pStyle w:val="ListingStandard"/>
      </w:pPr>
      <w:r>
        <w:t xml:space="preserve">    ("Heat", 1995, "Michael Mann", 8.3)</w:t>
      </w:r>
    </w:p>
    <w:p w14:paraId="1FA7CE75" w14:textId="77777777" w:rsidR="00C77F6F" w:rsidRDefault="00C77F6F" w:rsidP="00C77F6F">
      <w:pPr>
        <w:pStyle w:val="ListingStandard"/>
      </w:pPr>
      <w:r>
        <w:t>]</w:t>
      </w:r>
    </w:p>
    <w:p w14:paraId="03A816B4" w14:textId="77777777" w:rsidR="00C77F6F" w:rsidRDefault="00C77F6F" w:rsidP="00C77F6F">
      <w:pPr>
        <w:pStyle w:val="ListingStandard"/>
      </w:pPr>
    </w:p>
    <w:p w14:paraId="627BB3B5" w14:textId="77777777" w:rsidR="00C77F6F" w:rsidRDefault="00C77F6F" w:rsidP="00C77F6F">
      <w:pPr>
        <w:pStyle w:val="ListingStandard"/>
      </w:pPr>
      <w:r>
        <w:t># Daten einfügen</w:t>
      </w:r>
    </w:p>
    <w:p w14:paraId="3EAA090F" w14:textId="77777777" w:rsidR="00C77F6F" w:rsidRDefault="00C77F6F" w:rsidP="00C77F6F">
      <w:pPr>
        <w:pStyle w:val="ListingStandard"/>
      </w:pPr>
      <w:r>
        <w:t>cursor.executemany("""</w:t>
      </w:r>
    </w:p>
    <w:p w14:paraId="1C2A6A47" w14:textId="77777777" w:rsidR="00C77F6F" w:rsidRDefault="00C77F6F" w:rsidP="00C77F6F">
      <w:pPr>
        <w:pStyle w:val="ListingStandard"/>
      </w:pPr>
      <w:r>
        <w:t>INSERT INTO filme (titel, jahr, regie, bewertung)</w:t>
      </w:r>
    </w:p>
    <w:p w14:paraId="223BF9DD" w14:textId="77777777" w:rsidR="00C77F6F" w:rsidRDefault="00C77F6F" w:rsidP="00C77F6F">
      <w:pPr>
        <w:pStyle w:val="ListingStandard"/>
      </w:pPr>
      <w:r>
        <w:t>VALUES (%s, %s, %s, %s)</w:t>
      </w:r>
    </w:p>
    <w:p w14:paraId="71ED657B" w14:textId="77777777" w:rsidR="00C77F6F" w:rsidRDefault="00C77F6F" w:rsidP="00C77F6F">
      <w:pPr>
        <w:pStyle w:val="ListingStandard"/>
      </w:pPr>
      <w:r>
        <w:t>""", filme)</w:t>
      </w:r>
    </w:p>
    <w:p w14:paraId="3B5B037D" w14:textId="77777777" w:rsidR="00C77F6F" w:rsidRDefault="00C77F6F" w:rsidP="00C77F6F">
      <w:pPr>
        <w:pStyle w:val="ListingStandard"/>
      </w:pPr>
    </w:p>
    <w:p w14:paraId="2DA1AA27" w14:textId="77777777" w:rsidR="00C77F6F" w:rsidRDefault="00C77F6F" w:rsidP="00C77F6F">
      <w:pPr>
        <w:pStyle w:val="ListingStandard"/>
      </w:pPr>
      <w:r>
        <w:t>conn.commit()</w:t>
      </w:r>
    </w:p>
    <w:p w14:paraId="2E09688B" w14:textId="77777777" w:rsidR="00C77F6F" w:rsidRDefault="00C77F6F" w:rsidP="00C77F6F">
      <w:pPr>
        <w:pStyle w:val="ListingStandard"/>
      </w:pPr>
    </w:p>
    <w:p w14:paraId="39FC7630" w14:textId="77777777" w:rsidR="00C77F6F" w:rsidRDefault="00C77F6F" w:rsidP="00C77F6F">
      <w:pPr>
        <w:pStyle w:val="ListingStandard"/>
      </w:pPr>
      <w:r>
        <w:t>print(f"{cursor.rowcount} Filme wurden eingefügt.")</w:t>
      </w:r>
    </w:p>
    <w:p w14:paraId="254ED32D" w14:textId="77777777" w:rsidR="00C77F6F" w:rsidRDefault="00C77F6F" w:rsidP="00C77F6F">
      <w:pPr>
        <w:pStyle w:val="ListingStandard"/>
      </w:pPr>
    </w:p>
    <w:p w14:paraId="5C08209D" w14:textId="77777777" w:rsidR="00C77F6F" w:rsidRDefault="00C77F6F" w:rsidP="00C77F6F">
      <w:pPr>
        <w:pStyle w:val="ListingStandard"/>
      </w:pPr>
      <w:r>
        <w:t># Verbindung schließen</w:t>
      </w:r>
    </w:p>
    <w:p w14:paraId="3ED81AE0" w14:textId="77777777" w:rsidR="00C77F6F" w:rsidRDefault="00C77F6F" w:rsidP="00C77F6F">
      <w:pPr>
        <w:pStyle w:val="ListingStandard"/>
      </w:pPr>
      <w:r>
        <w:t>cursor.close()</w:t>
      </w:r>
    </w:p>
    <w:p w14:paraId="038BD62D" w14:textId="77777777" w:rsidR="00C77F6F" w:rsidRDefault="00C77F6F" w:rsidP="00C77F6F">
      <w:pPr>
        <w:pStyle w:val="ListingStandard"/>
      </w:pPr>
      <w:r>
        <w:t>conn.close()</w:t>
      </w:r>
    </w:p>
    <w:p w14:paraId="26A424D0" w14:textId="77777777" w:rsidR="00C77F6F" w:rsidRDefault="00C77F6F" w:rsidP="00C77F6F">
      <w:pPr>
        <w:pStyle w:val="ListingStandard"/>
      </w:pPr>
    </w:p>
    <w:p w14:paraId="0224F657" w14:textId="77777777" w:rsidR="00C77F6F" w:rsidRDefault="00C77F6F" w:rsidP="00C77F6F">
      <w:pPr>
        <w:pStyle w:val="ListingStandard"/>
      </w:pPr>
    </w:p>
    <w:p w14:paraId="5F0B129D" w14:textId="77777777" w:rsidR="00C77F6F" w:rsidRDefault="00C77F6F" w:rsidP="00C77F6F">
      <w:pPr>
        <w:pStyle w:val="ListingStandard"/>
      </w:pPr>
      <w:r>
        <w:rPr>
          <w:rFonts w:ascii="Roboto" w:hAnsi="Roboto" w:cs="Roboto"/>
        </w:rPr>
        <w:t>⸻</w:t>
      </w:r>
    </w:p>
    <w:p w14:paraId="46D5F4EB" w14:textId="77777777" w:rsidR="00C77F6F" w:rsidRDefault="00C77F6F" w:rsidP="00C77F6F">
      <w:pPr>
        <w:pStyle w:val="ListingStandard"/>
      </w:pPr>
    </w:p>
    <w:p w14:paraId="1921AAB9" w14:textId="77777777" w:rsidR="00C77F6F" w:rsidRDefault="00C77F6F" w:rsidP="00C77F6F">
      <w:pPr>
        <w:pStyle w:val="ListingStandard"/>
      </w:pPr>
      <w:r>
        <w:rPr>
          <w:rFonts w:ascii="Apple Color Emoji" w:hAnsi="Apple Color Emoji" w:cs="Apple Color Emoji"/>
        </w:rPr>
        <w:t>✅</w:t>
      </w:r>
      <w:r>
        <w:t xml:space="preserve"> Danach kannst du:</w:t>
      </w:r>
    </w:p>
    <w:p w14:paraId="3B9F3C65" w14:textId="77777777" w:rsidR="00C77F6F" w:rsidRDefault="00C77F6F" w:rsidP="00C77F6F">
      <w:pPr>
        <w:pStyle w:val="ListingStandard"/>
      </w:pPr>
      <w:r>
        <w:tab/>
        <w:t>•</w:t>
      </w:r>
      <w:r>
        <w:tab/>
        <w:t>Die Daten per SELECT * FROM filme; abfragen</w:t>
      </w:r>
    </w:p>
    <w:p w14:paraId="66DCC994" w14:textId="77777777" w:rsidR="00C77F6F" w:rsidRDefault="00C77F6F" w:rsidP="00C77F6F">
      <w:pPr>
        <w:pStyle w:val="ListingStandard"/>
      </w:pPr>
      <w:r>
        <w:tab/>
        <w:t>•</w:t>
      </w:r>
      <w:r>
        <w:tab/>
        <w:t>Filter setzen (z.</w:t>
      </w:r>
      <w:r>
        <w:rPr>
          <w:rFonts w:ascii="Cambria Math" w:hAnsi="Cambria Math" w:cs="Cambria Math"/>
        </w:rPr>
        <w:t> </w:t>
      </w:r>
      <w:r>
        <w:t>B. WHERE bewertung &gt; 8.5)</w:t>
      </w:r>
    </w:p>
    <w:p w14:paraId="3F2E1945" w14:textId="77777777" w:rsidR="00C77F6F" w:rsidRDefault="00C77F6F" w:rsidP="00C77F6F">
      <w:pPr>
        <w:pStyle w:val="ListingStandard"/>
      </w:pPr>
      <w:r>
        <w:tab/>
        <w:t>•</w:t>
      </w:r>
      <w:r>
        <w:tab/>
        <w:t>Python-Skripte schreiben, um mit den Daten zu arbeiten</w:t>
      </w:r>
    </w:p>
    <w:p w14:paraId="668C321F" w14:textId="77777777" w:rsidR="00C77F6F" w:rsidRDefault="00C77F6F" w:rsidP="00C77F6F">
      <w:pPr>
        <w:pStyle w:val="ListingStandard"/>
      </w:pPr>
    </w:p>
    <w:p w14:paraId="2B6BC919" w14:textId="77777777" w:rsidR="00C77F6F" w:rsidRDefault="00C77F6F" w:rsidP="00C77F6F">
      <w:pPr>
        <w:pStyle w:val="ListingStandard"/>
      </w:pPr>
      <w:r>
        <w:rPr>
          <w:rFonts w:ascii="Roboto" w:hAnsi="Roboto" w:cs="Roboto"/>
        </w:rPr>
        <w:t>⸻</w:t>
      </w:r>
    </w:p>
    <w:p w14:paraId="610E84E5" w14:textId="77777777" w:rsidR="00C77F6F" w:rsidRDefault="00C77F6F" w:rsidP="00C77F6F">
      <w:pPr>
        <w:pStyle w:val="ListingStandard"/>
      </w:pPr>
    </w:p>
    <w:p w14:paraId="20E564ED" w14:textId="050D239B" w:rsidR="00C77F6F" w:rsidRDefault="00C77F6F" w:rsidP="00C77F6F">
      <w:pPr>
        <w:pStyle w:val="ListingStandard"/>
      </w:pPr>
      <w:r>
        <w:t>Wenn du möchtest, kann ich dir auch gleich ein Abfrage-Skript erstellen oder eine visuelle Auswertung in Python (z.</w:t>
      </w:r>
      <w:r>
        <w:rPr>
          <w:rFonts w:ascii="Cambria Math" w:hAnsi="Cambria Math" w:cs="Cambria Math"/>
        </w:rPr>
        <w:t> </w:t>
      </w:r>
      <w:r>
        <w:t>B. mit matplotlib).</w:t>
      </w:r>
    </w:p>
    <w:p w14:paraId="12CA0D7D" w14:textId="77777777" w:rsidR="00C77F6F" w:rsidRDefault="00C77F6F" w:rsidP="00C77F6F">
      <w:pPr>
        <w:pStyle w:val="ListingStandard"/>
      </w:pPr>
    </w:p>
    <w:p w14:paraId="40DA2DBD" w14:textId="4AFEA634" w:rsidR="00C77F6F" w:rsidRPr="00C77F6F" w:rsidRDefault="00C77F6F" w:rsidP="00C77F6F">
      <w:pPr>
        <w:pStyle w:val="ListingStandard"/>
        <w:rPr>
          <w:rStyle w:val="ListingZeichenFett"/>
        </w:rPr>
      </w:pPr>
      <w:r w:rsidRPr="00C77F6F">
        <w:rPr>
          <w:rStyle w:val="ListingZeichenFett"/>
        </w:rPr>
        <w:t>Schreibe mir ein Skript für eine Demo-Abfrage.</w:t>
      </w:r>
    </w:p>
    <w:p w14:paraId="3E06070A" w14:textId="77777777" w:rsidR="00C77F6F" w:rsidRDefault="00C77F6F" w:rsidP="00C77F6F">
      <w:pPr>
        <w:pStyle w:val="ListingStandard"/>
      </w:pPr>
    </w:p>
    <w:p w14:paraId="10C79972" w14:textId="77777777" w:rsidR="00C77F6F" w:rsidRDefault="00C77F6F" w:rsidP="00C77F6F">
      <w:pPr>
        <w:pStyle w:val="ListingStandard"/>
      </w:pPr>
      <w:r>
        <w:t>Gern, Rainer! Hier ist ein einfaches Python-Skript für eine Demo-Abfrage aus deiner MySQL-Datenbank filme90er. Es zeigt z.</w:t>
      </w:r>
      <w:r>
        <w:rPr>
          <w:rFonts w:ascii="Cambria Math" w:hAnsi="Cambria Math" w:cs="Cambria Math"/>
        </w:rPr>
        <w:t> </w:t>
      </w:r>
      <w:r>
        <w:t>B. alle Filme mit einer Bewertung über 8.5, sortiert nach Bewertung.</w:t>
      </w:r>
    </w:p>
    <w:p w14:paraId="54566801" w14:textId="77777777" w:rsidR="00C77F6F" w:rsidRDefault="00C77F6F" w:rsidP="00C77F6F">
      <w:pPr>
        <w:pStyle w:val="ListingStandard"/>
      </w:pPr>
    </w:p>
    <w:p w14:paraId="11E0D40B" w14:textId="77777777" w:rsidR="00C77F6F" w:rsidRDefault="00C77F6F" w:rsidP="00C77F6F">
      <w:pPr>
        <w:pStyle w:val="ListingStandard"/>
      </w:pPr>
      <w:r>
        <w:rPr>
          <w:rFonts w:ascii="Roboto" w:hAnsi="Roboto" w:cs="Roboto"/>
        </w:rPr>
        <w:t>⸻</w:t>
      </w:r>
    </w:p>
    <w:p w14:paraId="79337020" w14:textId="77777777" w:rsidR="00C77F6F" w:rsidRDefault="00C77F6F" w:rsidP="00C77F6F">
      <w:pPr>
        <w:pStyle w:val="ListingStandard"/>
      </w:pPr>
    </w:p>
    <w:p w14:paraId="45617C6D" w14:textId="77777777" w:rsidR="00C77F6F" w:rsidRDefault="00C77F6F" w:rsidP="00C77F6F">
      <w:pPr>
        <w:pStyle w:val="ListingStandard"/>
      </w:pPr>
      <w:r>
        <w:rPr>
          <w:rFonts w:ascii="Apple Color Emoji" w:hAnsi="Apple Color Emoji" w:cs="Apple Color Emoji"/>
        </w:rPr>
        <w:t>🐍</w:t>
      </w:r>
      <w:r>
        <w:t xml:space="preserve"> Python-Skript: abfrage_filme90er.py</w:t>
      </w:r>
    </w:p>
    <w:p w14:paraId="47EF44BA" w14:textId="77777777" w:rsidR="00C77F6F" w:rsidRDefault="00C77F6F" w:rsidP="00C77F6F">
      <w:pPr>
        <w:pStyle w:val="ListingStandard"/>
      </w:pPr>
    </w:p>
    <w:p w14:paraId="412C7953" w14:textId="77777777" w:rsidR="00C77F6F" w:rsidRDefault="00C77F6F" w:rsidP="00C77F6F">
      <w:pPr>
        <w:pStyle w:val="ListingStandard"/>
      </w:pPr>
      <w:r>
        <w:t>import mysql.connector</w:t>
      </w:r>
    </w:p>
    <w:p w14:paraId="62373240" w14:textId="77777777" w:rsidR="00C77F6F" w:rsidRDefault="00C77F6F" w:rsidP="00C77F6F">
      <w:pPr>
        <w:pStyle w:val="ListingStandard"/>
      </w:pPr>
    </w:p>
    <w:p w14:paraId="7A8FBDED" w14:textId="77777777" w:rsidR="00C77F6F" w:rsidRDefault="00C77F6F" w:rsidP="00C77F6F">
      <w:pPr>
        <w:pStyle w:val="ListingStandard"/>
      </w:pPr>
      <w:r>
        <w:t># Verbindung zur MySQL-Datenbank</w:t>
      </w:r>
    </w:p>
    <w:p w14:paraId="777636E3" w14:textId="77777777" w:rsidR="00C77F6F" w:rsidRDefault="00C77F6F" w:rsidP="00C77F6F">
      <w:pPr>
        <w:pStyle w:val="ListingStandard"/>
      </w:pPr>
      <w:r>
        <w:t>conn = mysql.connector.connect(</w:t>
      </w:r>
    </w:p>
    <w:p w14:paraId="0D24A42B" w14:textId="77777777" w:rsidR="00C77F6F" w:rsidRDefault="00C77F6F" w:rsidP="00C77F6F">
      <w:pPr>
        <w:pStyle w:val="ListingStandard"/>
      </w:pPr>
      <w:r>
        <w:t xml:space="preserve">    host="localhost",</w:t>
      </w:r>
    </w:p>
    <w:p w14:paraId="51BAC948" w14:textId="77777777" w:rsidR="00C77F6F" w:rsidRDefault="00C77F6F" w:rsidP="00C77F6F">
      <w:pPr>
        <w:pStyle w:val="ListingStandard"/>
      </w:pPr>
      <w:r>
        <w:t xml:space="preserve">    user="root",</w:t>
      </w:r>
    </w:p>
    <w:p w14:paraId="05C8A9D3" w14:textId="77777777" w:rsidR="00C77F6F" w:rsidRDefault="00C77F6F" w:rsidP="00C77F6F">
      <w:pPr>
        <w:pStyle w:val="ListingStandard"/>
      </w:pPr>
      <w:r>
        <w:t xml:space="preserve">    password="geheim123",</w:t>
      </w:r>
    </w:p>
    <w:p w14:paraId="7E27AEE2" w14:textId="77777777" w:rsidR="00C77F6F" w:rsidRDefault="00C77F6F" w:rsidP="00C77F6F">
      <w:pPr>
        <w:pStyle w:val="ListingStandard"/>
      </w:pPr>
      <w:r>
        <w:t xml:space="preserve">    database="filme90er"</w:t>
      </w:r>
    </w:p>
    <w:p w14:paraId="536D0CE3" w14:textId="77777777" w:rsidR="00C77F6F" w:rsidRDefault="00C77F6F" w:rsidP="00C77F6F">
      <w:pPr>
        <w:pStyle w:val="ListingStandard"/>
      </w:pPr>
      <w:r>
        <w:t>)</w:t>
      </w:r>
    </w:p>
    <w:p w14:paraId="199432D0" w14:textId="77777777" w:rsidR="00C77F6F" w:rsidRDefault="00C77F6F" w:rsidP="00C77F6F">
      <w:pPr>
        <w:pStyle w:val="ListingStandard"/>
      </w:pPr>
    </w:p>
    <w:p w14:paraId="656E20F0" w14:textId="77777777" w:rsidR="00C77F6F" w:rsidRDefault="00C77F6F" w:rsidP="00C77F6F">
      <w:pPr>
        <w:pStyle w:val="ListingStandard"/>
      </w:pPr>
      <w:r>
        <w:t>cursor = conn.cursor()</w:t>
      </w:r>
    </w:p>
    <w:p w14:paraId="4CF28D0D" w14:textId="77777777" w:rsidR="00C77F6F" w:rsidRDefault="00C77F6F" w:rsidP="00C77F6F">
      <w:pPr>
        <w:pStyle w:val="ListingStandard"/>
      </w:pPr>
    </w:p>
    <w:p w14:paraId="1019FADA" w14:textId="77777777" w:rsidR="00C77F6F" w:rsidRDefault="00C77F6F" w:rsidP="00C77F6F">
      <w:pPr>
        <w:pStyle w:val="ListingStandard"/>
      </w:pPr>
      <w:r>
        <w:t># SQL-Abfrage: Filme mit Bewertung über 8.5</w:t>
      </w:r>
    </w:p>
    <w:p w14:paraId="4FB9297A" w14:textId="77777777" w:rsidR="00C77F6F" w:rsidRDefault="00C77F6F" w:rsidP="00C77F6F">
      <w:pPr>
        <w:pStyle w:val="ListingStandard"/>
      </w:pPr>
      <w:r>
        <w:t>sql = """</w:t>
      </w:r>
    </w:p>
    <w:p w14:paraId="0D791493" w14:textId="77777777" w:rsidR="00C77F6F" w:rsidRDefault="00C77F6F" w:rsidP="00C77F6F">
      <w:pPr>
        <w:pStyle w:val="ListingStandard"/>
      </w:pPr>
      <w:r>
        <w:t>SELECT titel, jahr, regie, bewertung</w:t>
      </w:r>
    </w:p>
    <w:p w14:paraId="79170A6A" w14:textId="77777777" w:rsidR="00C77F6F" w:rsidRDefault="00C77F6F" w:rsidP="00C77F6F">
      <w:pPr>
        <w:pStyle w:val="ListingStandard"/>
      </w:pPr>
      <w:r>
        <w:t>FROM filme</w:t>
      </w:r>
    </w:p>
    <w:p w14:paraId="03F77B7F" w14:textId="77777777" w:rsidR="00C77F6F" w:rsidRDefault="00C77F6F" w:rsidP="00C77F6F">
      <w:pPr>
        <w:pStyle w:val="ListingStandard"/>
      </w:pPr>
      <w:r>
        <w:t>WHERE bewertung &gt; 8.5</w:t>
      </w:r>
    </w:p>
    <w:p w14:paraId="48497BB2" w14:textId="77777777" w:rsidR="00C77F6F" w:rsidRDefault="00C77F6F" w:rsidP="00C77F6F">
      <w:pPr>
        <w:pStyle w:val="ListingStandard"/>
      </w:pPr>
      <w:r>
        <w:t>ORDER BY bewertung DESC</w:t>
      </w:r>
    </w:p>
    <w:p w14:paraId="461B3D38" w14:textId="77777777" w:rsidR="00C77F6F" w:rsidRDefault="00C77F6F" w:rsidP="00C77F6F">
      <w:pPr>
        <w:pStyle w:val="ListingStandard"/>
      </w:pPr>
      <w:r>
        <w:t>"""</w:t>
      </w:r>
    </w:p>
    <w:p w14:paraId="1E087A38" w14:textId="77777777" w:rsidR="00C77F6F" w:rsidRDefault="00C77F6F" w:rsidP="00C77F6F">
      <w:pPr>
        <w:pStyle w:val="ListingStandard"/>
      </w:pPr>
    </w:p>
    <w:p w14:paraId="464566E6" w14:textId="77777777" w:rsidR="00C77F6F" w:rsidRDefault="00C77F6F" w:rsidP="00C77F6F">
      <w:pPr>
        <w:pStyle w:val="ListingStandard"/>
      </w:pPr>
      <w:r>
        <w:t>cursor.execute(sql)</w:t>
      </w:r>
    </w:p>
    <w:p w14:paraId="6F895401" w14:textId="77777777" w:rsidR="00C77F6F" w:rsidRDefault="00C77F6F" w:rsidP="00C77F6F">
      <w:pPr>
        <w:pStyle w:val="ListingStandard"/>
      </w:pPr>
      <w:r>
        <w:t>filme = cursor.fetchall()</w:t>
      </w:r>
    </w:p>
    <w:p w14:paraId="02688B06" w14:textId="77777777" w:rsidR="00C77F6F" w:rsidRDefault="00C77F6F" w:rsidP="00C77F6F">
      <w:pPr>
        <w:pStyle w:val="ListingStandard"/>
      </w:pPr>
    </w:p>
    <w:p w14:paraId="7FAA24CA" w14:textId="77777777" w:rsidR="00C77F6F" w:rsidRDefault="00C77F6F" w:rsidP="00C77F6F">
      <w:pPr>
        <w:pStyle w:val="ListingStandard"/>
      </w:pPr>
      <w:r>
        <w:t>print("</w:t>
      </w:r>
      <w:r>
        <w:rPr>
          <w:rFonts w:ascii="Apple Color Emoji" w:hAnsi="Apple Color Emoji" w:cs="Apple Color Emoji"/>
        </w:rPr>
        <w:t>🎬</w:t>
      </w:r>
      <w:r>
        <w:t xml:space="preserve"> Filme mit Bewertung über 8.5:\n")</w:t>
      </w:r>
    </w:p>
    <w:p w14:paraId="3D5261C1" w14:textId="77777777" w:rsidR="00C77F6F" w:rsidRDefault="00C77F6F" w:rsidP="00C77F6F">
      <w:pPr>
        <w:pStyle w:val="ListingStandard"/>
      </w:pPr>
      <w:r>
        <w:t>for f in filme:</w:t>
      </w:r>
    </w:p>
    <w:p w14:paraId="1C7D0A00" w14:textId="77777777" w:rsidR="00C77F6F" w:rsidRDefault="00C77F6F" w:rsidP="00C77F6F">
      <w:pPr>
        <w:pStyle w:val="ListingStandard"/>
      </w:pPr>
      <w:r>
        <w:t xml:space="preserve">    print(f"{f[0]} ({f[1]}) – Regie: {f[2]} – Bewertung: {f[3]}")</w:t>
      </w:r>
    </w:p>
    <w:p w14:paraId="03F55029" w14:textId="77777777" w:rsidR="00C77F6F" w:rsidRDefault="00C77F6F" w:rsidP="00C77F6F">
      <w:pPr>
        <w:pStyle w:val="ListingStandard"/>
      </w:pPr>
    </w:p>
    <w:p w14:paraId="7510E42C" w14:textId="77777777" w:rsidR="00C77F6F" w:rsidRDefault="00C77F6F" w:rsidP="00C77F6F">
      <w:pPr>
        <w:pStyle w:val="ListingStandard"/>
      </w:pPr>
      <w:r>
        <w:t># Verbindung schließen</w:t>
      </w:r>
    </w:p>
    <w:p w14:paraId="240E5D6E" w14:textId="77777777" w:rsidR="00C77F6F" w:rsidRDefault="00C77F6F" w:rsidP="00C77F6F">
      <w:pPr>
        <w:pStyle w:val="ListingStandard"/>
      </w:pPr>
      <w:r>
        <w:t>cursor.close()</w:t>
      </w:r>
    </w:p>
    <w:p w14:paraId="5622F896" w14:textId="77777777" w:rsidR="00C77F6F" w:rsidRDefault="00C77F6F" w:rsidP="00C77F6F">
      <w:pPr>
        <w:pStyle w:val="ListingStandard"/>
      </w:pPr>
      <w:r>
        <w:t>conn.close()</w:t>
      </w:r>
    </w:p>
    <w:p w14:paraId="16A7721B" w14:textId="77777777" w:rsidR="00C77F6F" w:rsidRDefault="00C77F6F" w:rsidP="00C77F6F">
      <w:pPr>
        <w:pStyle w:val="ListingStandard"/>
      </w:pPr>
    </w:p>
    <w:p w14:paraId="30D12098" w14:textId="77777777" w:rsidR="00C77F6F" w:rsidRDefault="00C77F6F" w:rsidP="00C77F6F">
      <w:pPr>
        <w:pStyle w:val="ListingStandard"/>
      </w:pPr>
    </w:p>
    <w:p w14:paraId="61DC3631" w14:textId="77777777" w:rsidR="00C77F6F" w:rsidRDefault="00C77F6F" w:rsidP="00C77F6F">
      <w:pPr>
        <w:pStyle w:val="ListingStandard"/>
      </w:pPr>
      <w:r>
        <w:rPr>
          <w:rFonts w:ascii="Roboto" w:hAnsi="Roboto" w:cs="Roboto"/>
        </w:rPr>
        <w:t>⸻</w:t>
      </w:r>
    </w:p>
    <w:p w14:paraId="5817E0DF" w14:textId="77777777" w:rsidR="00C77F6F" w:rsidRDefault="00C77F6F" w:rsidP="00C77F6F">
      <w:pPr>
        <w:pStyle w:val="ListingStandard"/>
      </w:pPr>
    </w:p>
    <w:p w14:paraId="271ABA82" w14:textId="77777777" w:rsidR="00C77F6F" w:rsidRDefault="00C77F6F" w:rsidP="00C77F6F">
      <w:pPr>
        <w:pStyle w:val="ListingStandard"/>
      </w:pPr>
      <w:r>
        <w:rPr>
          <w:rFonts w:ascii="Apple Color Emoji" w:hAnsi="Apple Color Emoji" w:cs="Apple Color Emoji"/>
        </w:rPr>
        <w:t>🧪</w:t>
      </w:r>
      <w:r>
        <w:t xml:space="preserve"> Was das Skript macht:</w:t>
      </w:r>
    </w:p>
    <w:p w14:paraId="4771CB7E" w14:textId="77777777" w:rsidR="00C77F6F" w:rsidRDefault="00C77F6F" w:rsidP="00C77F6F">
      <w:pPr>
        <w:pStyle w:val="ListingStandard"/>
      </w:pPr>
      <w:r>
        <w:tab/>
        <w:t>•</w:t>
      </w:r>
      <w:r>
        <w:tab/>
        <w:t>Verbindet sich zur MySQL-Datenbank filme90er</w:t>
      </w:r>
    </w:p>
    <w:p w14:paraId="73987870" w14:textId="77777777" w:rsidR="00C77F6F" w:rsidRDefault="00C77F6F" w:rsidP="00C77F6F">
      <w:pPr>
        <w:pStyle w:val="ListingStandard"/>
      </w:pPr>
      <w:r>
        <w:tab/>
        <w:t>•</w:t>
      </w:r>
      <w:r>
        <w:tab/>
        <w:t>Führt eine SELECT-Abfrage aus mit WHERE bewertung &gt; 8.5</w:t>
      </w:r>
    </w:p>
    <w:p w14:paraId="3B514E75" w14:textId="77777777" w:rsidR="00C77F6F" w:rsidRDefault="00C77F6F" w:rsidP="00C77F6F">
      <w:pPr>
        <w:pStyle w:val="ListingStandard"/>
      </w:pPr>
      <w:r>
        <w:tab/>
        <w:t>•</w:t>
      </w:r>
      <w:r>
        <w:tab/>
        <w:t>Gibt die Ergebnisse lesbar im Terminal aus</w:t>
      </w:r>
    </w:p>
    <w:p w14:paraId="393BBC64" w14:textId="77777777" w:rsidR="00C77F6F" w:rsidRDefault="00C77F6F" w:rsidP="00C77F6F">
      <w:pPr>
        <w:pStyle w:val="ListingStandard"/>
      </w:pPr>
    </w:p>
    <w:p w14:paraId="43B712A8" w14:textId="77777777" w:rsidR="00C77F6F" w:rsidRDefault="00C77F6F" w:rsidP="00C77F6F">
      <w:pPr>
        <w:pStyle w:val="ListingStandard"/>
      </w:pPr>
      <w:r>
        <w:rPr>
          <w:rFonts w:ascii="Roboto" w:hAnsi="Roboto" w:cs="Roboto"/>
        </w:rPr>
        <w:t>⸻</w:t>
      </w:r>
    </w:p>
    <w:p w14:paraId="61539810" w14:textId="77777777" w:rsidR="00C77F6F" w:rsidRDefault="00C77F6F" w:rsidP="00C77F6F">
      <w:pPr>
        <w:pStyle w:val="ListingStandard"/>
      </w:pPr>
    </w:p>
    <w:p w14:paraId="5EFD8044" w14:textId="77777777" w:rsidR="00C77F6F" w:rsidRDefault="00C77F6F" w:rsidP="00C77F6F">
      <w:pPr>
        <w:pStyle w:val="ListingStandard"/>
      </w:pPr>
      <w:r>
        <w:rPr>
          <w:rFonts w:ascii="Apple Color Emoji" w:hAnsi="Apple Color Emoji" w:cs="Apple Color Emoji"/>
        </w:rPr>
        <w:t>✅</w:t>
      </w:r>
      <w:r>
        <w:t xml:space="preserve"> Beispielausgabe:</w:t>
      </w:r>
    </w:p>
    <w:p w14:paraId="3E2EA478" w14:textId="77777777" w:rsidR="00C77F6F" w:rsidRDefault="00C77F6F" w:rsidP="00C77F6F">
      <w:pPr>
        <w:pStyle w:val="ListingStandard"/>
      </w:pPr>
    </w:p>
    <w:p w14:paraId="1E685B6C" w14:textId="77777777" w:rsidR="00C77F6F" w:rsidRDefault="00C77F6F" w:rsidP="00C77F6F">
      <w:pPr>
        <w:pStyle w:val="ListingStandard"/>
      </w:pPr>
      <w:r>
        <w:rPr>
          <w:rFonts w:ascii="Apple Color Emoji" w:hAnsi="Apple Color Emoji" w:cs="Apple Color Emoji"/>
        </w:rPr>
        <w:t>🎬</w:t>
      </w:r>
      <w:r>
        <w:t xml:space="preserve"> Filme mit Bewertung über 8.5:</w:t>
      </w:r>
    </w:p>
    <w:p w14:paraId="2488112F" w14:textId="77777777" w:rsidR="00C77F6F" w:rsidRDefault="00C77F6F" w:rsidP="00C77F6F">
      <w:pPr>
        <w:pStyle w:val="ListingStandard"/>
      </w:pPr>
    </w:p>
    <w:p w14:paraId="1307EE7A" w14:textId="77777777" w:rsidR="00C77F6F" w:rsidRDefault="00C77F6F" w:rsidP="00C77F6F">
      <w:pPr>
        <w:pStyle w:val="ListingStandard"/>
      </w:pPr>
      <w:r>
        <w:t>Schindlers Liste (1993) – Regie: Steven Spielberg – Bewertung: 9.0</w:t>
      </w:r>
    </w:p>
    <w:p w14:paraId="32546CDA" w14:textId="77777777" w:rsidR="00C77F6F" w:rsidRDefault="00C77F6F" w:rsidP="00C77F6F">
      <w:pPr>
        <w:pStyle w:val="ListingStandard"/>
      </w:pPr>
      <w:r>
        <w:t>Pulp Fiction (1994) – Regie: Quentin Tarantino – Bewertung: 8.9</w:t>
      </w:r>
    </w:p>
    <w:p w14:paraId="6BE0B950" w14:textId="77777777" w:rsidR="00C77F6F" w:rsidRDefault="00C77F6F" w:rsidP="00C77F6F">
      <w:pPr>
        <w:pStyle w:val="ListingStandard"/>
      </w:pPr>
      <w:r>
        <w:t>Forrest Gump (1994) – Regie: Robert Zemeckis – Bewertung: 8.8</w:t>
      </w:r>
    </w:p>
    <w:p w14:paraId="27323544" w14:textId="77777777" w:rsidR="00C77F6F" w:rsidRDefault="00C77F6F" w:rsidP="00C77F6F">
      <w:pPr>
        <w:pStyle w:val="ListingStandard"/>
      </w:pPr>
      <w:r>
        <w:t>Fight Club (1999) – Regie: David Fincher – Bewertung: 8.8</w:t>
      </w:r>
    </w:p>
    <w:p w14:paraId="4C322747" w14:textId="77777777" w:rsidR="00C77F6F" w:rsidRDefault="00C77F6F" w:rsidP="00C77F6F">
      <w:pPr>
        <w:pStyle w:val="ListingStandard"/>
      </w:pPr>
      <w:r>
        <w:t>Matrix (1999) – Regie: Wachowski-Geschwister – Bewertung: 8.7</w:t>
      </w:r>
    </w:p>
    <w:p w14:paraId="3B19A3C3" w14:textId="77777777" w:rsidR="00C77F6F" w:rsidRDefault="00C77F6F" w:rsidP="00C77F6F">
      <w:pPr>
        <w:pStyle w:val="ListingStandard"/>
      </w:pPr>
      <w:r>
        <w:t>Das Schweigen der Lämmer (1991) – Regie: Jonathan Demme – Bewertung: 8.6</w:t>
      </w:r>
    </w:p>
    <w:p w14:paraId="61AC48EE" w14:textId="77777777" w:rsidR="00C77F6F" w:rsidRDefault="00C77F6F" w:rsidP="00C77F6F">
      <w:pPr>
        <w:pStyle w:val="ListingStandard"/>
      </w:pPr>
      <w:r>
        <w:t>Sieben (1995) – Regie: David Fincher – Bewertung: 8.6</w:t>
      </w:r>
    </w:p>
    <w:p w14:paraId="2976AB2E" w14:textId="77777777" w:rsidR="00C77F6F" w:rsidRDefault="00C77F6F" w:rsidP="00C77F6F">
      <w:pPr>
        <w:pStyle w:val="ListingStandard"/>
      </w:pPr>
      <w:r>
        <w:t>Der Soldat James Ryan (1998) – Regie: Steven Spielberg – Bewertung: 8.6</w:t>
      </w:r>
    </w:p>
    <w:p w14:paraId="4891B996" w14:textId="77777777" w:rsidR="00C77F6F" w:rsidRDefault="00C77F6F" w:rsidP="00C77F6F">
      <w:pPr>
        <w:pStyle w:val="ListingStandard"/>
      </w:pPr>
    </w:p>
    <w:p w14:paraId="198979F9" w14:textId="77777777" w:rsidR="00C77F6F" w:rsidRDefault="00C77F6F" w:rsidP="00C77F6F">
      <w:pPr>
        <w:pStyle w:val="ListingStandard"/>
      </w:pPr>
    </w:p>
    <w:p w14:paraId="4A190E10" w14:textId="77777777" w:rsidR="00C77F6F" w:rsidRDefault="00C77F6F" w:rsidP="00C77F6F">
      <w:pPr>
        <w:pStyle w:val="ListingStandard"/>
      </w:pPr>
      <w:r>
        <w:rPr>
          <w:rFonts w:ascii="Roboto" w:hAnsi="Roboto" w:cs="Roboto"/>
        </w:rPr>
        <w:t>⸻</w:t>
      </w:r>
    </w:p>
    <w:p w14:paraId="3E3D5607" w14:textId="77777777" w:rsidR="00C77F6F" w:rsidRDefault="00C77F6F" w:rsidP="00C77F6F">
      <w:pPr>
        <w:pStyle w:val="ListingStandard"/>
      </w:pPr>
    </w:p>
    <w:p w14:paraId="521A18B1" w14:textId="77777777" w:rsidR="00C77F6F" w:rsidRDefault="00C77F6F" w:rsidP="00C77F6F">
      <w:pPr>
        <w:pStyle w:val="ListingStandard"/>
      </w:pPr>
      <w:r>
        <w:t>Wenn du magst, erweitere ich das Skript z.</w:t>
      </w:r>
      <w:r>
        <w:rPr>
          <w:rFonts w:ascii="Cambria Math" w:hAnsi="Cambria Math" w:cs="Cambria Math"/>
        </w:rPr>
        <w:t> </w:t>
      </w:r>
      <w:r>
        <w:t>B. um:</w:t>
      </w:r>
    </w:p>
    <w:p w14:paraId="4E322973" w14:textId="77777777" w:rsidR="00C77F6F" w:rsidRDefault="00C77F6F" w:rsidP="00C77F6F">
      <w:pPr>
        <w:pStyle w:val="ListingStandard"/>
      </w:pPr>
      <w:r>
        <w:tab/>
        <w:t>•</w:t>
      </w:r>
      <w:r>
        <w:tab/>
        <w:t>grafische Darstellung (z.</w:t>
      </w:r>
      <w:r>
        <w:rPr>
          <w:rFonts w:ascii="Cambria Math" w:hAnsi="Cambria Math" w:cs="Cambria Math"/>
        </w:rPr>
        <w:t> </w:t>
      </w:r>
      <w:r>
        <w:t>B. Balkendiagramm)</w:t>
      </w:r>
    </w:p>
    <w:p w14:paraId="756CF0DF" w14:textId="77777777" w:rsidR="00C77F6F" w:rsidRDefault="00C77F6F" w:rsidP="00C77F6F">
      <w:pPr>
        <w:pStyle w:val="ListingStandard"/>
      </w:pPr>
      <w:r>
        <w:tab/>
        <w:t>•</w:t>
      </w:r>
      <w:r>
        <w:tab/>
        <w:t>Abfrage nach Regisseur oder Jahr</w:t>
      </w:r>
    </w:p>
    <w:p w14:paraId="6F61A1E1" w14:textId="77777777" w:rsidR="00C77F6F" w:rsidRDefault="00C77F6F" w:rsidP="00C77F6F">
      <w:pPr>
        <w:pStyle w:val="ListingStandard"/>
      </w:pPr>
      <w:r>
        <w:lastRenderedPageBreak/>
        <w:tab/>
        <w:t>•</w:t>
      </w:r>
      <w:r>
        <w:tab/>
        <w:t>Benutzerinteraktion per input()</w:t>
      </w:r>
    </w:p>
    <w:p w14:paraId="0F8C3325" w14:textId="77777777" w:rsidR="00C77F6F" w:rsidRDefault="00C77F6F" w:rsidP="00C77F6F">
      <w:pPr>
        <w:pStyle w:val="ListingStandard"/>
      </w:pPr>
    </w:p>
    <w:p w14:paraId="6C91E8BC" w14:textId="1092D668" w:rsidR="00C77F6F" w:rsidRDefault="00C77F6F" w:rsidP="00C77F6F">
      <w:pPr>
        <w:pStyle w:val="ListingStandard"/>
      </w:pPr>
      <w:r>
        <w:t>Möchtest du das?</w:t>
      </w:r>
    </w:p>
    <w:p w14:paraId="3B087155" w14:textId="77777777" w:rsidR="00C77F6F" w:rsidRDefault="00C77F6F" w:rsidP="00C77F6F">
      <w:pPr>
        <w:pStyle w:val="ListingStandard"/>
      </w:pPr>
    </w:p>
    <w:p w14:paraId="22E5659B" w14:textId="77777777" w:rsidR="00C77F6F" w:rsidRDefault="00C77F6F" w:rsidP="00C77F6F">
      <w:pPr>
        <w:pStyle w:val="ListingStandard"/>
      </w:pPr>
    </w:p>
    <w:p w14:paraId="2E36CF85" w14:textId="4000E280" w:rsidR="00544560" w:rsidRDefault="00544560" w:rsidP="00C77F6F">
      <w:pPr>
        <w:pStyle w:val="ListingStandard"/>
        <w:rPr>
          <w:rStyle w:val="ListingZeichenFett"/>
        </w:rPr>
      </w:pPr>
      <w:r w:rsidRPr="00375AA7">
        <w:rPr>
          <w:rStyle w:val="ListingZeichenFett"/>
        </w:rPr>
        <w:t>Ich möchte eine MySQL-Datenbank erstellen, die echte Datensätze enthält, und suche nach einem geeigneten Projekt. Mach mir zunächst Vorschläge, was für echte Daten ich für mein Projekt nutzen könnte und wo ich diese finden kann, idealerweise in Form von CSV-Dateien.</w:t>
      </w:r>
    </w:p>
    <w:p w14:paraId="40533A28" w14:textId="77777777" w:rsidR="00544560" w:rsidRDefault="00544560" w:rsidP="00C77F6F">
      <w:pPr>
        <w:pStyle w:val="ListingStandard"/>
        <w:rPr>
          <w:rStyle w:val="ListingZeichenFett"/>
        </w:rPr>
      </w:pPr>
    </w:p>
    <w:p w14:paraId="60CA2A15" w14:textId="77777777" w:rsidR="00544560" w:rsidRDefault="00544560" w:rsidP="00544560">
      <w:pPr>
        <w:pStyle w:val="ListingStandard"/>
      </w:pPr>
      <w:r>
        <w:t>Das ist eine großartige Idee, um den Umgang mit MySQL praxisnah zu erlernen! Hier sind einige konkrete Projektideen mit Hinweisen, wo du echte Datensätze im CSV-Format findest:</w:t>
      </w:r>
    </w:p>
    <w:p w14:paraId="46BD4524" w14:textId="77777777" w:rsidR="00544560" w:rsidRDefault="00544560" w:rsidP="00544560">
      <w:pPr>
        <w:pStyle w:val="ListingStandard"/>
      </w:pPr>
    </w:p>
    <w:p w14:paraId="66124F64" w14:textId="77777777" w:rsidR="00544560" w:rsidRDefault="00544560" w:rsidP="00544560">
      <w:pPr>
        <w:pStyle w:val="ListingStandard"/>
      </w:pPr>
      <w:r>
        <w:rPr>
          <w:rFonts w:ascii="Roboto" w:hAnsi="Roboto" w:cs="Roboto"/>
        </w:rPr>
        <w:t>⸻</w:t>
      </w:r>
    </w:p>
    <w:p w14:paraId="677C9CF2" w14:textId="77777777" w:rsidR="00544560" w:rsidRDefault="00544560" w:rsidP="00544560">
      <w:pPr>
        <w:pStyle w:val="ListingStandard"/>
      </w:pPr>
    </w:p>
    <w:p w14:paraId="329DE627" w14:textId="77777777" w:rsidR="00544560" w:rsidRDefault="00544560" w:rsidP="00544560">
      <w:pPr>
        <w:pStyle w:val="ListingStandard"/>
      </w:pPr>
      <w:r>
        <w:rPr>
          <w:rFonts w:ascii="Apple Color Emoji" w:hAnsi="Apple Color Emoji" w:cs="Apple Color Emoji"/>
        </w:rPr>
        <w:t>🔍</w:t>
      </w:r>
      <w:r>
        <w:t xml:space="preserve"> 1. Filmdatenbank</w:t>
      </w:r>
    </w:p>
    <w:p w14:paraId="6E9331C5" w14:textId="77777777" w:rsidR="00544560" w:rsidRDefault="00544560" w:rsidP="00544560">
      <w:pPr>
        <w:pStyle w:val="ListingStandard"/>
      </w:pPr>
    </w:p>
    <w:p w14:paraId="1FE936F9" w14:textId="77777777" w:rsidR="00544560" w:rsidRDefault="00544560" w:rsidP="00544560">
      <w:pPr>
        <w:pStyle w:val="ListingStandard"/>
      </w:pPr>
      <w:r>
        <w:t>Beschreibung: Eine Datenbank über Filme, Regisseure, Genres, Bewertungen etc.</w:t>
      </w:r>
    </w:p>
    <w:p w14:paraId="50EEB138" w14:textId="77777777" w:rsidR="00544560" w:rsidRDefault="00544560" w:rsidP="00544560">
      <w:pPr>
        <w:pStyle w:val="ListingStandard"/>
      </w:pPr>
      <w:r>
        <w:t>Datenquelle:</w:t>
      </w:r>
    </w:p>
    <w:p w14:paraId="7011851C" w14:textId="77777777" w:rsidR="00544560" w:rsidRDefault="00544560" w:rsidP="00544560">
      <w:pPr>
        <w:pStyle w:val="ListingStandard"/>
      </w:pPr>
      <w:r>
        <w:tab/>
        <w:t>•</w:t>
      </w:r>
      <w:r>
        <w:tab/>
        <w:t>IMDb Datasets (CSV)</w:t>
      </w:r>
    </w:p>
    <w:p w14:paraId="6B2C8638" w14:textId="77777777" w:rsidR="00544560" w:rsidRDefault="00544560" w:rsidP="00544560">
      <w:pPr>
        <w:pStyle w:val="ListingStandard"/>
      </w:pPr>
      <w:r>
        <w:tab/>
        <w:t>•</w:t>
      </w:r>
      <w:r>
        <w:tab/>
        <w:t>Alternativ: Kaggle – IMDb movies dataset</w:t>
      </w:r>
    </w:p>
    <w:p w14:paraId="262606B6" w14:textId="77777777" w:rsidR="00544560" w:rsidRDefault="00544560" w:rsidP="00544560">
      <w:pPr>
        <w:pStyle w:val="ListingStandard"/>
      </w:pPr>
    </w:p>
    <w:p w14:paraId="1BDC2B0B" w14:textId="77777777" w:rsidR="00544560" w:rsidRDefault="00544560" w:rsidP="00544560">
      <w:pPr>
        <w:pStyle w:val="ListingStandard"/>
      </w:pPr>
      <w:r>
        <w:rPr>
          <w:rFonts w:ascii="Roboto" w:hAnsi="Roboto" w:cs="Roboto"/>
        </w:rPr>
        <w:t>⸻</w:t>
      </w:r>
    </w:p>
    <w:p w14:paraId="686BFDF1" w14:textId="77777777" w:rsidR="00544560" w:rsidRDefault="00544560" w:rsidP="00544560">
      <w:pPr>
        <w:pStyle w:val="ListingStandard"/>
      </w:pPr>
    </w:p>
    <w:p w14:paraId="11F9E231" w14:textId="77777777" w:rsidR="00544560" w:rsidRDefault="00544560" w:rsidP="00544560">
      <w:pPr>
        <w:pStyle w:val="ListingStandard"/>
      </w:pPr>
      <w:r>
        <w:rPr>
          <w:rFonts w:ascii="Apple Color Emoji" w:hAnsi="Apple Color Emoji" w:cs="Apple Color Emoji"/>
        </w:rPr>
        <w:t>🏥</w:t>
      </w:r>
      <w:r>
        <w:t xml:space="preserve"> 2. Krankenhaus- / Gesundheitsdaten</w:t>
      </w:r>
    </w:p>
    <w:p w14:paraId="3A672AE6" w14:textId="77777777" w:rsidR="00544560" w:rsidRDefault="00544560" w:rsidP="00544560">
      <w:pPr>
        <w:pStyle w:val="ListingStandard"/>
      </w:pPr>
    </w:p>
    <w:p w14:paraId="22E57CC4" w14:textId="77777777" w:rsidR="00544560" w:rsidRDefault="00544560" w:rsidP="00544560">
      <w:pPr>
        <w:pStyle w:val="ListingStandard"/>
      </w:pPr>
      <w:r>
        <w:t>Beschreibung: Analyse von Krankenhausleistungen, Diagnosen, Aufenthaltsdauer, etc.</w:t>
      </w:r>
    </w:p>
    <w:p w14:paraId="58F0426B" w14:textId="77777777" w:rsidR="00544560" w:rsidRDefault="00544560" w:rsidP="00544560">
      <w:pPr>
        <w:pStyle w:val="ListingStandard"/>
      </w:pPr>
      <w:r>
        <w:t>Datenquelle:</w:t>
      </w:r>
    </w:p>
    <w:p w14:paraId="1430ED33" w14:textId="77777777" w:rsidR="00544560" w:rsidRDefault="00544560" w:rsidP="00544560">
      <w:pPr>
        <w:pStyle w:val="ListingStandard"/>
      </w:pPr>
      <w:r>
        <w:tab/>
        <w:t>•</w:t>
      </w:r>
      <w:r>
        <w:tab/>
        <w:t>Gesundheitsdaten DESTATIS</w:t>
      </w:r>
    </w:p>
    <w:p w14:paraId="34086757" w14:textId="77777777" w:rsidR="00544560" w:rsidRDefault="00544560" w:rsidP="00544560">
      <w:pPr>
        <w:pStyle w:val="ListingStandard"/>
      </w:pPr>
      <w:r>
        <w:tab/>
        <w:t>•</w:t>
      </w:r>
      <w:r>
        <w:tab/>
        <w:t>Kaggle – Hospital General Info</w:t>
      </w:r>
    </w:p>
    <w:p w14:paraId="417135B8" w14:textId="77777777" w:rsidR="00544560" w:rsidRDefault="00544560" w:rsidP="00544560">
      <w:pPr>
        <w:pStyle w:val="ListingStandard"/>
      </w:pPr>
    </w:p>
    <w:p w14:paraId="2F26A7C4" w14:textId="77777777" w:rsidR="00544560" w:rsidRDefault="00544560" w:rsidP="00544560">
      <w:pPr>
        <w:pStyle w:val="ListingStandard"/>
      </w:pPr>
      <w:r>
        <w:rPr>
          <w:rFonts w:ascii="Roboto" w:hAnsi="Roboto" w:cs="Roboto"/>
        </w:rPr>
        <w:t>⸻</w:t>
      </w:r>
    </w:p>
    <w:p w14:paraId="78FECE76" w14:textId="77777777" w:rsidR="00544560" w:rsidRDefault="00544560" w:rsidP="00544560">
      <w:pPr>
        <w:pStyle w:val="ListingStandard"/>
      </w:pPr>
    </w:p>
    <w:p w14:paraId="624370E9" w14:textId="77777777" w:rsidR="00544560" w:rsidRDefault="00544560" w:rsidP="00544560">
      <w:pPr>
        <w:pStyle w:val="ListingStandard"/>
      </w:pPr>
      <w:r>
        <w:rPr>
          <w:rFonts w:ascii="Apple Color Emoji" w:hAnsi="Apple Color Emoji" w:cs="Apple Color Emoji"/>
        </w:rPr>
        <w:t>📚</w:t>
      </w:r>
      <w:r>
        <w:t xml:space="preserve"> 3. Bibliotheks- oder Buchdatenbank</w:t>
      </w:r>
    </w:p>
    <w:p w14:paraId="504F9800" w14:textId="77777777" w:rsidR="00544560" w:rsidRDefault="00544560" w:rsidP="00544560">
      <w:pPr>
        <w:pStyle w:val="ListingStandard"/>
      </w:pPr>
    </w:p>
    <w:p w14:paraId="18870D6C" w14:textId="77777777" w:rsidR="00544560" w:rsidRDefault="00544560" w:rsidP="00544560">
      <w:pPr>
        <w:pStyle w:val="ListingStandard"/>
      </w:pPr>
      <w:r>
        <w:lastRenderedPageBreak/>
        <w:t>Beschreibung: Verwaltung von Büchern, Autoren, ISBN, Erscheinungsjahr, Ausleihstatus etc.</w:t>
      </w:r>
    </w:p>
    <w:p w14:paraId="101A9E69" w14:textId="77777777" w:rsidR="00544560" w:rsidRDefault="00544560" w:rsidP="00544560">
      <w:pPr>
        <w:pStyle w:val="ListingStandard"/>
      </w:pPr>
      <w:r>
        <w:t>Datenquelle:</w:t>
      </w:r>
    </w:p>
    <w:p w14:paraId="683BE222" w14:textId="77777777" w:rsidR="00544560" w:rsidRDefault="00544560" w:rsidP="00544560">
      <w:pPr>
        <w:pStyle w:val="ListingStandard"/>
      </w:pPr>
      <w:r>
        <w:tab/>
        <w:t>•</w:t>
      </w:r>
      <w:r>
        <w:tab/>
        <w:t>Open Library – Book data</w:t>
      </w:r>
    </w:p>
    <w:p w14:paraId="5C5F10D6" w14:textId="77777777" w:rsidR="00544560" w:rsidRDefault="00544560" w:rsidP="00544560">
      <w:pPr>
        <w:pStyle w:val="ListingStandard"/>
      </w:pPr>
      <w:r>
        <w:tab/>
        <w:t>•</w:t>
      </w:r>
      <w:r>
        <w:tab/>
        <w:t>Kaggle – Books Dataset</w:t>
      </w:r>
    </w:p>
    <w:p w14:paraId="4615BD74" w14:textId="77777777" w:rsidR="00544560" w:rsidRDefault="00544560" w:rsidP="00544560">
      <w:pPr>
        <w:pStyle w:val="ListingStandard"/>
      </w:pPr>
    </w:p>
    <w:p w14:paraId="4B11F191" w14:textId="77777777" w:rsidR="00544560" w:rsidRDefault="00544560" w:rsidP="00544560">
      <w:pPr>
        <w:pStyle w:val="ListingStandard"/>
      </w:pPr>
      <w:r>
        <w:rPr>
          <w:rFonts w:ascii="Roboto" w:hAnsi="Roboto" w:cs="Roboto"/>
        </w:rPr>
        <w:t>⸻</w:t>
      </w:r>
    </w:p>
    <w:p w14:paraId="0A6D2D22" w14:textId="77777777" w:rsidR="00544560" w:rsidRDefault="00544560" w:rsidP="00544560">
      <w:pPr>
        <w:pStyle w:val="ListingStandard"/>
      </w:pPr>
    </w:p>
    <w:p w14:paraId="19692295" w14:textId="77777777" w:rsidR="00544560" w:rsidRDefault="00544560" w:rsidP="00544560">
      <w:pPr>
        <w:pStyle w:val="ListingStandard"/>
      </w:pPr>
      <w:r>
        <w:rPr>
          <w:rFonts w:ascii="Apple Color Emoji" w:hAnsi="Apple Color Emoji" w:cs="Apple Color Emoji"/>
        </w:rPr>
        <w:t>🚌</w:t>
      </w:r>
      <w:r>
        <w:t xml:space="preserve"> 4. Fahrplandaten / Öffentlicher Verkehr</w:t>
      </w:r>
    </w:p>
    <w:p w14:paraId="71606E91" w14:textId="77777777" w:rsidR="00544560" w:rsidRDefault="00544560" w:rsidP="00544560">
      <w:pPr>
        <w:pStyle w:val="ListingStandard"/>
      </w:pPr>
    </w:p>
    <w:p w14:paraId="1B7E929C" w14:textId="77777777" w:rsidR="00544560" w:rsidRDefault="00544560" w:rsidP="00544560">
      <w:pPr>
        <w:pStyle w:val="ListingStandard"/>
      </w:pPr>
      <w:r>
        <w:t>Beschreibung: Daten über Haltestellen, Verbindungen, Linien und Fahrpläne</w:t>
      </w:r>
    </w:p>
    <w:p w14:paraId="61CB2DBB" w14:textId="77777777" w:rsidR="00544560" w:rsidRDefault="00544560" w:rsidP="00544560">
      <w:pPr>
        <w:pStyle w:val="ListingStandard"/>
      </w:pPr>
      <w:r>
        <w:t>Datenquelle:</w:t>
      </w:r>
    </w:p>
    <w:p w14:paraId="4AA64E94" w14:textId="77777777" w:rsidR="00544560" w:rsidRDefault="00544560" w:rsidP="00544560">
      <w:pPr>
        <w:pStyle w:val="ListingStandard"/>
      </w:pPr>
      <w:r>
        <w:tab/>
        <w:t>•</w:t>
      </w:r>
      <w:r>
        <w:tab/>
        <w:t>GTFS (General Transit Feed Specification) – z.</w:t>
      </w:r>
      <w:r>
        <w:rPr>
          <w:rFonts w:ascii="Cambria Math" w:hAnsi="Cambria Math" w:cs="Cambria Math"/>
        </w:rPr>
        <w:t> </w:t>
      </w:r>
      <w:r>
        <w:t>B. für Deutschland</w:t>
      </w:r>
    </w:p>
    <w:p w14:paraId="69214FF7" w14:textId="77777777" w:rsidR="00544560" w:rsidRDefault="00544560" w:rsidP="00544560">
      <w:pPr>
        <w:pStyle w:val="ListingStandard"/>
      </w:pPr>
      <w:r>
        <w:tab/>
        <w:t>•</w:t>
      </w:r>
      <w:r>
        <w:tab/>
        <w:t>[Verkehrsverbünde wie VVS, BVG, MVV bieten CSV-Exporte an]</w:t>
      </w:r>
    </w:p>
    <w:p w14:paraId="3E05AC85" w14:textId="77777777" w:rsidR="00544560" w:rsidRDefault="00544560" w:rsidP="00544560">
      <w:pPr>
        <w:pStyle w:val="ListingStandard"/>
      </w:pPr>
    </w:p>
    <w:p w14:paraId="7AB83278" w14:textId="77777777" w:rsidR="00544560" w:rsidRDefault="00544560" w:rsidP="00544560">
      <w:pPr>
        <w:pStyle w:val="ListingStandard"/>
      </w:pPr>
      <w:r>
        <w:rPr>
          <w:rFonts w:ascii="Roboto" w:hAnsi="Roboto" w:cs="Roboto"/>
        </w:rPr>
        <w:t>⸻</w:t>
      </w:r>
    </w:p>
    <w:p w14:paraId="077522BA" w14:textId="77777777" w:rsidR="00544560" w:rsidRDefault="00544560" w:rsidP="00544560">
      <w:pPr>
        <w:pStyle w:val="ListingStandard"/>
      </w:pPr>
    </w:p>
    <w:p w14:paraId="33C1FA16" w14:textId="77777777" w:rsidR="00544560" w:rsidRDefault="00544560" w:rsidP="00544560">
      <w:pPr>
        <w:pStyle w:val="ListingStandard"/>
      </w:pPr>
      <w:r>
        <w:rPr>
          <w:rFonts w:ascii="Apple Color Emoji" w:hAnsi="Apple Color Emoji" w:cs="Apple Color Emoji"/>
        </w:rPr>
        <w:t>🍽️</w:t>
      </w:r>
      <w:r>
        <w:t xml:space="preserve"> 5. Restaurantbewertungen</w:t>
      </w:r>
    </w:p>
    <w:p w14:paraId="33A3E088" w14:textId="77777777" w:rsidR="00544560" w:rsidRDefault="00544560" w:rsidP="00544560">
      <w:pPr>
        <w:pStyle w:val="ListingStandard"/>
      </w:pPr>
    </w:p>
    <w:p w14:paraId="30E98046" w14:textId="77777777" w:rsidR="00544560" w:rsidRDefault="00544560" w:rsidP="00544560">
      <w:pPr>
        <w:pStyle w:val="ListingStandard"/>
      </w:pPr>
      <w:r>
        <w:t>Beschreibung: Bewertungssystem für Restaurants, Gäste, Speisen, Kategorien</w:t>
      </w:r>
    </w:p>
    <w:p w14:paraId="08EAC01F" w14:textId="77777777" w:rsidR="00544560" w:rsidRDefault="00544560" w:rsidP="00544560">
      <w:pPr>
        <w:pStyle w:val="ListingStandard"/>
      </w:pPr>
      <w:r>
        <w:t>Datenquelle:</w:t>
      </w:r>
    </w:p>
    <w:p w14:paraId="30D90BB4" w14:textId="77777777" w:rsidR="00544560" w:rsidRDefault="00544560" w:rsidP="00544560">
      <w:pPr>
        <w:pStyle w:val="ListingStandard"/>
      </w:pPr>
      <w:r>
        <w:tab/>
        <w:t>•</w:t>
      </w:r>
      <w:r>
        <w:tab/>
        <w:t>Yelp Open Dataset</w:t>
      </w:r>
    </w:p>
    <w:p w14:paraId="11A2B2D6" w14:textId="77777777" w:rsidR="00544560" w:rsidRDefault="00544560" w:rsidP="00544560">
      <w:pPr>
        <w:pStyle w:val="ListingStandard"/>
      </w:pPr>
      <w:r>
        <w:tab/>
        <w:t>•</w:t>
      </w:r>
      <w:r>
        <w:tab/>
        <w:t>Kaggle – Restaurant datasets</w:t>
      </w:r>
    </w:p>
    <w:p w14:paraId="29B3894B" w14:textId="77777777" w:rsidR="00544560" w:rsidRDefault="00544560" w:rsidP="00544560">
      <w:pPr>
        <w:pStyle w:val="ListingStandard"/>
      </w:pPr>
    </w:p>
    <w:p w14:paraId="67A6DC02" w14:textId="77777777" w:rsidR="00544560" w:rsidRDefault="00544560" w:rsidP="00544560">
      <w:pPr>
        <w:pStyle w:val="ListingStandard"/>
      </w:pPr>
      <w:r>
        <w:rPr>
          <w:rFonts w:ascii="Roboto" w:hAnsi="Roboto" w:cs="Roboto"/>
        </w:rPr>
        <w:t>⸻</w:t>
      </w:r>
    </w:p>
    <w:p w14:paraId="075329CC" w14:textId="77777777" w:rsidR="00544560" w:rsidRDefault="00544560" w:rsidP="00544560">
      <w:pPr>
        <w:pStyle w:val="ListingStandard"/>
      </w:pPr>
    </w:p>
    <w:p w14:paraId="1C772E42" w14:textId="77777777" w:rsidR="00544560" w:rsidRDefault="00544560" w:rsidP="00544560">
      <w:pPr>
        <w:pStyle w:val="ListingStandard"/>
      </w:pPr>
      <w:r>
        <w:rPr>
          <w:rFonts w:ascii="Apple Color Emoji" w:hAnsi="Apple Color Emoji" w:cs="Apple Color Emoji"/>
        </w:rPr>
        <w:t>🌍</w:t>
      </w:r>
      <w:r>
        <w:t xml:space="preserve"> 6. Wetterdatenbank</w:t>
      </w:r>
    </w:p>
    <w:p w14:paraId="233667D4" w14:textId="77777777" w:rsidR="00544560" w:rsidRDefault="00544560" w:rsidP="00544560">
      <w:pPr>
        <w:pStyle w:val="ListingStandard"/>
      </w:pPr>
    </w:p>
    <w:p w14:paraId="7939FF49" w14:textId="77777777" w:rsidR="00544560" w:rsidRDefault="00544560" w:rsidP="00544560">
      <w:pPr>
        <w:pStyle w:val="ListingStandard"/>
      </w:pPr>
      <w:r>
        <w:t>Beschreibung: Speicherung von Wetterdaten wie Temperatur, Luftfeuchtigkeit, Wind</w:t>
      </w:r>
    </w:p>
    <w:p w14:paraId="41039A77" w14:textId="77777777" w:rsidR="00544560" w:rsidRDefault="00544560" w:rsidP="00544560">
      <w:pPr>
        <w:pStyle w:val="ListingStandard"/>
      </w:pPr>
      <w:r>
        <w:t>Datenquelle:</w:t>
      </w:r>
    </w:p>
    <w:p w14:paraId="4249A651" w14:textId="77777777" w:rsidR="00544560" w:rsidRDefault="00544560" w:rsidP="00544560">
      <w:pPr>
        <w:pStyle w:val="ListingStandard"/>
      </w:pPr>
      <w:r>
        <w:tab/>
        <w:t>•</w:t>
      </w:r>
      <w:r>
        <w:tab/>
        <w:t>Open-Meteo Historical Weather Data CSV Export</w:t>
      </w:r>
    </w:p>
    <w:p w14:paraId="1E7E3829" w14:textId="77777777" w:rsidR="00544560" w:rsidRDefault="00544560" w:rsidP="00544560">
      <w:pPr>
        <w:pStyle w:val="ListingStandard"/>
      </w:pPr>
      <w:r>
        <w:tab/>
        <w:t>•</w:t>
      </w:r>
      <w:r>
        <w:tab/>
        <w:t>NOAA Climate Data Online</w:t>
      </w:r>
    </w:p>
    <w:p w14:paraId="6B3D425A" w14:textId="77777777" w:rsidR="00544560" w:rsidRDefault="00544560" w:rsidP="00544560">
      <w:pPr>
        <w:pStyle w:val="ListingStandard"/>
      </w:pPr>
    </w:p>
    <w:p w14:paraId="28275F26" w14:textId="77777777" w:rsidR="00544560" w:rsidRDefault="00544560" w:rsidP="00544560">
      <w:pPr>
        <w:pStyle w:val="ListingStandard"/>
      </w:pPr>
      <w:r>
        <w:rPr>
          <w:rFonts w:ascii="Roboto" w:hAnsi="Roboto" w:cs="Roboto"/>
        </w:rPr>
        <w:t>⸻</w:t>
      </w:r>
    </w:p>
    <w:p w14:paraId="0979F03A" w14:textId="77777777" w:rsidR="00544560" w:rsidRDefault="00544560" w:rsidP="00544560">
      <w:pPr>
        <w:pStyle w:val="ListingStandard"/>
      </w:pPr>
    </w:p>
    <w:p w14:paraId="2601961F" w14:textId="77777777" w:rsidR="00544560" w:rsidRDefault="00544560" w:rsidP="00544560">
      <w:pPr>
        <w:pStyle w:val="ListingStandard"/>
      </w:pPr>
      <w:r>
        <w:rPr>
          <w:rFonts w:ascii="Apple Color Emoji" w:hAnsi="Apple Color Emoji" w:cs="Apple Color Emoji"/>
        </w:rPr>
        <w:t>🎓</w:t>
      </w:r>
      <w:r>
        <w:t xml:space="preserve"> 7. Bildungsstatistiken</w:t>
      </w:r>
    </w:p>
    <w:p w14:paraId="25E8EDD1" w14:textId="77777777" w:rsidR="00544560" w:rsidRDefault="00544560" w:rsidP="00544560">
      <w:pPr>
        <w:pStyle w:val="ListingStandard"/>
      </w:pPr>
    </w:p>
    <w:p w14:paraId="73F83A7F" w14:textId="77777777" w:rsidR="00544560" w:rsidRDefault="00544560" w:rsidP="00544560">
      <w:pPr>
        <w:pStyle w:val="ListingStandard"/>
      </w:pPr>
      <w:r>
        <w:t>Beschreibung: Schulnoten, Fachrichtungen, Abschlüsse, Universitäten</w:t>
      </w:r>
    </w:p>
    <w:p w14:paraId="14E91698" w14:textId="77777777" w:rsidR="00544560" w:rsidRDefault="00544560" w:rsidP="00544560">
      <w:pPr>
        <w:pStyle w:val="ListingStandard"/>
      </w:pPr>
      <w:r>
        <w:lastRenderedPageBreak/>
        <w:t>Datenquelle:</w:t>
      </w:r>
    </w:p>
    <w:p w14:paraId="4D1493D1" w14:textId="77777777" w:rsidR="00544560" w:rsidRDefault="00544560" w:rsidP="00544560">
      <w:pPr>
        <w:pStyle w:val="ListingStandard"/>
      </w:pPr>
      <w:r>
        <w:tab/>
        <w:t>•</w:t>
      </w:r>
      <w:r>
        <w:tab/>
        <w:t>Statistisches Bundesamt – Bildungsdaten</w:t>
      </w:r>
    </w:p>
    <w:p w14:paraId="2977A786" w14:textId="77777777" w:rsidR="00544560" w:rsidRDefault="00544560" w:rsidP="00544560">
      <w:pPr>
        <w:pStyle w:val="ListingStandard"/>
      </w:pPr>
      <w:r>
        <w:tab/>
        <w:t>•</w:t>
      </w:r>
      <w:r>
        <w:tab/>
        <w:t>Kaggle – Students Performance Dataset</w:t>
      </w:r>
    </w:p>
    <w:p w14:paraId="6E62770D" w14:textId="77777777" w:rsidR="00544560" w:rsidRDefault="00544560" w:rsidP="00544560">
      <w:pPr>
        <w:pStyle w:val="ListingStandard"/>
      </w:pPr>
    </w:p>
    <w:p w14:paraId="527E107A" w14:textId="77777777" w:rsidR="00544560" w:rsidRDefault="00544560" w:rsidP="00544560">
      <w:pPr>
        <w:pStyle w:val="ListingStandard"/>
      </w:pPr>
      <w:r>
        <w:rPr>
          <w:rFonts w:ascii="Roboto" w:hAnsi="Roboto" w:cs="Roboto"/>
        </w:rPr>
        <w:t>⸻</w:t>
      </w:r>
    </w:p>
    <w:p w14:paraId="494B0198" w14:textId="77777777" w:rsidR="00544560" w:rsidRDefault="00544560" w:rsidP="00544560">
      <w:pPr>
        <w:pStyle w:val="ListingStandard"/>
      </w:pPr>
    </w:p>
    <w:p w14:paraId="5D8905EC" w14:textId="77777777" w:rsidR="00544560" w:rsidRDefault="00544560" w:rsidP="00544560">
      <w:pPr>
        <w:pStyle w:val="ListingStandard"/>
      </w:pPr>
      <w:r>
        <w:rPr>
          <w:rFonts w:ascii="Apple Color Emoji" w:hAnsi="Apple Color Emoji" w:cs="Apple Color Emoji"/>
        </w:rPr>
        <w:t>💼</w:t>
      </w:r>
      <w:r>
        <w:t xml:space="preserve"> 8. Jobanzeigen oder Gehaltsdaten</w:t>
      </w:r>
    </w:p>
    <w:p w14:paraId="6CB5298A" w14:textId="77777777" w:rsidR="00544560" w:rsidRDefault="00544560" w:rsidP="00544560">
      <w:pPr>
        <w:pStyle w:val="ListingStandard"/>
      </w:pPr>
    </w:p>
    <w:p w14:paraId="7D07882B" w14:textId="77777777" w:rsidR="00544560" w:rsidRDefault="00544560" w:rsidP="00544560">
      <w:pPr>
        <w:pStyle w:val="ListingStandard"/>
      </w:pPr>
      <w:r>
        <w:t>Beschreibung: Berufe, Gehälter, Branchen, Standort</w:t>
      </w:r>
    </w:p>
    <w:p w14:paraId="24FFCF30" w14:textId="77777777" w:rsidR="00544560" w:rsidRDefault="00544560" w:rsidP="00544560">
      <w:pPr>
        <w:pStyle w:val="ListingStandard"/>
      </w:pPr>
      <w:r>
        <w:t>Datenquelle:</w:t>
      </w:r>
    </w:p>
    <w:p w14:paraId="04BC17C4" w14:textId="77777777" w:rsidR="00544560" w:rsidRDefault="00544560" w:rsidP="00544560">
      <w:pPr>
        <w:pStyle w:val="ListingStandard"/>
      </w:pPr>
      <w:r>
        <w:tab/>
        <w:t>•</w:t>
      </w:r>
      <w:r>
        <w:tab/>
        <w:t>Kaggle – Job Salaries / Job Postings</w:t>
      </w:r>
    </w:p>
    <w:p w14:paraId="3EE87DF0" w14:textId="77777777" w:rsidR="00544560" w:rsidRDefault="00544560" w:rsidP="00544560">
      <w:pPr>
        <w:pStyle w:val="ListingStandard"/>
      </w:pPr>
      <w:r>
        <w:tab/>
        <w:t>•</w:t>
      </w:r>
      <w:r>
        <w:tab/>
        <w:t>Glassdoor oder OpenJobs APIs mit CSV-Export</w:t>
      </w:r>
    </w:p>
    <w:p w14:paraId="783441D1" w14:textId="77777777" w:rsidR="00544560" w:rsidRDefault="00544560" w:rsidP="00544560">
      <w:pPr>
        <w:pStyle w:val="ListingStandard"/>
      </w:pPr>
    </w:p>
    <w:p w14:paraId="07CDE2C5" w14:textId="77777777" w:rsidR="00544560" w:rsidRDefault="00544560" w:rsidP="00544560">
      <w:pPr>
        <w:pStyle w:val="ListingStandard"/>
      </w:pPr>
      <w:r>
        <w:rPr>
          <w:rFonts w:ascii="Roboto" w:hAnsi="Roboto" w:cs="Roboto"/>
        </w:rPr>
        <w:t>⸻</w:t>
      </w:r>
    </w:p>
    <w:p w14:paraId="00814C01" w14:textId="77777777" w:rsidR="00544560" w:rsidRDefault="00544560" w:rsidP="00544560">
      <w:pPr>
        <w:pStyle w:val="ListingStandard"/>
      </w:pPr>
    </w:p>
    <w:p w14:paraId="7B4D6AD2" w14:textId="77777777" w:rsidR="00544560" w:rsidRDefault="00544560" w:rsidP="00544560">
      <w:pPr>
        <w:pStyle w:val="ListingStandard"/>
      </w:pPr>
      <w:r>
        <w:rPr>
          <w:rFonts w:ascii="Apple Color Emoji" w:hAnsi="Apple Color Emoji" w:cs="Apple Color Emoji"/>
        </w:rPr>
        <w:t>📈</w:t>
      </w:r>
      <w:r>
        <w:t xml:space="preserve"> 9. Börsendaten / Finanzdaten</w:t>
      </w:r>
    </w:p>
    <w:p w14:paraId="6407FDCA" w14:textId="77777777" w:rsidR="00544560" w:rsidRDefault="00544560" w:rsidP="00544560">
      <w:pPr>
        <w:pStyle w:val="ListingStandard"/>
      </w:pPr>
    </w:p>
    <w:p w14:paraId="21A00B39" w14:textId="77777777" w:rsidR="00544560" w:rsidRDefault="00544560" w:rsidP="00544560">
      <w:pPr>
        <w:pStyle w:val="ListingStandard"/>
      </w:pPr>
      <w:r>
        <w:t>Beschreibung: Kurse, Unternehmen, Handelstage, Volumen</w:t>
      </w:r>
    </w:p>
    <w:p w14:paraId="13DB3F35" w14:textId="77777777" w:rsidR="00544560" w:rsidRDefault="00544560" w:rsidP="00544560">
      <w:pPr>
        <w:pStyle w:val="ListingStandard"/>
      </w:pPr>
      <w:r>
        <w:t>Datenquelle:</w:t>
      </w:r>
    </w:p>
    <w:p w14:paraId="5D14A241" w14:textId="77777777" w:rsidR="00544560" w:rsidRDefault="00544560" w:rsidP="00544560">
      <w:pPr>
        <w:pStyle w:val="ListingStandard"/>
      </w:pPr>
      <w:r>
        <w:tab/>
        <w:t>•</w:t>
      </w:r>
      <w:r>
        <w:tab/>
        <w:t>Yahoo Finance CSV-Export</w:t>
      </w:r>
    </w:p>
    <w:p w14:paraId="7BA174D2" w14:textId="77777777" w:rsidR="00544560" w:rsidRDefault="00544560" w:rsidP="00544560">
      <w:pPr>
        <w:pStyle w:val="ListingStandard"/>
      </w:pPr>
      <w:r>
        <w:tab/>
        <w:t>•</w:t>
      </w:r>
      <w:r>
        <w:tab/>
        <w:t>Quandl</w:t>
      </w:r>
    </w:p>
    <w:p w14:paraId="7C0B9AFD" w14:textId="77777777" w:rsidR="00544560" w:rsidRDefault="00544560" w:rsidP="00544560">
      <w:pPr>
        <w:pStyle w:val="ListingStandard"/>
      </w:pPr>
    </w:p>
    <w:p w14:paraId="6445E21B" w14:textId="77777777" w:rsidR="00544560" w:rsidRDefault="00544560" w:rsidP="00544560">
      <w:pPr>
        <w:pStyle w:val="ListingStandard"/>
      </w:pPr>
      <w:r>
        <w:rPr>
          <w:rFonts w:ascii="Roboto" w:hAnsi="Roboto" w:cs="Roboto"/>
        </w:rPr>
        <w:t>⸻</w:t>
      </w:r>
    </w:p>
    <w:p w14:paraId="68000BEF" w14:textId="77777777" w:rsidR="00544560" w:rsidRDefault="00544560" w:rsidP="00544560">
      <w:pPr>
        <w:pStyle w:val="ListingStandard"/>
      </w:pPr>
    </w:p>
    <w:p w14:paraId="64D6BFC4" w14:textId="77777777" w:rsidR="00544560" w:rsidRDefault="00544560" w:rsidP="00544560">
      <w:pPr>
        <w:pStyle w:val="ListingStandard"/>
      </w:pPr>
      <w:r>
        <w:rPr>
          <w:rFonts w:ascii="Apple Color Emoji" w:hAnsi="Apple Color Emoji" w:cs="Apple Color Emoji"/>
        </w:rPr>
        <w:t>🚔</w:t>
      </w:r>
      <w:r>
        <w:t xml:space="preserve"> 10. Polizeiberichte / Kriminalstatistik</w:t>
      </w:r>
    </w:p>
    <w:p w14:paraId="1D87AA48" w14:textId="77777777" w:rsidR="00544560" w:rsidRDefault="00544560" w:rsidP="00544560">
      <w:pPr>
        <w:pStyle w:val="ListingStandard"/>
      </w:pPr>
    </w:p>
    <w:p w14:paraId="789C4B18" w14:textId="77777777" w:rsidR="00544560" w:rsidRDefault="00544560" w:rsidP="00544560">
      <w:pPr>
        <w:pStyle w:val="ListingStandard"/>
      </w:pPr>
      <w:r>
        <w:t>Beschreibung: Fälle, Kategorien, Regionen, Jahreszahlen</w:t>
      </w:r>
    </w:p>
    <w:p w14:paraId="1EF9C7BD" w14:textId="77777777" w:rsidR="00544560" w:rsidRDefault="00544560" w:rsidP="00544560">
      <w:pPr>
        <w:pStyle w:val="ListingStandard"/>
      </w:pPr>
      <w:r>
        <w:t>Datenquelle:</w:t>
      </w:r>
    </w:p>
    <w:p w14:paraId="6F70666A" w14:textId="77777777" w:rsidR="00544560" w:rsidRDefault="00544560" w:rsidP="00544560">
      <w:pPr>
        <w:pStyle w:val="ListingStandard"/>
      </w:pPr>
      <w:r>
        <w:tab/>
        <w:t>•</w:t>
      </w:r>
      <w:r>
        <w:tab/>
        <w:t>Open Data Portale deutscher Städte, z.</w:t>
      </w:r>
      <w:r>
        <w:rPr>
          <w:rFonts w:ascii="Cambria Math" w:hAnsi="Cambria Math" w:cs="Cambria Math"/>
        </w:rPr>
        <w:t> </w:t>
      </w:r>
      <w:r>
        <w:t>B. Berlin, Hamburg</w:t>
      </w:r>
    </w:p>
    <w:p w14:paraId="4615D8A8" w14:textId="77777777" w:rsidR="00544560" w:rsidRDefault="00544560" w:rsidP="00544560">
      <w:pPr>
        <w:pStyle w:val="ListingStandard"/>
      </w:pPr>
      <w:r>
        <w:tab/>
        <w:t>•</w:t>
      </w:r>
      <w:r>
        <w:tab/>
        <w:t>Kaggle – Crime datasets</w:t>
      </w:r>
    </w:p>
    <w:p w14:paraId="4F25914D" w14:textId="77777777" w:rsidR="00544560" w:rsidRDefault="00544560" w:rsidP="00544560">
      <w:pPr>
        <w:pStyle w:val="ListingStandard"/>
      </w:pPr>
    </w:p>
    <w:p w14:paraId="6F4422DE" w14:textId="77777777" w:rsidR="00544560" w:rsidRDefault="00544560" w:rsidP="00544560">
      <w:pPr>
        <w:pStyle w:val="ListingStandard"/>
      </w:pPr>
      <w:r>
        <w:rPr>
          <w:rFonts w:ascii="Roboto" w:hAnsi="Roboto" w:cs="Roboto"/>
        </w:rPr>
        <w:t>⸻</w:t>
      </w:r>
    </w:p>
    <w:p w14:paraId="23FA8E12" w14:textId="77777777" w:rsidR="00544560" w:rsidRDefault="00544560" w:rsidP="00544560">
      <w:pPr>
        <w:pStyle w:val="ListingStandard"/>
      </w:pPr>
    </w:p>
    <w:p w14:paraId="5E28FFE9" w14:textId="77777777" w:rsidR="00544560" w:rsidRDefault="00544560" w:rsidP="00544560">
      <w:pPr>
        <w:pStyle w:val="ListingStandard"/>
      </w:pPr>
      <w:r>
        <w:t>Wenn du möchtest, kann ich dir für ein konkretes Projekt ein vollständiges Datenbankschema entwerfen und helfen, die Daten in MySQL zu importieren.</w:t>
      </w:r>
    </w:p>
    <w:p w14:paraId="65EE7066" w14:textId="77777777" w:rsidR="00544560" w:rsidRDefault="00544560" w:rsidP="00544560">
      <w:pPr>
        <w:pStyle w:val="ListingStandard"/>
      </w:pPr>
    </w:p>
    <w:p w14:paraId="75FA5282" w14:textId="075AE255" w:rsidR="00544560" w:rsidRDefault="00544560" w:rsidP="00544560">
      <w:pPr>
        <w:pStyle w:val="ListingStandard"/>
      </w:pPr>
      <w:r>
        <w:rPr>
          <w:rFonts w:ascii="Apple Color Emoji" w:hAnsi="Apple Color Emoji" w:cs="Apple Color Emoji"/>
        </w:rPr>
        <w:t>👉</w:t>
      </w:r>
      <w:r>
        <w:t xml:space="preserve"> Was interessiert dich am meisten?</w:t>
      </w:r>
    </w:p>
    <w:p w14:paraId="385B6927" w14:textId="77777777" w:rsidR="00544560" w:rsidRDefault="00544560" w:rsidP="00544560">
      <w:pPr>
        <w:pStyle w:val="ListingStandard"/>
      </w:pPr>
    </w:p>
    <w:p w14:paraId="48E1ECAB" w14:textId="2734D4C4" w:rsidR="00544560" w:rsidRPr="00544560" w:rsidRDefault="00544560" w:rsidP="00544560">
      <w:pPr>
        <w:pStyle w:val="ListingStandard"/>
        <w:rPr>
          <w:rStyle w:val="ListingZeichenFett"/>
        </w:rPr>
      </w:pPr>
      <w:r w:rsidRPr="00544560">
        <w:rPr>
          <w:rStyle w:val="ListingZeichenFett"/>
        </w:rPr>
        <w:lastRenderedPageBreak/>
        <w:t>Der erste Vorschlag gefällt mir gut. Wie kann ich die von IMDb freigegebenen Datensätze in eine lokale MySQL Datenbank bringen?</w:t>
      </w:r>
    </w:p>
    <w:p w14:paraId="2D5EDFC8" w14:textId="77777777" w:rsidR="00544560" w:rsidRPr="00544560" w:rsidRDefault="00544560" w:rsidP="00544560">
      <w:pPr>
        <w:pStyle w:val="ListingStandard"/>
        <w:rPr>
          <w:rStyle w:val="ListingZeichenFett"/>
        </w:rPr>
      </w:pPr>
    </w:p>
    <w:p w14:paraId="3A4CC504" w14:textId="77777777" w:rsidR="00D415BF" w:rsidRDefault="00D415BF" w:rsidP="00D415BF">
      <w:pPr>
        <w:pStyle w:val="ListingStandard"/>
      </w:pPr>
      <w:r>
        <w:t>Hier ist dein vollautomatisiertes Python-Skript für den IMDb-Import! Das Skript erledigt alles für dich:</w:t>
      </w:r>
    </w:p>
    <w:p w14:paraId="2E2F0A70" w14:textId="77777777" w:rsidR="00D415BF" w:rsidRDefault="00D415BF" w:rsidP="00D415BF">
      <w:pPr>
        <w:pStyle w:val="ListingStandard"/>
      </w:pPr>
    </w:p>
    <w:p w14:paraId="5DB03850" w14:textId="77777777" w:rsidR="00D415BF" w:rsidRDefault="00D415BF" w:rsidP="00D415BF">
      <w:pPr>
        <w:pStyle w:val="ListingStandard"/>
      </w:pPr>
      <w:r>
        <w:t>## Was das Skript macht:</w:t>
      </w:r>
    </w:p>
    <w:p w14:paraId="4C6D35CB" w14:textId="77777777" w:rsidR="00D415BF" w:rsidRDefault="00D415BF" w:rsidP="00D415BF">
      <w:pPr>
        <w:pStyle w:val="ListingStandard"/>
      </w:pPr>
    </w:p>
    <w:p w14:paraId="14B599B2" w14:textId="77777777" w:rsidR="00D415BF" w:rsidRDefault="00D415BF" w:rsidP="00D415BF">
      <w:pPr>
        <w:pStyle w:val="ListingStandard"/>
      </w:pPr>
      <w:r>
        <w:t>**Automatischer Download**: Lädt alle 6 wichtigsten IMDb-Datensätze herunter (ca. 1-2 GB)</w:t>
      </w:r>
    </w:p>
    <w:p w14:paraId="15D5F930" w14:textId="77777777" w:rsidR="00D415BF" w:rsidRDefault="00D415BF" w:rsidP="00D415BF">
      <w:pPr>
        <w:pStyle w:val="ListingStandard"/>
      </w:pPr>
    </w:p>
    <w:p w14:paraId="4CC570C4" w14:textId="77777777" w:rsidR="00D415BF" w:rsidRDefault="00D415BF" w:rsidP="00D415BF">
      <w:pPr>
        <w:pStyle w:val="ListingStandard"/>
      </w:pPr>
      <w:r>
        <w:t>**Datenbank-Setup**: Erstellt automatisch alle benötigten Tabellen mit korrekten Datentypen</w:t>
      </w:r>
    </w:p>
    <w:p w14:paraId="4D83F03C" w14:textId="77777777" w:rsidR="00D415BF" w:rsidRDefault="00D415BF" w:rsidP="00D415BF">
      <w:pPr>
        <w:pStyle w:val="ListingStandard"/>
      </w:pPr>
    </w:p>
    <w:p w14:paraId="59A41040" w14:textId="77777777" w:rsidR="00D415BF" w:rsidRDefault="00D415BF" w:rsidP="00D415BF">
      <w:pPr>
        <w:pStyle w:val="ListingStandard"/>
      </w:pPr>
      <w:r>
        <w:t>**Intelligenter Import**: Verarbeitet die Daten in kleinen Portionen (10.000 Zeilen), um Speicher zu schonen</w:t>
      </w:r>
    </w:p>
    <w:p w14:paraId="06105B05" w14:textId="77777777" w:rsidR="00D415BF" w:rsidRDefault="00D415BF" w:rsidP="00D415BF">
      <w:pPr>
        <w:pStyle w:val="ListingStandard"/>
      </w:pPr>
    </w:p>
    <w:p w14:paraId="3C807448" w14:textId="77777777" w:rsidR="00D415BF" w:rsidRDefault="00D415BF" w:rsidP="00D415BF">
      <w:pPr>
        <w:pStyle w:val="ListingStandard"/>
      </w:pPr>
      <w:r>
        <w:t>**Robuste Fehlerbehandlung**: Protokolliert alles und macht bei Problemen weiter</w:t>
      </w:r>
    </w:p>
    <w:p w14:paraId="26F9C11B" w14:textId="77777777" w:rsidR="00D415BF" w:rsidRDefault="00D415BF" w:rsidP="00D415BF">
      <w:pPr>
        <w:pStyle w:val="ListingStandard"/>
      </w:pPr>
    </w:p>
    <w:p w14:paraId="5671DF35" w14:textId="77777777" w:rsidR="00D415BF" w:rsidRDefault="00D415BF" w:rsidP="00D415BF">
      <w:pPr>
        <w:pStyle w:val="ListingStandard"/>
      </w:pPr>
      <w:r>
        <w:t>**Performance-Optimierung**: Erstellt automatisch Indizes für schnelle Abfragen</w:t>
      </w:r>
    </w:p>
    <w:p w14:paraId="698CC925" w14:textId="77777777" w:rsidR="00D415BF" w:rsidRDefault="00D415BF" w:rsidP="00D415BF">
      <w:pPr>
        <w:pStyle w:val="ListingStandard"/>
      </w:pPr>
    </w:p>
    <w:p w14:paraId="590D88ED" w14:textId="77777777" w:rsidR="00D415BF" w:rsidRDefault="00D415BF" w:rsidP="00D415BF">
      <w:pPr>
        <w:pStyle w:val="ListingStandard"/>
      </w:pPr>
      <w:r>
        <w:t>## Vor dem Start:</w:t>
      </w:r>
    </w:p>
    <w:p w14:paraId="774AC8EE" w14:textId="77777777" w:rsidR="00D415BF" w:rsidRDefault="00D415BF" w:rsidP="00D415BF">
      <w:pPr>
        <w:pStyle w:val="ListingStandard"/>
      </w:pPr>
    </w:p>
    <w:p w14:paraId="0B0B54B1" w14:textId="77777777" w:rsidR="00D415BF" w:rsidRDefault="00D415BF" w:rsidP="00D415BF">
      <w:pPr>
        <w:pStyle w:val="ListingStandard"/>
      </w:pPr>
      <w:r>
        <w:t>1. **Docker-Container starten**:</w:t>
      </w:r>
    </w:p>
    <w:p w14:paraId="4CBCB1F0" w14:textId="77777777" w:rsidR="00D415BF" w:rsidRDefault="00D415BF" w:rsidP="00D415BF">
      <w:pPr>
        <w:pStyle w:val="ListingStandard"/>
      </w:pPr>
      <w:r>
        <w:t>```bash</w:t>
      </w:r>
    </w:p>
    <w:p w14:paraId="7E032165" w14:textId="77777777" w:rsidR="00D415BF" w:rsidRDefault="00D415BF" w:rsidP="00D415BF">
      <w:pPr>
        <w:pStyle w:val="ListingStandard"/>
      </w:pPr>
      <w:r>
        <w:t>docker run --name mysql-imdb -e MYSQL_ROOT_PASSWORD=deinpasswort -e MYSQL_DATABASE=imdb_db -p 3306:3306 -d mysql:8.0</w:t>
      </w:r>
    </w:p>
    <w:p w14:paraId="59251E65" w14:textId="77777777" w:rsidR="00D415BF" w:rsidRDefault="00D415BF" w:rsidP="00D415BF">
      <w:pPr>
        <w:pStyle w:val="ListingStandard"/>
      </w:pPr>
      <w:r>
        <w:t>```</w:t>
      </w:r>
    </w:p>
    <w:p w14:paraId="000BE887" w14:textId="77777777" w:rsidR="00D415BF" w:rsidRDefault="00D415BF" w:rsidP="00D415BF">
      <w:pPr>
        <w:pStyle w:val="ListingStandard"/>
      </w:pPr>
    </w:p>
    <w:p w14:paraId="63E442BB" w14:textId="77777777" w:rsidR="00D415BF" w:rsidRDefault="00D415BF" w:rsidP="00D415BF">
      <w:pPr>
        <w:pStyle w:val="ListingStandard"/>
      </w:pPr>
      <w:r>
        <w:t>2. **Passwort anpassen**: Ändere `password='deinpasswort'` in der Konfiguration</w:t>
      </w:r>
    </w:p>
    <w:p w14:paraId="46E0E8E9" w14:textId="77777777" w:rsidR="00D415BF" w:rsidRDefault="00D415BF" w:rsidP="00D415BF">
      <w:pPr>
        <w:pStyle w:val="ListingStandard"/>
      </w:pPr>
    </w:p>
    <w:p w14:paraId="3D54061D" w14:textId="77777777" w:rsidR="00D415BF" w:rsidRDefault="00D415BF" w:rsidP="00D415BF">
      <w:pPr>
        <w:pStyle w:val="ListingStandard"/>
      </w:pPr>
      <w:r>
        <w:t>3. **Skript ausführen**:</w:t>
      </w:r>
    </w:p>
    <w:p w14:paraId="5B7B6DB6" w14:textId="77777777" w:rsidR="00D415BF" w:rsidRDefault="00D415BF" w:rsidP="00D415BF">
      <w:pPr>
        <w:pStyle w:val="ListingStandard"/>
      </w:pPr>
      <w:r>
        <w:t>```bash</w:t>
      </w:r>
    </w:p>
    <w:p w14:paraId="292CBD87" w14:textId="77777777" w:rsidR="00D415BF" w:rsidRDefault="00D415BF" w:rsidP="00D415BF">
      <w:pPr>
        <w:pStyle w:val="ListingStandard"/>
      </w:pPr>
      <w:r>
        <w:t>python imdb_import.py</w:t>
      </w:r>
    </w:p>
    <w:p w14:paraId="346FB8CA" w14:textId="77777777" w:rsidR="00D415BF" w:rsidRDefault="00D415BF" w:rsidP="00D415BF">
      <w:pPr>
        <w:pStyle w:val="ListingStandard"/>
      </w:pPr>
      <w:r>
        <w:t>```</w:t>
      </w:r>
    </w:p>
    <w:p w14:paraId="3D10E191" w14:textId="77777777" w:rsidR="00D415BF" w:rsidRDefault="00D415BF" w:rsidP="00D415BF">
      <w:pPr>
        <w:pStyle w:val="ListingStandard"/>
      </w:pPr>
    </w:p>
    <w:p w14:paraId="4BAA5CC1" w14:textId="77777777" w:rsidR="00D415BF" w:rsidRDefault="00D415BF" w:rsidP="00D415BF">
      <w:pPr>
        <w:pStyle w:val="ListingStandard"/>
      </w:pPr>
      <w:r>
        <w:t>## Was du erwarten kannst:</w:t>
      </w:r>
    </w:p>
    <w:p w14:paraId="61B53339" w14:textId="77777777" w:rsidR="00D415BF" w:rsidRDefault="00D415BF" w:rsidP="00D415BF">
      <w:pPr>
        <w:pStyle w:val="ListingStandard"/>
      </w:pPr>
    </w:p>
    <w:p w14:paraId="7F7B0D1C" w14:textId="77777777" w:rsidR="00D415BF" w:rsidRDefault="00D415BF" w:rsidP="00D415BF">
      <w:pPr>
        <w:pStyle w:val="ListingStandard"/>
      </w:pPr>
      <w:r>
        <w:lastRenderedPageBreak/>
        <w:t>- **Laufzeit**: 2-4 Stunden je nach Internetgeschwindigkeit</w:t>
      </w:r>
    </w:p>
    <w:p w14:paraId="2EB2F198" w14:textId="77777777" w:rsidR="00D415BF" w:rsidRDefault="00D415BF" w:rsidP="00D415BF">
      <w:pPr>
        <w:pStyle w:val="ListingStandard"/>
      </w:pPr>
      <w:r>
        <w:t>- **Speicherplatz**: Etwa 3-4 GB für Downloads und Datenbank</w:t>
      </w:r>
    </w:p>
    <w:p w14:paraId="21EB28D1" w14:textId="77777777" w:rsidR="00D415BF" w:rsidRDefault="00D415BF" w:rsidP="00D415BF">
      <w:pPr>
        <w:pStyle w:val="ListingStandard"/>
      </w:pPr>
      <w:r>
        <w:t>- **Ergebnis**: Über 10 Millionen Datensätze in 6 Tabellen</w:t>
      </w:r>
    </w:p>
    <w:p w14:paraId="5589902C" w14:textId="77777777" w:rsidR="00D415BF" w:rsidRDefault="00D415BF" w:rsidP="00D415BF">
      <w:pPr>
        <w:pStyle w:val="ListingStandard"/>
      </w:pPr>
    </w:p>
    <w:p w14:paraId="196CD54F" w14:textId="77777777" w:rsidR="00D415BF" w:rsidRDefault="00D415BF" w:rsidP="00D415BF">
      <w:pPr>
        <w:pStyle w:val="ListingStandard"/>
      </w:pPr>
      <w:r>
        <w:t>Das Skript erstellt eine Log-Datei `imdb_import.log` mit allen Details. Du kannst den Fortschritt live verfolgen und bei Problemen genau sehen, was schiefgelaufen ist.</w:t>
      </w:r>
    </w:p>
    <w:p w14:paraId="7F3FEBB2" w14:textId="77777777" w:rsidR="00D415BF" w:rsidRDefault="00D415BF" w:rsidP="00D415BF">
      <w:pPr>
        <w:pStyle w:val="ListingStandard"/>
      </w:pPr>
    </w:p>
    <w:p w14:paraId="5C9621DD" w14:textId="52420E1D" w:rsidR="00544560" w:rsidRDefault="00D415BF" w:rsidP="00D415BF">
      <w:pPr>
        <w:pStyle w:val="ListingStandard"/>
      </w:pPr>
      <w:r>
        <w:t>Willst du bestimmte Teile des Skripts anpassen oder hast du Fragen zur Funktionsweise?</w:t>
      </w:r>
    </w:p>
    <w:p w14:paraId="3CF6FC08" w14:textId="77777777" w:rsidR="00240248" w:rsidRDefault="00240248" w:rsidP="00240248">
      <w:pPr>
        <w:pStyle w:val="ListingStandard"/>
      </w:pPr>
    </w:p>
    <w:p w14:paraId="2473CBD8" w14:textId="77777777" w:rsidR="00AA6559" w:rsidRDefault="00AA6559" w:rsidP="00240248">
      <w:pPr>
        <w:pStyle w:val="ListingStandard"/>
      </w:pPr>
    </w:p>
    <w:p w14:paraId="3C2A6239" w14:textId="4107060A" w:rsidR="00AA6559" w:rsidRDefault="00AA6559" w:rsidP="00240248">
      <w:pPr>
        <w:pStyle w:val="ListingStandard"/>
        <w:rPr>
          <w:rStyle w:val="ListingZeichenFett"/>
        </w:rPr>
      </w:pPr>
      <w:r w:rsidRPr="005E11C9">
        <w:rPr>
          <w:rStyle w:val="ListingZeichenFett"/>
        </w:rPr>
        <w:t>Erstelle mir ein Browserfrontend, mit dem ich die Datenbank einfach abfragen kann.</w:t>
      </w:r>
    </w:p>
    <w:p w14:paraId="648942A6" w14:textId="77777777" w:rsidR="00AA6559" w:rsidRDefault="00AA6559" w:rsidP="00240248">
      <w:pPr>
        <w:pStyle w:val="ListingStandard"/>
        <w:rPr>
          <w:rStyle w:val="ListingZeichenFett"/>
        </w:rPr>
      </w:pPr>
    </w:p>
    <w:p w14:paraId="078B19D6" w14:textId="77777777" w:rsidR="00AA6559" w:rsidRDefault="00AA6559" w:rsidP="00AA6559">
      <w:pPr>
        <w:pStyle w:val="ListingStandard"/>
      </w:pPr>
      <w:r>
        <w:t>Perfekt! Hier ist dein komplettes Browser-Frontend für die IMDb-Datenbank. Das ist eine vollständige Flask-Webanwendung mit modernem Design.</w:t>
      </w:r>
    </w:p>
    <w:p w14:paraId="7E6AE30E" w14:textId="77777777" w:rsidR="00AA6559" w:rsidRDefault="00AA6559" w:rsidP="00AA6559">
      <w:pPr>
        <w:pStyle w:val="ListingStandard"/>
      </w:pPr>
    </w:p>
    <w:p w14:paraId="659598C1" w14:textId="77777777" w:rsidR="00AA6559" w:rsidRDefault="00AA6559" w:rsidP="00AA6559">
      <w:pPr>
        <w:pStyle w:val="ListingStandard"/>
      </w:pPr>
      <w:r>
        <w:t>## Was du bekommst:</w:t>
      </w:r>
    </w:p>
    <w:p w14:paraId="371209F1" w14:textId="77777777" w:rsidR="00AA6559" w:rsidRDefault="00AA6559" w:rsidP="00AA6559">
      <w:pPr>
        <w:pStyle w:val="ListingStandard"/>
      </w:pPr>
    </w:p>
    <w:p w14:paraId="4A14369F" w14:textId="77777777" w:rsidR="00AA6559" w:rsidRDefault="00AA6559" w:rsidP="00AA6559">
      <w:pPr>
        <w:pStyle w:val="ListingStandard"/>
      </w:pPr>
      <w:r>
        <w:t>**</w:t>
      </w:r>
      <w:r>
        <w:rPr>
          <w:rFonts w:ascii="Apple Color Emoji" w:hAnsi="Apple Color Emoji" w:cs="Apple Color Emoji"/>
        </w:rPr>
        <w:t>📊</w:t>
      </w:r>
      <w:r>
        <w:t xml:space="preserve"> Dashboard mit Statistiken**: Zeigt dir auf einen Blick, wie viele Datensätze in jeder Tabelle sind</w:t>
      </w:r>
    </w:p>
    <w:p w14:paraId="048043F6" w14:textId="77777777" w:rsidR="00AA6559" w:rsidRDefault="00AA6559" w:rsidP="00AA6559">
      <w:pPr>
        <w:pStyle w:val="ListingStandard"/>
      </w:pPr>
    </w:p>
    <w:p w14:paraId="47BBF1CF" w14:textId="77777777" w:rsidR="00AA6559" w:rsidRDefault="00AA6559" w:rsidP="00AA6559">
      <w:pPr>
        <w:pStyle w:val="ListingStandard"/>
      </w:pPr>
      <w:r>
        <w:t>**</w:t>
      </w:r>
      <w:r>
        <w:rPr>
          <w:rFonts w:ascii="Apple Color Emoji" w:hAnsi="Apple Color Emoji" w:cs="Apple Color Emoji"/>
        </w:rPr>
        <w:t>🔍</w:t>
      </w:r>
      <w:r>
        <w:t xml:space="preserve"> Intelligente Suchfunktionen**:</w:t>
      </w:r>
    </w:p>
    <w:p w14:paraId="103869F2" w14:textId="77777777" w:rsidR="00AA6559" w:rsidRDefault="00AA6559" w:rsidP="00AA6559">
      <w:pPr>
        <w:pStyle w:val="ListingStandard"/>
      </w:pPr>
      <w:r>
        <w:t>- Filmsuche nach Titel</w:t>
      </w:r>
    </w:p>
    <w:p w14:paraId="5F4510ED" w14:textId="77777777" w:rsidR="00AA6559" w:rsidRDefault="00AA6559" w:rsidP="00AA6559">
      <w:pPr>
        <w:pStyle w:val="ListingStandard"/>
      </w:pPr>
      <w:r>
        <w:t xml:space="preserve">- Personensuche nach Namen  </w:t>
      </w:r>
    </w:p>
    <w:p w14:paraId="77A72DC9" w14:textId="77777777" w:rsidR="00AA6559" w:rsidRDefault="00AA6559" w:rsidP="00AA6559">
      <w:pPr>
        <w:pStyle w:val="ListingStandard"/>
      </w:pPr>
      <w:r>
        <w:t>- Top-bewertete Filme mit konfigurierbarer Mindest-Bewertungsanzahl</w:t>
      </w:r>
    </w:p>
    <w:p w14:paraId="6394621E" w14:textId="77777777" w:rsidR="00AA6559" w:rsidRDefault="00AA6559" w:rsidP="00AA6559">
      <w:pPr>
        <w:pStyle w:val="ListingStandard"/>
      </w:pPr>
    </w:p>
    <w:p w14:paraId="4E84FA88" w14:textId="77777777" w:rsidR="00AA6559" w:rsidRDefault="00AA6559" w:rsidP="00AA6559">
      <w:pPr>
        <w:pStyle w:val="ListingStandard"/>
      </w:pPr>
      <w:r>
        <w:t>**</w:t>
      </w:r>
      <w:r>
        <w:rPr>
          <w:rFonts w:ascii="Apple Color Emoji" w:hAnsi="Apple Color Emoji" w:cs="Apple Color Emoji"/>
        </w:rPr>
        <w:t>💻</w:t>
      </w:r>
      <w:r>
        <w:t xml:space="preserve"> SQL-Editor**: Führe beliebige SELECT-Abfragen direkt im Browser aus</w:t>
      </w:r>
    </w:p>
    <w:p w14:paraId="5E8C00E1" w14:textId="77777777" w:rsidR="00AA6559" w:rsidRDefault="00AA6559" w:rsidP="00AA6559">
      <w:pPr>
        <w:pStyle w:val="ListingStandard"/>
      </w:pPr>
    </w:p>
    <w:p w14:paraId="3C0AB0E6" w14:textId="77777777" w:rsidR="00AA6559" w:rsidRDefault="00AA6559" w:rsidP="00AA6559">
      <w:pPr>
        <w:pStyle w:val="ListingStandard"/>
      </w:pPr>
      <w:r>
        <w:t>**</w:t>
      </w:r>
      <w:r>
        <w:rPr>
          <w:rFonts w:ascii="Apple Color Emoji" w:hAnsi="Apple Color Emoji" w:cs="Apple Color Emoji"/>
        </w:rPr>
        <w:t>📱</w:t>
      </w:r>
      <w:r>
        <w:t xml:space="preserve"> Responsive Design**: Funktioniert auf Desktop, Tablet und Smartphone</w:t>
      </w:r>
    </w:p>
    <w:p w14:paraId="01313662" w14:textId="77777777" w:rsidR="00AA6559" w:rsidRDefault="00AA6559" w:rsidP="00AA6559">
      <w:pPr>
        <w:pStyle w:val="ListingStandard"/>
      </w:pPr>
    </w:p>
    <w:p w14:paraId="5800045F" w14:textId="77777777" w:rsidR="00AA6559" w:rsidRDefault="00AA6559" w:rsidP="00AA6559">
      <w:pPr>
        <w:pStyle w:val="ListingStandard"/>
      </w:pPr>
      <w:r>
        <w:t>## So startest du das Frontend:</w:t>
      </w:r>
    </w:p>
    <w:p w14:paraId="13B4A840" w14:textId="77777777" w:rsidR="00AA6559" w:rsidRDefault="00AA6559" w:rsidP="00AA6559">
      <w:pPr>
        <w:pStyle w:val="ListingStandard"/>
      </w:pPr>
    </w:p>
    <w:p w14:paraId="14A7683C" w14:textId="77777777" w:rsidR="00AA6559" w:rsidRDefault="00AA6559" w:rsidP="00AA6559">
      <w:pPr>
        <w:pStyle w:val="ListingStandard"/>
      </w:pPr>
      <w:r>
        <w:t>1. **Abhängigkeiten installieren**:</w:t>
      </w:r>
    </w:p>
    <w:p w14:paraId="7556761F" w14:textId="77777777" w:rsidR="00AA6559" w:rsidRDefault="00AA6559" w:rsidP="00AA6559">
      <w:pPr>
        <w:pStyle w:val="ListingStandard"/>
      </w:pPr>
      <w:r>
        <w:t>```bash</w:t>
      </w:r>
    </w:p>
    <w:p w14:paraId="10FE8989" w14:textId="77777777" w:rsidR="00AA6559" w:rsidRDefault="00AA6559" w:rsidP="00AA6559">
      <w:pPr>
        <w:pStyle w:val="ListingStandard"/>
      </w:pPr>
      <w:r>
        <w:t>pip install flask mysql-connector-python</w:t>
      </w:r>
    </w:p>
    <w:p w14:paraId="0FEF136E" w14:textId="77777777" w:rsidR="00AA6559" w:rsidRDefault="00AA6559" w:rsidP="00AA6559">
      <w:pPr>
        <w:pStyle w:val="ListingStandard"/>
      </w:pPr>
      <w:r>
        <w:t>```</w:t>
      </w:r>
    </w:p>
    <w:p w14:paraId="61C92173" w14:textId="77777777" w:rsidR="00AA6559" w:rsidRDefault="00AA6559" w:rsidP="00AA6559">
      <w:pPr>
        <w:pStyle w:val="ListingStandard"/>
      </w:pPr>
    </w:p>
    <w:p w14:paraId="7C152558" w14:textId="77777777" w:rsidR="00AA6559" w:rsidRDefault="00AA6559" w:rsidP="00AA6559">
      <w:pPr>
        <w:pStyle w:val="ListingStandard"/>
      </w:pPr>
      <w:r>
        <w:t>2. **Passwort anpassen**: Ändere in der `DB_CONFIG` dein MySQL-Passwort</w:t>
      </w:r>
    </w:p>
    <w:p w14:paraId="5246A8BD" w14:textId="77777777" w:rsidR="00AA6559" w:rsidRDefault="00AA6559" w:rsidP="00AA6559">
      <w:pPr>
        <w:pStyle w:val="ListingStandard"/>
      </w:pPr>
    </w:p>
    <w:p w14:paraId="7BC43997" w14:textId="77777777" w:rsidR="00AA6559" w:rsidRDefault="00AA6559" w:rsidP="00AA6559">
      <w:pPr>
        <w:pStyle w:val="ListingStandard"/>
      </w:pPr>
      <w:r>
        <w:t>3. **Frontend starten**:</w:t>
      </w:r>
    </w:p>
    <w:p w14:paraId="31E25B61" w14:textId="77777777" w:rsidR="00AA6559" w:rsidRDefault="00AA6559" w:rsidP="00AA6559">
      <w:pPr>
        <w:pStyle w:val="ListingStandard"/>
      </w:pPr>
      <w:r>
        <w:t>```bash</w:t>
      </w:r>
    </w:p>
    <w:p w14:paraId="53D865F0" w14:textId="77777777" w:rsidR="00AA6559" w:rsidRDefault="00AA6559" w:rsidP="00AA6559">
      <w:pPr>
        <w:pStyle w:val="ListingStandard"/>
      </w:pPr>
      <w:r>
        <w:t>python imdb_frontend.py</w:t>
      </w:r>
    </w:p>
    <w:p w14:paraId="2FCB8FE4" w14:textId="77777777" w:rsidR="00AA6559" w:rsidRDefault="00AA6559" w:rsidP="00AA6559">
      <w:pPr>
        <w:pStyle w:val="ListingStandard"/>
      </w:pPr>
      <w:r>
        <w:t>```</w:t>
      </w:r>
    </w:p>
    <w:p w14:paraId="2F5BE04A" w14:textId="77777777" w:rsidR="00AA6559" w:rsidRDefault="00AA6559" w:rsidP="00AA6559">
      <w:pPr>
        <w:pStyle w:val="ListingStandard"/>
      </w:pPr>
    </w:p>
    <w:p w14:paraId="72B85524" w14:textId="77777777" w:rsidR="00AA6559" w:rsidRDefault="00AA6559" w:rsidP="00AA6559">
      <w:pPr>
        <w:pStyle w:val="ListingStandard"/>
      </w:pPr>
      <w:r>
        <w:t>4. **Browser öffnen**: Gehe zu `http://localhost:5000`</w:t>
      </w:r>
    </w:p>
    <w:p w14:paraId="24A73340" w14:textId="77777777" w:rsidR="00AA6559" w:rsidRDefault="00AA6559" w:rsidP="00AA6559">
      <w:pPr>
        <w:pStyle w:val="ListingStandard"/>
      </w:pPr>
    </w:p>
    <w:p w14:paraId="3D65EAC1" w14:textId="77777777" w:rsidR="00AA6559" w:rsidRDefault="00AA6559" w:rsidP="00AA6559">
      <w:pPr>
        <w:pStyle w:val="ListingStandard"/>
      </w:pPr>
      <w:r>
        <w:t>## Coole Features:</w:t>
      </w:r>
    </w:p>
    <w:p w14:paraId="09EBB30D" w14:textId="77777777" w:rsidR="00AA6559" w:rsidRDefault="00AA6559" w:rsidP="00AA6559">
      <w:pPr>
        <w:pStyle w:val="ListingStandard"/>
      </w:pPr>
    </w:p>
    <w:p w14:paraId="3240B165" w14:textId="77777777" w:rsidR="00AA6559" w:rsidRDefault="00AA6559" w:rsidP="00AA6559">
      <w:pPr>
        <w:pStyle w:val="ListingStandard"/>
      </w:pPr>
      <w:r>
        <w:t>- **Beispiel-Abfragen**: Klick auf die vorgefertigten SQL-Beispiele</w:t>
      </w:r>
    </w:p>
    <w:p w14:paraId="76E247F4" w14:textId="77777777" w:rsidR="00AA6559" w:rsidRDefault="00AA6559" w:rsidP="00AA6559">
      <w:pPr>
        <w:pStyle w:val="ListingStandard"/>
      </w:pPr>
      <w:r>
        <w:t>- **Echtzeit-Suche**: Ergebnisse werden sofort angezeigt</w:t>
      </w:r>
    </w:p>
    <w:p w14:paraId="61EF5ACB" w14:textId="77777777" w:rsidR="00AA6559" w:rsidRDefault="00AA6559" w:rsidP="00AA6559">
      <w:pPr>
        <w:pStyle w:val="ListingStandard"/>
      </w:pPr>
      <w:r>
        <w:t>- **Tabellen-Export**: Kopiere Ergebnisse einfach raus</w:t>
      </w:r>
    </w:p>
    <w:p w14:paraId="367B0107" w14:textId="77777777" w:rsidR="00AA6559" w:rsidRDefault="00AA6559" w:rsidP="00AA6559">
      <w:pPr>
        <w:pStyle w:val="ListingStandard"/>
      </w:pPr>
      <w:r>
        <w:t>- **Fehlerbehandlung**: Verständliche Fehlermeldungen bei Problemen</w:t>
      </w:r>
    </w:p>
    <w:p w14:paraId="27E336DF" w14:textId="77777777" w:rsidR="00AA6559" w:rsidRDefault="00AA6559" w:rsidP="00AA6559">
      <w:pPr>
        <w:pStyle w:val="ListingStandard"/>
      </w:pPr>
    </w:p>
    <w:p w14:paraId="52BCCDDF" w14:textId="77777777" w:rsidR="00AA6559" w:rsidRDefault="00AA6559" w:rsidP="00AA6559">
      <w:pPr>
        <w:pStyle w:val="ListingStandard"/>
      </w:pPr>
      <w:r>
        <w:t>## Beispiel-Abfragen, die du testen kannst:</w:t>
      </w:r>
    </w:p>
    <w:p w14:paraId="3032BB14" w14:textId="77777777" w:rsidR="00AA6559" w:rsidRDefault="00AA6559" w:rsidP="00AA6559">
      <w:pPr>
        <w:pStyle w:val="ListingStandard"/>
      </w:pPr>
    </w:p>
    <w:p w14:paraId="253FCAA7" w14:textId="77777777" w:rsidR="00AA6559" w:rsidRDefault="00AA6559" w:rsidP="00AA6559">
      <w:pPr>
        <w:pStyle w:val="ListingStandard"/>
      </w:pPr>
      <w:r>
        <w:t>```sql</w:t>
      </w:r>
    </w:p>
    <w:p w14:paraId="1B4E4116" w14:textId="77777777" w:rsidR="00AA6559" w:rsidRDefault="00AA6559" w:rsidP="00AA6559">
      <w:pPr>
        <w:pStyle w:val="ListingStandard"/>
      </w:pPr>
      <w:r>
        <w:t>-- Bestbewertete Filme aller Zeiten</w:t>
      </w:r>
    </w:p>
    <w:p w14:paraId="2423A95C" w14:textId="77777777" w:rsidR="00AA6559" w:rsidRDefault="00AA6559" w:rsidP="00AA6559">
      <w:pPr>
        <w:pStyle w:val="ListingStandard"/>
      </w:pPr>
      <w:r>
        <w:t xml:space="preserve">SELECT tb.primaryTitle, tr.averageRating, tr.numVotes </w:t>
      </w:r>
    </w:p>
    <w:p w14:paraId="0724E306" w14:textId="77777777" w:rsidR="00AA6559" w:rsidRDefault="00AA6559" w:rsidP="00AA6559">
      <w:pPr>
        <w:pStyle w:val="ListingStandard"/>
      </w:pPr>
      <w:r>
        <w:t xml:space="preserve">FROM title_basics tb </w:t>
      </w:r>
    </w:p>
    <w:p w14:paraId="2D26244A" w14:textId="77777777" w:rsidR="00AA6559" w:rsidRDefault="00AA6559" w:rsidP="00AA6559">
      <w:pPr>
        <w:pStyle w:val="ListingStandard"/>
      </w:pPr>
      <w:r>
        <w:t xml:space="preserve">JOIN title_ratings tr ON tb.tconst = tr.tconst </w:t>
      </w:r>
    </w:p>
    <w:p w14:paraId="2B4AECD2" w14:textId="77777777" w:rsidR="00AA6559" w:rsidRDefault="00AA6559" w:rsidP="00AA6559">
      <w:pPr>
        <w:pStyle w:val="ListingStandard"/>
      </w:pPr>
      <w:r>
        <w:t xml:space="preserve">WHERE tr.numVotes &gt; 10000 </w:t>
      </w:r>
    </w:p>
    <w:p w14:paraId="746C0822" w14:textId="77777777" w:rsidR="00AA6559" w:rsidRDefault="00AA6559" w:rsidP="00AA6559">
      <w:pPr>
        <w:pStyle w:val="ListingStandard"/>
      </w:pPr>
      <w:r>
        <w:t>ORDER BY tr.averageRating DESC LIMIT 50;</w:t>
      </w:r>
    </w:p>
    <w:p w14:paraId="6F80E401" w14:textId="77777777" w:rsidR="00AA6559" w:rsidRDefault="00AA6559" w:rsidP="00AA6559">
      <w:pPr>
        <w:pStyle w:val="ListingStandard"/>
      </w:pPr>
    </w:p>
    <w:p w14:paraId="3EB7EA88" w14:textId="77777777" w:rsidR="00AA6559" w:rsidRDefault="00AA6559" w:rsidP="00AA6559">
      <w:pPr>
        <w:pStyle w:val="ListingStandard"/>
      </w:pPr>
      <w:r>
        <w:t>-- Filme aus einem bestimmten Jahr</w:t>
      </w:r>
    </w:p>
    <w:p w14:paraId="30AD3A19" w14:textId="77777777" w:rsidR="00AA6559" w:rsidRDefault="00AA6559" w:rsidP="00AA6559">
      <w:pPr>
        <w:pStyle w:val="ListingStandard"/>
      </w:pPr>
      <w:r>
        <w:t xml:space="preserve">SELECT * FROM title_basics </w:t>
      </w:r>
    </w:p>
    <w:p w14:paraId="009AB0FF" w14:textId="77777777" w:rsidR="00AA6559" w:rsidRDefault="00AA6559" w:rsidP="00AA6559">
      <w:pPr>
        <w:pStyle w:val="ListingStandard"/>
      </w:pPr>
      <w:r>
        <w:t xml:space="preserve">WHERE startYear = 2020 AND titleType = 'movie' </w:t>
      </w:r>
    </w:p>
    <w:p w14:paraId="4984C6EE" w14:textId="77777777" w:rsidR="00AA6559" w:rsidRDefault="00AA6559" w:rsidP="00AA6559">
      <w:pPr>
        <w:pStyle w:val="ListingStandard"/>
      </w:pPr>
      <w:r>
        <w:t>ORDER BY primaryTitle;</w:t>
      </w:r>
    </w:p>
    <w:p w14:paraId="05D07D52" w14:textId="77777777" w:rsidR="00AA6559" w:rsidRDefault="00AA6559" w:rsidP="00AA6559">
      <w:pPr>
        <w:pStyle w:val="ListingStandard"/>
      </w:pPr>
      <w:r>
        <w:t>```</w:t>
      </w:r>
    </w:p>
    <w:p w14:paraId="2A645E19" w14:textId="77777777" w:rsidR="00AA6559" w:rsidRDefault="00AA6559" w:rsidP="00AA6559">
      <w:pPr>
        <w:pStyle w:val="ListingStandard"/>
      </w:pPr>
    </w:p>
    <w:p w14:paraId="1A7660D7" w14:textId="677ABE78" w:rsidR="00AA6559" w:rsidRDefault="00AA6559" w:rsidP="00AA6559">
      <w:pPr>
        <w:pStyle w:val="ListingStandard"/>
      </w:pPr>
      <w:r>
        <w:t>Das Frontend erstellt automatisch das HTML-Template und ist sofort einsatzbereit. Du hast jetzt eine professionelle Benutzeroberfläche für deine IMDb-Datenbank!</w:t>
      </w:r>
    </w:p>
    <w:p w14:paraId="2C9634D4" w14:textId="77777777" w:rsidR="00AA6559" w:rsidRDefault="00AA6559" w:rsidP="00AA6559">
      <w:pPr>
        <w:pStyle w:val="ListingStandard"/>
      </w:pPr>
    </w:p>
    <w:p w14:paraId="4A18F507" w14:textId="77777777" w:rsidR="00AA6559" w:rsidRDefault="00AA6559" w:rsidP="00AA6559">
      <w:pPr>
        <w:pStyle w:val="ListingStandard"/>
      </w:pPr>
    </w:p>
    <w:p w14:paraId="6A9B589E" w14:textId="77777777" w:rsidR="00BE6DD6" w:rsidRPr="004A25FD" w:rsidRDefault="00BE6DD6" w:rsidP="00BE6DD6">
      <w:pPr>
        <w:pStyle w:val="ListingStandard"/>
        <w:rPr>
          <w:rStyle w:val="ListingZeichenFett"/>
        </w:rPr>
      </w:pPr>
      <w:r w:rsidRPr="004A25FD">
        <w:rPr>
          <w:rStyle w:val="ListingZeichenFett"/>
        </w:rPr>
        <w:lastRenderedPageBreak/>
        <w:t>Ich möchte eine Anwendung für mein Smartphone erstellen. Ich habe gehört, dass man das gut mit Kivy machen kann. Kannst du mir kurz beschreiben, wie man das macht?</w:t>
      </w:r>
    </w:p>
    <w:p w14:paraId="3BAFC850" w14:textId="77777777" w:rsidR="00BE6DD6" w:rsidRDefault="00BE6DD6" w:rsidP="00AA6559">
      <w:pPr>
        <w:pStyle w:val="ListingStandard"/>
      </w:pPr>
    </w:p>
    <w:p w14:paraId="2166E9BD" w14:textId="77777777" w:rsidR="00BE6DD6" w:rsidRDefault="00BE6DD6" w:rsidP="00BE6DD6">
      <w:pPr>
        <w:pStyle w:val="ListingStandard"/>
      </w:pPr>
      <w:r>
        <w:t>Kivy ist tatsächlich eine sehr gute Wahl für die plattformübergreifende App-Entwicklung mit Python. Du schreibst einmal Code und kannst daraus Apps für Android, iOS, Windows, macOS und Linux erstellen.</w:t>
      </w:r>
    </w:p>
    <w:p w14:paraId="0421CC55" w14:textId="77777777" w:rsidR="00BE6DD6" w:rsidRDefault="00BE6DD6" w:rsidP="00BE6DD6">
      <w:pPr>
        <w:pStyle w:val="ListingStandard"/>
      </w:pPr>
    </w:p>
    <w:p w14:paraId="1FA89619" w14:textId="77777777" w:rsidR="00BE6DD6" w:rsidRDefault="00BE6DD6" w:rsidP="00BE6DD6">
      <w:pPr>
        <w:pStyle w:val="ListingStandard"/>
      </w:pPr>
      <w:r>
        <w:t>## Was macht Kivy besonders?</w:t>
      </w:r>
    </w:p>
    <w:p w14:paraId="2192FFEC" w14:textId="77777777" w:rsidR="00BE6DD6" w:rsidRDefault="00BE6DD6" w:rsidP="00BE6DD6">
      <w:pPr>
        <w:pStyle w:val="ListingStandard"/>
      </w:pPr>
    </w:p>
    <w:p w14:paraId="1F70B51D" w14:textId="77777777" w:rsidR="00BE6DD6" w:rsidRDefault="00BE6DD6" w:rsidP="00BE6DD6">
      <w:pPr>
        <w:pStyle w:val="ListingStandard"/>
      </w:pPr>
      <w:r>
        <w:t>Kivy unterscheidet sich von anderen GUI-Frameworks dadurch, dass es speziell für Touch-Interfaces entwickelt wurde. Es unterstützt Multi-Touch-Gesten von Haus aus und eignet sich daher perfekt für Smartphone-Apps. Die Oberflächen werden mit einer eigenen Graphics-Engine gerendert, was bedeutet, dass deine Apps auf allen Plattformen gleich aussehen.</w:t>
      </w:r>
    </w:p>
    <w:p w14:paraId="41E0CBBD" w14:textId="77777777" w:rsidR="00BE6DD6" w:rsidRDefault="00BE6DD6" w:rsidP="00BE6DD6">
      <w:pPr>
        <w:pStyle w:val="ListingStandard"/>
      </w:pPr>
    </w:p>
    <w:p w14:paraId="67F4DFF5" w14:textId="77777777" w:rsidR="00BE6DD6" w:rsidRDefault="00BE6DD6" w:rsidP="00BE6DD6">
      <w:pPr>
        <w:pStyle w:val="ListingStandard"/>
      </w:pPr>
      <w:r>
        <w:t>## Der Entwicklungsprozess</w:t>
      </w:r>
    </w:p>
    <w:p w14:paraId="3840B317" w14:textId="77777777" w:rsidR="00BE6DD6" w:rsidRDefault="00BE6DD6" w:rsidP="00BE6DD6">
      <w:pPr>
        <w:pStyle w:val="ListingStandard"/>
      </w:pPr>
    </w:p>
    <w:p w14:paraId="25234137" w14:textId="77777777" w:rsidR="00BE6DD6" w:rsidRDefault="00BE6DD6" w:rsidP="00BE6DD6">
      <w:pPr>
        <w:pStyle w:val="ListingStandard"/>
      </w:pPr>
      <w:r>
        <w:t>Du installierst Kivy zunächst über pip auf deinem Computer. Dann entwickelst du deine App in Python, wobei du sowohl Python-Code als auch Kivys eigene KV-Sprache für das Layout verwenden kannst. KV-Dateien definieren das Aussehen deiner App - ähnlich wie CSS für Webseiten.</w:t>
      </w:r>
    </w:p>
    <w:p w14:paraId="548995E0" w14:textId="77777777" w:rsidR="00BE6DD6" w:rsidRDefault="00BE6DD6" w:rsidP="00BE6DD6">
      <w:pPr>
        <w:pStyle w:val="ListingStandard"/>
      </w:pPr>
    </w:p>
    <w:p w14:paraId="3D47835F" w14:textId="77777777" w:rsidR="00BE6DD6" w:rsidRDefault="00BE6DD6" w:rsidP="00BE6DD6">
      <w:pPr>
        <w:pStyle w:val="ListingStandard"/>
      </w:pPr>
      <w:r>
        <w:t>## Von der Idee zur App</w:t>
      </w:r>
    </w:p>
    <w:p w14:paraId="7B87BAE9" w14:textId="77777777" w:rsidR="00BE6DD6" w:rsidRDefault="00BE6DD6" w:rsidP="00BE6DD6">
      <w:pPr>
        <w:pStyle w:val="ListingStandard"/>
      </w:pPr>
    </w:p>
    <w:p w14:paraId="211A6FF6" w14:textId="77777777" w:rsidR="00BE6DD6" w:rsidRDefault="00BE6DD6" w:rsidP="00BE6DD6">
      <w:pPr>
        <w:pStyle w:val="ListingStandard"/>
      </w:pPr>
      <w:r>
        <w:t>Der typische Workflow sieht so aus: Du erstellst deine App lokal, testest sie auf dem Computer, und verwendest dann Tools wie Buildozer (für Android) oder kivy-ios (für iOS), um daraus eine echte Smartphone-App zu kompilieren. Buildozer lädt automatisch alle nötigen SDKs herunter und erstellt eine APK-Datei für Android.</w:t>
      </w:r>
    </w:p>
    <w:p w14:paraId="0E45F8D4" w14:textId="77777777" w:rsidR="00BE6DD6" w:rsidRDefault="00BE6DD6" w:rsidP="00BE6DD6">
      <w:pPr>
        <w:pStyle w:val="ListingStandard"/>
      </w:pPr>
    </w:p>
    <w:p w14:paraId="2D6782EE" w14:textId="77777777" w:rsidR="00BE6DD6" w:rsidRDefault="00BE6DD6" w:rsidP="00BE6DD6">
      <w:pPr>
        <w:pStyle w:val="ListingStandard"/>
      </w:pPr>
      <w:r>
        <w:t>## Was du beachten solltest</w:t>
      </w:r>
    </w:p>
    <w:p w14:paraId="7716BADA" w14:textId="77777777" w:rsidR="00BE6DD6" w:rsidRDefault="00BE6DD6" w:rsidP="00BE6DD6">
      <w:pPr>
        <w:pStyle w:val="ListingStandard"/>
      </w:pPr>
    </w:p>
    <w:p w14:paraId="3E0B2798" w14:textId="77777777" w:rsidR="00BE6DD6" w:rsidRDefault="00BE6DD6" w:rsidP="00BE6DD6">
      <w:pPr>
        <w:pStyle w:val="ListingStandard"/>
      </w:pPr>
      <w:r>
        <w:t>Kivy hat eine etwas andere Philosophie als native App-Entwicklung. Die Apps sehen nicht automatisch wie "echte" Android- oder iOS-Apps aus, sondern haben ihren eigenen Look. Das kann Vor- oder Nachteil sein, je nachdem was du möchtest.</w:t>
      </w:r>
    </w:p>
    <w:p w14:paraId="4CFAC95C" w14:textId="77777777" w:rsidR="00BE6DD6" w:rsidRDefault="00BE6DD6" w:rsidP="00BE6DD6">
      <w:pPr>
        <w:pStyle w:val="ListingStandard"/>
      </w:pPr>
    </w:p>
    <w:p w14:paraId="4C0BB1C7" w14:textId="77777777" w:rsidR="00BE6DD6" w:rsidRDefault="00BE6DD6" w:rsidP="00BE6DD6">
      <w:pPr>
        <w:pStyle w:val="ListingStandard"/>
      </w:pPr>
      <w:r>
        <w:lastRenderedPageBreak/>
        <w:t>Die Lernkurve ist moderat - wenn du bereits Python kennst, kommst du schnell voran. Für komplexe Apps mit vielen nativen Funktionen (Kamera, GPS, Sensoren) musst du zusätzliche Module einbinden, was etwas aufwendiger werden kann.</w:t>
      </w:r>
    </w:p>
    <w:p w14:paraId="77AFF396" w14:textId="77777777" w:rsidR="00BE6DD6" w:rsidRDefault="00BE6DD6" w:rsidP="00BE6DD6">
      <w:pPr>
        <w:pStyle w:val="ListingStandard"/>
      </w:pPr>
    </w:p>
    <w:p w14:paraId="4EE87E97" w14:textId="3420A898" w:rsidR="00BE6DD6" w:rsidRDefault="00BE6DD6" w:rsidP="00BE6DD6">
      <w:pPr>
        <w:pStyle w:val="ListingStandard"/>
      </w:pPr>
      <w:r>
        <w:t>Möchtest du mit einem konkreten App-Beispiel anfangen, oder interessiert dich ein bestimmter Aspekt der Kivy-Entwicklung besonders?</w:t>
      </w:r>
    </w:p>
    <w:p w14:paraId="22367A43" w14:textId="77777777" w:rsidR="00BE6DD6" w:rsidRDefault="00BE6DD6" w:rsidP="00BE6DD6">
      <w:pPr>
        <w:pStyle w:val="ListingStandard"/>
      </w:pPr>
    </w:p>
    <w:p w14:paraId="3BF538C5" w14:textId="77777777" w:rsidR="00BE6DD6" w:rsidRPr="00BE6DD6" w:rsidRDefault="00BE6DD6" w:rsidP="00BE6DD6">
      <w:pPr>
        <w:pStyle w:val="ListingStandard"/>
        <w:rPr>
          <w:rStyle w:val="ListingZeichenFett"/>
        </w:rPr>
      </w:pPr>
      <w:r w:rsidRPr="00BE6DD6">
        <w:rPr>
          <w:rStyle w:val="ListingZeichenFett"/>
        </w:rPr>
        <w:t>Ich habe bereits ein konkretes Beispiel: Ich möchte eine To-do-Liste umsetzen. Hier ist der Code, den ich bereits für eine Desktop-App erstellt habe:</w:t>
      </w:r>
    </w:p>
    <w:p w14:paraId="6FC73A67" w14:textId="498FA280" w:rsidR="00BE6DD6" w:rsidRPr="00BE6DD6" w:rsidRDefault="00BE6DD6" w:rsidP="00BE6DD6">
      <w:pPr>
        <w:pStyle w:val="ListingStandard"/>
        <w:rPr>
          <w:rStyle w:val="ListingZeichenFett"/>
        </w:rPr>
      </w:pPr>
      <w:r w:rsidRPr="00BE6DD6">
        <w:rPr>
          <w:rStyle w:val="ListingZeichenFett"/>
        </w:rPr>
        <w:t>###</w:t>
      </w:r>
    </w:p>
    <w:p w14:paraId="61EDEE09" w14:textId="335A8D6B" w:rsidR="00BE6DD6" w:rsidRPr="00BE6DD6" w:rsidRDefault="00BE6DD6" w:rsidP="00BE6DD6">
      <w:pPr>
        <w:pStyle w:val="ListingStandard"/>
        <w:rPr>
          <w:rStyle w:val="ListingZeichenFett"/>
        </w:rPr>
      </w:pPr>
      <w:r w:rsidRPr="00BE6DD6">
        <w:rPr>
          <w:rStyle w:val="ListingZeichenFett"/>
        </w:rPr>
        <w:t>&lt;Code der Desktop-Version&gt;</w:t>
      </w:r>
    </w:p>
    <w:p w14:paraId="1B4D3ED9" w14:textId="3364ADA7" w:rsidR="00BE6DD6" w:rsidRPr="00BE6DD6" w:rsidRDefault="00BE6DD6" w:rsidP="00BE6DD6">
      <w:pPr>
        <w:pStyle w:val="ListingStandard"/>
        <w:rPr>
          <w:rStyle w:val="ListingZeichenFett"/>
        </w:rPr>
      </w:pPr>
      <w:r w:rsidRPr="00BE6DD6">
        <w:rPr>
          <w:rStyle w:val="ListingZeichenFett"/>
        </w:rPr>
        <w:t>###</w:t>
      </w:r>
    </w:p>
    <w:p w14:paraId="5544004A" w14:textId="274EEA68" w:rsidR="00BE6DD6" w:rsidRDefault="00BE6DD6" w:rsidP="00BE6DD6">
      <w:pPr>
        <w:pStyle w:val="ListingStandard"/>
        <w:rPr>
          <w:rStyle w:val="ListingZeichenFett"/>
        </w:rPr>
      </w:pPr>
      <w:r w:rsidRPr="00BE6DD6">
        <w:rPr>
          <w:rStyle w:val="ListingZeichenFett"/>
        </w:rPr>
        <w:t>Kannst du mir dazu eine Kivy App bauen?</w:t>
      </w:r>
    </w:p>
    <w:p w14:paraId="41E3D7A2" w14:textId="77777777" w:rsidR="00BE6DD6" w:rsidRDefault="00BE6DD6" w:rsidP="00BE6DD6">
      <w:pPr>
        <w:pStyle w:val="ListingStandard"/>
        <w:rPr>
          <w:rStyle w:val="ListingZeichenFett"/>
        </w:rPr>
      </w:pPr>
    </w:p>
    <w:p w14:paraId="083C325F" w14:textId="77777777" w:rsidR="00BE6DD6" w:rsidRDefault="00BE6DD6" w:rsidP="00BE6DD6">
      <w:pPr>
        <w:pStyle w:val="ListingStandard"/>
      </w:pPr>
      <w:r>
        <w:t>Hier ist deine PyQt5 ToDo-App als Kivy-Version umgesetzt:## Die wichtigsten Unterschiede zu PyQt5:</w:t>
      </w:r>
    </w:p>
    <w:p w14:paraId="086529F3" w14:textId="77777777" w:rsidR="00BE6DD6" w:rsidRDefault="00BE6DD6" w:rsidP="00BE6DD6">
      <w:pPr>
        <w:pStyle w:val="ListingStandard"/>
      </w:pPr>
    </w:p>
    <w:p w14:paraId="2C07150A" w14:textId="77777777" w:rsidR="00BE6DD6" w:rsidRDefault="00BE6DD6" w:rsidP="00BE6DD6">
      <w:pPr>
        <w:pStyle w:val="ListingStandard"/>
      </w:pPr>
      <w:r>
        <w:t>**Layout-System**: Kivy verwendet BoxLayout und GridLayout statt QHBoxLayout/QVBoxLayout. Das Konzept ist ähnlich, aber die Namen unterscheiden sich.</w:t>
      </w:r>
    </w:p>
    <w:p w14:paraId="26BED83B" w14:textId="77777777" w:rsidR="00BE6DD6" w:rsidRDefault="00BE6DD6" w:rsidP="00BE6DD6">
      <w:pPr>
        <w:pStyle w:val="ListingStandard"/>
      </w:pPr>
    </w:p>
    <w:p w14:paraId="027A20BC" w14:textId="77777777" w:rsidR="00BE6DD6" w:rsidRDefault="00BE6DD6" w:rsidP="00BE6DD6">
      <w:pPr>
        <w:pStyle w:val="ListingStandard"/>
      </w:pPr>
      <w:r>
        <w:t>**Widgets**: Statt QListWidget erstelle ich einzelne TodoItem-Widgets, die in einem scrollbaren Container liegen. Das ist flexibler für Touch-Interfaces.</w:t>
      </w:r>
    </w:p>
    <w:p w14:paraId="224682D9" w14:textId="77777777" w:rsidR="00BE6DD6" w:rsidRDefault="00BE6DD6" w:rsidP="00BE6DD6">
      <w:pPr>
        <w:pStyle w:val="ListingStandard"/>
      </w:pPr>
    </w:p>
    <w:p w14:paraId="06167B4E" w14:textId="77777777" w:rsidR="00BE6DD6" w:rsidRDefault="00BE6DD6" w:rsidP="00BE6DD6">
      <w:pPr>
        <w:pStyle w:val="ListingStandard"/>
      </w:pPr>
      <w:r>
        <w:t>**Styling**: Die grüne Markierung für erledigte Aufgaben wird über Kivy's Canvas-System realisiert. Das ist mächtiger als PyQt5's Hintergrundfarben.</w:t>
      </w:r>
    </w:p>
    <w:p w14:paraId="278519DB" w14:textId="77777777" w:rsidR="00BE6DD6" w:rsidRDefault="00BE6DD6" w:rsidP="00BE6DD6">
      <w:pPr>
        <w:pStyle w:val="ListingStandard"/>
      </w:pPr>
    </w:p>
    <w:p w14:paraId="383DBB14" w14:textId="77777777" w:rsidR="00BE6DD6" w:rsidRDefault="00BE6DD6" w:rsidP="00BE6DD6">
      <w:pPr>
        <w:pStyle w:val="ListingStandard"/>
      </w:pPr>
      <w:r>
        <w:t>**Event-Handling**: Statt clicked.connect() verwendet Kivy bind() für Event-Verbindungen.</w:t>
      </w:r>
    </w:p>
    <w:p w14:paraId="333EC3E9" w14:textId="77777777" w:rsidR="00BE6DD6" w:rsidRDefault="00BE6DD6" w:rsidP="00BE6DD6">
      <w:pPr>
        <w:pStyle w:val="ListingStandard"/>
      </w:pPr>
    </w:p>
    <w:p w14:paraId="09EE8CBA" w14:textId="77777777" w:rsidR="00BE6DD6" w:rsidRDefault="00BE6DD6" w:rsidP="00BE6DD6">
      <w:pPr>
        <w:pStyle w:val="ListingStandard"/>
      </w:pPr>
      <w:r>
        <w:t>**Touch-Optimierung**: Die Buttons und Eingabefelder haben Touch-freundliche Größen (mindestens 40-50 Pixel Höhe).</w:t>
      </w:r>
    </w:p>
    <w:p w14:paraId="1F996F33" w14:textId="77777777" w:rsidR="00BE6DD6" w:rsidRDefault="00BE6DD6" w:rsidP="00BE6DD6">
      <w:pPr>
        <w:pStyle w:val="ListingStandard"/>
      </w:pPr>
    </w:p>
    <w:p w14:paraId="5C4BB0C5" w14:textId="77777777" w:rsidR="00BE6DD6" w:rsidRDefault="00BE6DD6" w:rsidP="00BE6DD6">
      <w:pPr>
        <w:pStyle w:val="ListingStandard"/>
      </w:pPr>
      <w:r>
        <w:t>## Installation und Ausführung:</w:t>
      </w:r>
    </w:p>
    <w:p w14:paraId="5EC96D13" w14:textId="77777777" w:rsidR="00BE6DD6" w:rsidRDefault="00BE6DD6" w:rsidP="00BE6DD6">
      <w:pPr>
        <w:pStyle w:val="ListingStandard"/>
      </w:pPr>
    </w:p>
    <w:p w14:paraId="706A673D" w14:textId="77777777" w:rsidR="00BE6DD6" w:rsidRDefault="00BE6DD6" w:rsidP="00BE6DD6">
      <w:pPr>
        <w:pStyle w:val="ListingStandard"/>
      </w:pPr>
      <w:r>
        <w:t>```bash</w:t>
      </w:r>
    </w:p>
    <w:p w14:paraId="3D077A3C" w14:textId="77777777" w:rsidR="00BE6DD6" w:rsidRDefault="00BE6DD6" w:rsidP="00BE6DD6">
      <w:pPr>
        <w:pStyle w:val="ListingStandard"/>
      </w:pPr>
      <w:r>
        <w:t>pip install kivy</w:t>
      </w:r>
    </w:p>
    <w:p w14:paraId="62E91900" w14:textId="77777777" w:rsidR="00BE6DD6" w:rsidRDefault="00BE6DD6" w:rsidP="00BE6DD6">
      <w:pPr>
        <w:pStyle w:val="ListingStandard"/>
      </w:pPr>
      <w:r>
        <w:lastRenderedPageBreak/>
        <w:t>python todo_app.py</w:t>
      </w:r>
    </w:p>
    <w:p w14:paraId="23710099" w14:textId="77777777" w:rsidR="00BE6DD6" w:rsidRDefault="00BE6DD6" w:rsidP="00BE6DD6">
      <w:pPr>
        <w:pStyle w:val="ListingStandard"/>
      </w:pPr>
      <w:r>
        <w:t>```</w:t>
      </w:r>
    </w:p>
    <w:p w14:paraId="4130C121" w14:textId="77777777" w:rsidR="00BE6DD6" w:rsidRDefault="00BE6DD6" w:rsidP="00BE6DD6">
      <w:pPr>
        <w:pStyle w:val="ListingStandard"/>
      </w:pPr>
    </w:p>
    <w:p w14:paraId="066DD6C6" w14:textId="77777777" w:rsidR="00BE6DD6" w:rsidRDefault="00BE6DD6" w:rsidP="00BE6DD6">
      <w:pPr>
        <w:pStyle w:val="ListingStandard"/>
      </w:pPr>
      <w:r>
        <w:t>Die App funktioniert auf dem Desktop genauso wie deine PyQt5-Version. Um daraus eine Smartphone-App zu machen, würdest du Buildozer für Android oder kivy-ios für iPhone verwenden.</w:t>
      </w:r>
    </w:p>
    <w:p w14:paraId="3ED51DDB" w14:textId="77777777" w:rsidR="00BE6DD6" w:rsidRDefault="00BE6DD6" w:rsidP="00BE6DD6">
      <w:pPr>
        <w:pStyle w:val="ListingStandard"/>
      </w:pPr>
    </w:p>
    <w:p w14:paraId="5402F27B" w14:textId="10E72FAE" w:rsidR="00BE6DD6" w:rsidRDefault="00BE6DD6" w:rsidP="00BE6DD6">
      <w:pPr>
        <w:pStyle w:val="ListingStandard"/>
      </w:pPr>
      <w:r>
        <w:t>Das Layout passt sich automatisch an verschiedene Bildschirmgrößen an - ein großer Vorteil für mobile Geräte.</w:t>
      </w:r>
    </w:p>
    <w:p w14:paraId="3FD1EFD9" w14:textId="77777777" w:rsidR="00BE6DD6" w:rsidRDefault="00BE6DD6" w:rsidP="00BE6DD6">
      <w:pPr>
        <w:pStyle w:val="ListingStandard"/>
      </w:pPr>
    </w:p>
    <w:p w14:paraId="21561FBA" w14:textId="0AFAADB9" w:rsidR="00BE6DD6" w:rsidRPr="00BE6DD6" w:rsidRDefault="00BE6DD6" w:rsidP="00BE6DD6">
      <w:pPr>
        <w:pStyle w:val="ListingStandard"/>
        <w:rPr>
          <w:rStyle w:val="ListingZeichenFett"/>
        </w:rPr>
      </w:pPr>
      <w:r w:rsidRPr="00BE6DD6">
        <w:rPr>
          <w:rStyle w:val="ListingZeichenFett"/>
        </w:rPr>
        <w:t>Und nun zeige mir bitte, wie ich damit per Buildozer für Android eine App für Android erstellen kann.</w:t>
      </w:r>
    </w:p>
    <w:p w14:paraId="3ECD60B3" w14:textId="77777777" w:rsidR="00BE6DD6" w:rsidRDefault="00BE6DD6" w:rsidP="00BE6DD6">
      <w:pPr>
        <w:pStyle w:val="ListingStandard"/>
      </w:pPr>
    </w:p>
    <w:p w14:paraId="18607247" w14:textId="77777777" w:rsidR="00BE6DD6" w:rsidRDefault="00BE6DD6" w:rsidP="00BE6DD6">
      <w:pPr>
        <w:pStyle w:val="ListingStandard"/>
      </w:pPr>
      <w:r>
        <w:t>Hier ist eine Schritt-für-Schritt-Anleitung, wie du aus deiner Kivy-App eine Android-APK erstellst:</w:t>
      </w:r>
    </w:p>
    <w:p w14:paraId="470CC730" w14:textId="77777777" w:rsidR="00BE6DD6" w:rsidRDefault="00BE6DD6" w:rsidP="00BE6DD6">
      <w:pPr>
        <w:pStyle w:val="ListingStandard"/>
      </w:pPr>
    </w:p>
    <w:p w14:paraId="50425B85" w14:textId="77777777" w:rsidR="00BE6DD6" w:rsidRDefault="00BE6DD6" w:rsidP="00BE6DD6">
      <w:pPr>
        <w:pStyle w:val="ListingStandard"/>
      </w:pPr>
      <w:r>
        <w:t>## 1. Buildozer installieren</w:t>
      </w:r>
    </w:p>
    <w:p w14:paraId="1CBDEA6A" w14:textId="77777777" w:rsidR="00BE6DD6" w:rsidRDefault="00BE6DD6" w:rsidP="00BE6DD6">
      <w:pPr>
        <w:pStyle w:val="ListingStandard"/>
      </w:pPr>
    </w:p>
    <w:p w14:paraId="3CD6A9F8" w14:textId="77777777" w:rsidR="00BE6DD6" w:rsidRDefault="00BE6DD6" w:rsidP="00BE6DD6">
      <w:pPr>
        <w:pStyle w:val="ListingStandard"/>
      </w:pPr>
      <w:r>
        <w:t>```bash</w:t>
      </w:r>
    </w:p>
    <w:p w14:paraId="1243512F" w14:textId="77777777" w:rsidR="00BE6DD6" w:rsidRDefault="00BE6DD6" w:rsidP="00BE6DD6">
      <w:pPr>
        <w:pStyle w:val="ListingStandard"/>
      </w:pPr>
      <w:r>
        <w:t># Für Ubuntu/Debian:</w:t>
      </w:r>
    </w:p>
    <w:p w14:paraId="3B8E337E" w14:textId="77777777" w:rsidR="00BE6DD6" w:rsidRDefault="00BE6DD6" w:rsidP="00BE6DD6">
      <w:pPr>
        <w:pStyle w:val="ListingStandard"/>
      </w:pPr>
      <w:r>
        <w:t>sudo apt update</w:t>
      </w:r>
    </w:p>
    <w:p w14:paraId="595A442F" w14:textId="77777777" w:rsidR="00BE6DD6" w:rsidRDefault="00BE6DD6" w:rsidP="00BE6DD6">
      <w:pPr>
        <w:pStyle w:val="ListingStandard"/>
      </w:pPr>
      <w:r>
        <w:t>sudo apt install python3-pip build-essential git python3-dev</w:t>
      </w:r>
    </w:p>
    <w:p w14:paraId="76F6AFFD" w14:textId="77777777" w:rsidR="00BE6DD6" w:rsidRDefault="00BE6DD6" w:rsidP="00BE6DD6">
      <w:pPr>
        <w:pStyle w:val="ListingStandard"/>
      </w:pPr>
      <w:r>
        <w:t>pip3 install buildozer cython</w:t>
      </w:r>
    </w:p>
    <w:p w14:paraId="70CA72D8" w14:textId="77777777" w:rsidR="00BE6DD6" w:rsidRDefault="00BE6DD6" w:rsidP="00BE6DD6">
      <w:pPr>
        <w:pStyle w:val="ListingStandard"/>
      </w:pPr>
    </w:p>
    <w:p w14:paraId="21A4C4ED" w14:textId="77777777" w:rsidR="00BE6DD6" w:rsidRDefault="00BE6DD6" w:rsidP="00BE6DD6">
      <w:pPr>
        <w:pStyle w:val="ListingStandard"/>
      </w:pPr>
      <w:r>
        <w:t># Für Windows: WSL (Windows Subsystem for Linux) verwenden</w:t>
      </w:r>
    </w:p>
    <w:p w14:paraId="492386B2" w14:textId="77777777" w:rsidR="00BE6DD6" w:rsidRDefault="00BE6DD6" w:rsidP="00BE6DD6">
      <w:pPr>
        <w:pStyle w:val="ListingStandard"/>
      </w:pPr>
      <w:r>
        <w:t xml:space="preserve"># Für macOS: </w:t>
      </w:r>
    </w:p>
    <w:p w14:paraId="72F34941" w14:textId="77777777" w:rsidR="00BE6DD6" w:rsidRDefault="00BE6DD6" w:rsidP="00BE6DD6">
      <w:pPr>
        <w:pStyle w:val="ListingStandard"/>
      </w:pPr>
      <w:r>
        <w:t>brew install python3</w:t>
      </w:r>
    </w:p>
    <w:p w14:paraId="7A4E46B5" w14:textId="77777777" w:rsidR="00BE6DD6" w:rsidRDefault="00BE6DD6" w:rsidP="00BE6DD6">
      <w:pPr>
        <w:pStyle w:val="ListingStandard"/>
      </w:pPr>
      <w:r>
        <w:t>pip3 install buildozer cython</w:t>
      </w:r>
    </w:p>
    <w:p w14:paraId="27FB96F3" w14:textId="77777777" w:rsidR="00BE6DD6" w:rsidRDefault="00BE6DD6" w:rsidP="00BE6DD6">
      <w:pPr>
        <w:pStyle w:val="ListingStandard"/>
      </w:pPr>
      <w:r>
        <w:t>```</w:t>
      </w:r>
    </w:p>
    <w:p w14:paraId="79DAB23A" w14:textId="77777777" w:rsidR="00BE6DD6" w:rsidRDefault="00BE6DD6" w:rsidP="00BE6DD6">
      <w:pPr>
        <w:pStyle w:val="ListingStandard"/>
      </w:pPr>
    </w:p>
    <w:p w14:paraId="55F465FD" w14:textId="77777777" w:rsidR="00BE6DD6" w:rsidRDefault="00BE6DD6" w:rsidP="00BE6DD6">
      <w:pPr>
        <w:pStyle w:val="ListingStandard"/>
      </w:pPr>
      <w:r>
        <w:t>## 2. Projektstruktur vorbereiten</w:t>
      </w:r>
    </w:p>
    <w:p w14:paraId="1BF96B9C" w14:textId="77777777" w:rsidR="00BE6DD6" w:rsidRDefault="00BE6DD6" w:rsidP="00BE6DD6">
      <w:pPr>
        <w:pStyle w:val="ListingStandard"/>
      </w:pPr>
    </w:p>
    <w:p w14:paraId="4AA20B33" w14:textId="77777777" w:rsidR="00BE6DD6" w:rsidRDefault="00BE6DD6" w:rsidP="00BE6DD6">
      <w:pPr>
        <w:pStyle w:val="ListingStandard"/>
      </w:pPr>
      <w:r>
        <w:t>Erstelle einen neuen Ordner für dein Android-Projekt:</w:t>
      </w:r>
    </w:p>
    <w:p w14:paraId="459480F7" w14:textId="77777777" w:rsidR="00BE6DD6" w:rsidRDefault="00BE6DD6" w:rsidP="00BE6DD6">
      <w:pPr>
        <w:pStyle w:val="ListingStandard"/>
      </w:pPr>
    </w:p>
    <w:p w14:paraId="6D244A9C" w14:textId="77777777" w:rsidR="00BE6DD6" w:rsidRDefault="00BE6DD6" w:rsidP="00BE6DD6">
      <w:pPr>
        <w:pStyle w:val="ListingStandard"/>
      </w:pPr>
      <w:r>
        <w:t>```</w:t>
      </w:r>
    </w:p>
    <w:p w14:paraId="244F3C6F" w14:textId="77777777" w:rsidR="00BE6DD6" w:rsidRDefault="00BE6DD6" w:rsidP="00BE6DD6">
      <w:pPr>
        <w:pStyle w:val="ListingStandard"/>
      </w:pPr>
      <w:r>
        <w:t>todo_android/</w:t>
      </w:r>
    </w:p>
    <w:p w14:paraId="0ECE283F" w14:textId="77777777" w:rsidR="00BE6DD6" w:rsidRDefault="00BE6DD6" w:rsidP="00BE6DD6">
      <w:pPr>
        <w:pStyle w:val="ListingStandard"/>
      </w:pPr>
      <w:r>
        <w:t>├── main.py          # Deine Kivy-App (umbenennen!)</w:t>
      </w:r>
    </w:p>
    <w:p w14:paraId="15EABC06" w14:textId="77777777" w:rsidR="00BE6DD6" w:rsidRDefault="00BE6DD6" w:rsidP="00BE6DD6">
      <w:pPr>
        <w:pStyle w:val="ListingStandard"/>
      </w:pPr>
      <w:r>
        <w:t>├── buildozer.spec   # Wird automatisch erstellt</w:t>
      </w:r>
    </w:p>
    <w:p w14:paraId="693C026D" w14:textId="77777777" w:rsidR="00BE6DD6" w:rsidRDefault="00BE6DD6" w:rsidP="00BE6DD6">
      <w:pPr>
        <w:pStyle w:val="ListingStandard"/>
      </w:pPr>
      <w:r>
        <w:lastRenderedPageBreak/>
        <w:t>└── icon.png         # Optional: App-Icon</w:t>
      </w:r>
    </w:p>
    <w:p w14:paraId="3E35FE0B" w14:textId="77777777" w:rsidR="00BE6DD6" w:rsidRDefault="00BE6DD6" w:rsidP="00BE6DD6">
      <w:pPr>
        <w:pStyle w:val="ListingStandard"/>
      </w:pPr>
      <w:r>
        <w:t>```</w:t>
      </w:r>
    </w:p>
    <w:p w14:paraId="385FBBCC" w14:textId="77777777" w:rsidR="00BE6DD6" w:rsidRDefault="00BE6DD6" w:rsidP="00BE6DD6">
      <w:pPr>
        <w:pStyle w:val="ListingStandard"/>
      </w:pPr>
    </w:p>
    <w:p w14:paraId="4BB445BE" w14:textId="77777777" w:rsidR="00BE6DD6" w:rsidRDefault="00BE6DD6" w:rsidP="00BE6DD6">
      <w:pPr>
        <w:pStyle w:val="ListingStandard"/>
      </w:pPr>
      <w:r>
        <w:t>**Wichtig**: Benenne deine `todo_app.py` in `main.py` um. Buildozer sucht standardmäßig nach dieser Datei.</w:t>
      </w:r>
    </w:p>
    <w:p w14:paraId="5DE4728C" w14:textId="77777777" w:rsidR="00BE6DD6" w:rsidRDefault="00BE6DD6" w:rsidP="00BE6DD6">
      <w:pPr>
        <w:pStyle w:val="ListingStandard"/>
      </w:pPr>
    </w:p>
    <w:p w14:paraId="200B4D9D" w14:textId="77777777" w:rsidR="00BE6DD6" w:rsidRDefault="00BE6DD6" w:rsidP="00BE6DD6">
      <w:pPr>
        <w:pStyle w:val="ListingStandard"/>
      </w:pPr>
      <w:r>
        <w:t>## 3. Buildozer initialisieren</w:t>
      </w:r>
    </w:p>
    <w:p w14:paraId="6CAD30F6" w14:textId="77777777" w:rsidR="00BE6DD6" w:rsidRDefault="00BE6DD6" w:rsidP="00BE6DD6">
      <w:pPr>
        <w:pStyle w:val="ListingStandard"/>
      </w:pPr>
    </w:p>
    <w:p w14:paraId="4B3C3EA9" w14:textId="77777777" w:rsidR="00BE6DD6" w:rsidRDefault="00BE6DD6" w:rsidP="00BE6DD6">
      <w:pPr>
        <w:pStyle w:val="ListingStandard"/>
      </w:pPr>
      <w:r>
        <w:t>```bash</w:t>
      </w:r>
    </w:p>
    <w:p w14:paraId="613CA572" w14:textId="77777777" w:rsidR="00BE6DD6" w:rsidRDefault="00BE6DD6" w:rsidP="00BE6DD6">
      <w:pPr>
        <w:pStyle w:val="ListingStandard"/>
      </w:pPr>
      <w:r>
        <w:t>cd todo_android</w:t>
      </w:r>
    </w:p>
    <w:p w14:paraId="6EA3EE43" w14:textId="77777777" w:rsidR="00BE6DD6" w:rsidRDefault="00BE6DD6" w:rsidP="00BE6DD6">
      <w:pPr>
        <w:pStyle w:val="ListingStandard"/>
      </w:pPr>
      <w:r>
        <w:t>buildozer init</w:t>
      </w:r>
    </w:p>
    <w:p w14:paraId="21F8771A" w14:textId="77777777" w:rsidR="00BE6DD6" w:rsidRDefault="00BE6DD6" w:rsidP="00BE6DD6">
      <w:pPr>
        <w:pStyle w:val="ListingStandard"/>
      </w:pPr>
      <w:r>
        <w:t>```</w:t>
      </w:r>
    </w:p>
    <w:p w14:paraId="53FDF689" w14:textId="77777777" w:rsidR="00BE6DD6" w:rsidRDefault="00BE6DD6" w:rsidP="00BE6DD6">
      <w:pPr>
        <w:pStyle w:val="ListingStandard"/>
      </w:pPr>
    </w:p>
    <w:p w14:paraId="50E7DAA8" w14:textId="77777777" w:rsidR="00BE6DD6" w:rsidRDefault="00BE6DD6" w:rsidP="00BE6DD6">
      <w:pPr>
        <w:pStyle w:val="ListingStandard"/>
      </w:pPr>
      <w:r>
        <w:t>Das erstellt eine `buildozer.spec` Datei - die Konfigurationsdatei für deine App.</w:t>
      </w:r>
    </w:p>
    <w:p w14:paraId="69BC46A8" w14:textId="77777777" w:rsidR="00BE6DD6" w:rsidRDefault="00BE6DD6" w:rsidP="00BE6DD6">
      <w:pPr>
        <w:pStyle w:val="ListingStandard"/>
      </w:pPr>
    </w:p>
    <w:p w14:paraId="76EF7CE2" w14:textId="77777777" w:rsidR="00BE6DD6" w:rsidRDefault="00BE6DD6" w:rsidP="00BE6DD6">
      <w:pPr>
        <w:pStyle w:val="ListingStandard"/>
      </w:pPr>
      <w:r>
        <w:t>## 4. buildozer.spec anpassen</w:t>
      </w:r>
    </w:p>
    <w:p w14:paraId="5C96F2D8" w14:textId="77777777" w:rsidR="00BE6DD6" w:rsidRDefault="00BE6DD6" w:rsidP="00BE6DD6">
      <w:pPr>
        <w:pStyle w:val="ListingStandard"/>
      </w:pPr>
    </w:p>
    <w:p w14:paraId="25EF3557" w14:textId="77777777" w:rsidR="00BE6DD6" w:rsidRDefault="00BE6DD6" w:rsidP="00BE6DD6">
      <w:pPr>
        <w:pStyle w:val="ListingStandard"/>
      </w:pPr>
      <w:r>
        <w:t>Öffne die `buildozer.spec` und ändere diese wichtigen Einstellungen:</w:t>
      </w:r>
    </w:p>
    <w:p w14:paraId="64DE2185" w14:textId="77777777" w:rsidR="00BE6DD6" w:rsidRDefault="00BE6DD6" w:rsidP="00BE6DD6">
      <w:pPr>
        <w:pStyle w:val="ListingStandard"/>
      </w:pPr>
    </w:p>
    <w:p w14:paraId="38B8E021" w14:textId="77777777" w:rsidR="00BE6DD6" w:rsidRDefault="00BE6DD6" w:rsidP="00BE6DD6">
      <w:pPr>
        <w:pStyle w:val="ListingStandard"/>
      </w:pPr>
      <w:r>
        <w:t>```ini</w:t>
      </w:r>
    </w:p>
    <w:p w14:paraId="277B32A6" w14:textId="77777777" w:rsidR="00BE6DD6" w:rsidRDefault="00BE6DD6" w:rsidP="00BE6DD6">
      <w:pPr>
        <w:pStyle w:val="ListingStandard"/>
      </w:pPr>
      <w:r>
        <w:t>[app]</w:t>
      </w:r>
    </w:p>
    <w:p w14:paraId="3C52C9EB" w14:textId="77777777" w:rsidR="00BE6DD6" w:rsidRDefault="00BE6DD6" w:rsidP="00BE6DD6">
      <w:pPr>
        <w:pStyle w:val="ListingStandard"/>
      </w:pPr>
      <w:r>
        <w:t>title = ToDo Liste</w:t>
      </w:r>
    </w:p>
    <w:p w14:paraId="4F191E60" w14:textId="77777777" w:rsidR="00BE6DD6" w:rsidRDefault="00BE6DD6" w:rsidP="00BE6DD6">
      <w:pPr>
        <w:pStyle w:val="ListingStandard"/>
      </w:pPr>
      <w:r>
        <w:t>package.name = todolist</w:t>
      </w:r>
    </w:p>
    <w:p w14:paraId="11AF3932" w14:textId="77777777" w:rsidR="00BE6DD6" w:rsidRDefault="00BE6DD6" w:rsidP="00BE6DD6">
      <w:pPr>
        <w:pStyle w:val="ListingStandard"/>
      </w:pPr>
      <w:r>
        <w:t>package.domain = org.example</w:t>
      </w:r>
    </w:p>
    <w:p w14:paraId="0A31F15C" w14:textId="77777777" w:rsidR="00BE6DD6" w:rsidRDefault="00BE6DD6" w:rsidP="00BE6DD6">
      <w:pPr>
        <w:pStyle w:val="ListingStandard"/>
      </w:pPr>
    </w:p>
    <w:p w14:paraId="390500C2" w14:textId="77777777" w:rsidR="00BE6DD6" w:rsidRDefault="00BE6DD6" w:rsidP="00BE6DD6">
      <w:pPr>
        <w:pStyle w:val="ListingStandard"/>
      </w:pPr>
      <w:r>
        <w:t>version = 0.1</w:t>
      </w:r>
    </w:p>
    <w:p w14:paraId="0FFADE02" w14:textId="77777777" w:rsidR="00BE6DD6" w:rsidRDefault="00BE6DD6" w:rsidP="00BE6DD6">
      <w:pPr>
        <w:pStyle w:val="ListingStandard"/>
      </w:pPr>
      <w:r>
        <w:t>source.dir = .</w:t>
      </w:r>
    </w:p>
    <w:p w14:paraId="2623A9CD" w14:textId="77777777" w:rsidR="00BE6DD6" w:rsidRDefault="00BE6DD6" w:rsidP="00BE6DD6">
      <w:pPr>
        <w:pStyle w:val="ListingStandard"/>
      </w:pPr>
      <w:r>
        <w:t>source.include_exts = py,png,jpg,kv,atlas</w:t>
      </w:r>
    </w:p>
    <w:p w14:paraId="4135E45B" w14:textId="77777777" w:rsidR="00BE6DD6" w:rsidRDefault="00BE6DD6" w:rsidP="00BE6DD6">
      <w:pPr>
        <w:pStyle w:val="ListingStandard"/>
      </w:pPr>
    </w:p>
    <w:p w14:paraId="4B864A74" w14:textId="77777777" w:rsidR="00BE6DD6" w:rsidRDefault="00BE6DD6" w:rsidP="00BE6DD6">
      <w:pPr>
        <w:pStyle w:val="ListingStandard"/>
      </w:pPr>
      <w:r>
        <w:t># App-Icon (optional)</w:t>
      </w:r>
    </w:p>
    <w:p w14:paraId="79E32458" w14:textId="77777777" w:rsidR="00BE6DD6" w:rsidRDefault="00BE6DD6" w:rsidP="00BE6DD6">
      <w:pPr>
        <w:pStyle w:val="ListingStandard"/>
      </w:pPr>
      <w:r>
        <w:t>icon.filename = %(source.dir)s/icon.png</w:t>
      </w:r>
    </w:p>
    <w:p w14:paraId="19F64CDE" w14:textId="77777777" w:rsidR="00BE6DD6" w:rsidRDefault="00BE6DD6" w:rsidP="00BE6DD6">
      <w:pPr>
        <w:pStyle w:val="ListingStandard"/>
      </w:pPr>
    </w:p>
    <w:p w14:paraId="18EF8EBB" w14:textId="77777777" w:rsidR="00BE6DD6" w:rsidRDefault="00BE6DD6" w:rsidP="00BE6DD6">
      <w:pPr>
        <w:pStyle w:val="ListingStandard"/>
      </w:pPr>
      <w:r>
        <w:t># Mindest-Android-Version</w:t>
      </w:r>
    </w:p>
    <w:p w14:paraId="39436A9C" w14:textId="77777777" w:rsidR="00BE6DD6" w:rsidRDefault="00BE6DD6" w:rsidP="00BE6DD6">
      <w:pPr>
        <w:pStyle w:val="ListingStandard"/>
      </w:pPr>
      <w:r>
        <w:t>android.minapi = 21</w:t>
      </w:r>
    </w:p>
    <w:p w14:paraId="6A5DB1DE" w14:textId="77777777" w:rsidR="00BE6DD6" w:rsidRDefault="00BE6DD6" w:rsidP="00BE6DD6">
      <w:pPr>
        <w:pStyle w:val="ListingStandard"/>
      </w:pPr>
      <w:r>
        <w:t>android.api = 33</w:t>
      </w:r>
    </w:p>
    <w:p w14:paraId="277D91A1" w14:textId="77777777" w:rsidR="00BE6DD6" w:rsidRDefault="00BE6DD6" w:rsidP="00BE6DD6">
      <w:pPr>
        <w:pStyle w:val="ListingStandard"/>
      </w:pPr>
    </w:p>
    <w:p w14:paraId="17488A42" w14:textId="77777777" w:rsidR="00BE6DD6" w:rsidRDefault="00BE6DD6" w:rsidP="00BE6DD6">
      <w:pPr>
        <w:pStyle w:val="ListingStandard"/>
      </w:pPr>
      <w:r>
        <w:t># Berechtigungen (falls später benötigt)</w:t>
      </w:r>
    </w:p>
    <w:p w14:paraId="54ECC55D" w14:textId="77777777" w:rsidR="00BE6DD6" w:rsidRDefault="00BE6DD6" w:rsidP="00BE6DD6">
      <w:pPr>
        <w:pStyle w:val="ListingStandard"/>
      </w:pPr>
      <w:r>
        <w:t>android.permissions = INTERNET</w:t>
      </w:r>
    </w:p>
    <w:p w14:paraId="1A5C7441" w14:textId="77777777" w:rsidR="00BE6DD6" w:rsidRDefault="00BE6DD6" w:rsidP="00BE6DD6">
      <w:pPr>
        <w:pStyle w:val="ListingStandard"/>
      </w:pPr>
    </w:p>
    <w:p w14:paraId="67E49191" w14:textId="77777777" w:rsidR="00BE6DD6" w:rsidRDefault="00BE6DD6" w:rsidP="00BE6DD6">
      <w:pPr>
        <w:pStyle w:val="ListingStandard"/>
      </w:pPr>
      <w:r>
        <w:t>[buildozer]</w:t>
      </w:r>
    </w:p>
    <w:p w14:paraId="46B14B1B" w14:textId="77777777" w:rsidR="00BE6DD6" w:rsidRDefault="00BE6DD6" w:rsidP="00BE6DD6">
      <w:pPr>
        <w:pStyle w:val="ListingStandard"/>
      </w:pPr>
      <w:r>
        <w:t>log_level = 2</w:t>
      </w:r>
    </w:p>
    <w:p w14:paraId="1A9B2613" w14:textId="77777777" w:rsidR="00BE6DD6" w:rsidRDefault="00BE6DD6" w:rsidP="00BE6DD6">
      <w:pPr>
        <w:pStyle w:val="ListingStandard"/>
      </w:pPr>
      <w:r>
        <w:t>```</w:t>
      </w:r>
    </w:p>
    <w:p w14:paraId="4D106385" w14:textId="77777777" w:rsidR="00BE6DD6" w:rsidRDefault="00BE6DD6" w:rsidP="00BE6DD6">
      <w:pPr>
        <w:pStyle w:val="ListingStandard"/>
      </w:pPr>
    </w:p>
    <w:p w14:paraId="08C6BD23" w14:textId="77777777" w:rsidR="00BE6DD6" w:rsidRDefault="00BE6DD6" w:rsidP="00BE6DD6">
      <w:pPr>
        <w:pStyle w:val="ListingStandard"/>
      </w:pPr>
      <w:r>
        <w:t>## 5. Erste APK erstellen</w:t>
      </w:r>
    </w:p>
    <w:p w14:paraId="4B5296B2" w14:textId="77777777" w:rsidR="00BE6DD6" w:rsidRDefault="00BE6DD6" w:rsidP="00BE6DD6">
      <w:pPr>
        <w:pStyle w:val="ListingStandard"/>
      </w:pPr>
    </w:p>
    <w:p w14:paraId="3A6C003C" w14:textId="77777777" w:rsidR="00BE6DD6" w:rsidRDefault="00BE6DD6" w:rsidP="00BE6DD6">
      <w:pPr>
        <w:pStyle w:val="ListingStandard"/>
      </w:pPr>
      <w:r>
        <w:t>```bash</w:t>
      </w:r>
    </w:p>
    <w:p w14:paraId="5C51C1E8" w14:textId="77777777" w:rsidR="00BE6DD6" w:rsidRDefault="00BE6DD6" w:rsidP="00BE6DD6">
      <w:pPr>
        <w:pStyle w:val="ListingStandard"/>
      </w:pPr>
      <w:r>
        <w:t>buildozer android debug</w:t>
      </w:r>
    </w:p>
    <w:p w14:paraId="4788BF64" w14:textId="77777777" w:rsidR="00BE6DD6" w:rsidRDefault="00BE6DD6" w:rsidP="00BE6DD6">
      <w:pPr>
        <w:pStyle w:val="ListingStandard"/>
      </w:pPr>
      <w:r>
        <w:t>```</w:t>
      </w:r>
    </w:p>
    <w:p w14:paraId="64233E8F" w14:textId="77777777" w:rsidR="00BE6DD6" w:rsidRDefault="00BE6DD6" w:rsidP="00BE6DD6">
      <w:pPr>
        <w:pStyle w:val="ListingStandard"/>
      </w:pPr>
    </w:p>
    <w:p w14:paraId="3723EEFB" w14:textId="77777777" w:rsidR="00BE6DD6" w:rsidRDefault="00BE6DD6" w:rsidP="00BE6DD6">
      <w:pPr>
        <w:pStyle w:val="ListingStandard"/>
      </w:pPr>
      <w:r>
        <w:t>**Das dauert beim ersten Mal sehr lange** (30-60 Minuten), weil Buildozer:</w:t>
      </w:r>
    </w:p>
    <w:p w14:paraId="7893F6C3" w14:textId="77777777" w:rsidR="00BE6DD6" w:rsidRDefault="00BE6DD6" w:rsidP="00BE6DD6">
      <w:pPr>
        <w:pStyle w:val="ListingStandard"/>
      </w:pPr>
      <w:r>
        <w:t>- Das Android SDK herunterlädt</w:t>
      </w:r>
    </w:p>
    <w:p w14:paraId="5F6E800A" w14:textId="77777777" w:rsidR="00BE6DD6" w:rsidRDefault="00BE6DD6" w:rsidP="00BE6DD6">
      <w:pPr>
        <w:pStyle w:val="ListingStandard"/>
      </w:pPr>
      <w:r>
        <w:t>- Das Android NDK installiert</w:t>
      </w:r>
    </w:p>
    <w:p w14:paraId="2D32DA5F" w14:textId="77777777" w:rsidR="00BE6DD6" w:rsidRDefault="00BE6DD6" w:rsidP="00BE6DD6">
      <w:pPr>
        <w:pStyle w:val="ListingStandard"/>
      </w:pPr>
      <w:r>
        <w:t>- Python für Android kompiliert</w:t>
      </w:r>
    </w:p>
    <w:p w14:paraId="12F04714" w14:textId="77777777" w:rsidR="00BE6DD6" w:rsidRDefault="00BE6DD6" w:rsidP="00BE6DD6">
      <w:pPr>
        <w:pStyle w:val="ListingStandard"/>
      </w:pPr>
      <w:r>
        <w:t>- Alle Dependencies zusammenpackt</w:t>
      </w:r>
    </w:p>
    <w:p w14:paraId="26E39891" w14:textId="77777777" w:rsidR="00BE6DD6" w:rsidRDefault="00BE6DD6" w:rsidP="00BE6DD6">
      <w:pPr>
        <w:pStyle w:val="ListingStandard"/>
      </w:pPr>
    </w:p>
    <w:p w14:paraId="0460C567" w14:textId="77777777" w:rsidR="00BE6DD6" w:rsidRDefault="00BE6DD6" w:rsidP="00BE6DD6">
      <w:pPr>
        <w:pStyle w:val="ListingStandard"/>
      </w:pPr>
      <w:r>
        <w:t>## 6. APK finden und installieren</w:t>
      </w:r>
    </w:p>
    <w:p w14:paraId="0F81A1EA" w14:textId="77777777" w:rsidR="00BE6DD6" w:rsidRDefault="00BE6DD6" w:rsidP="00BE6DD6">
      <w:pPr>
        <w:pStyle w:val="ListingStandard"/>
      </w:pPr>
    </w:p>
    <w:p w14:paraId="7B2D48E6" w14:textId="77777777" w:rsidR="00BE6DD6" w:rsidRDefault="00BE6DD6" w:rsidP="00BE6DD6">
      <w:pPr>
        <w:pStyle w:val="ListingStandard"/>
      </w:pPr>
      <w:r>
        <w:t>Die fertige APK findest du unter:</w:t>
      </w:r>
    </w:p>
    <w:p w14:paraId="135296EB" w14:textId="77777777" w:rsidR="00BE6DD6" w:rsidRDefault="00BE6DD6" w:rsidP="00BE6DD6">
      <w:pPr>
        <w:pStyle w:val="ListingStandard"/>
      </w:pPr>
      <w:r>
        <w:t>```</w:t>
      </w:r>
    </w:p>
    <w:p w14:paraId="6274767B" w14:textId="77777777" w:rsidR="00BE6DD6" w:rsidRDefault="00BE6DD6" w:rsidP="00BE6DD6">
      <w:pPr>
        <w:pStyle w:val="ListingStandard"/>
      </w:pPr>
      <w:r>
        <w:t>todo_android/bin/todolist-0.1-arm64-v8a_armeabi-v7a-debug.apk</w:t>
      </w:r>
    </w:p>
    <w:p w14:paraId="28F246F8" w14:textId="77777777" w:rsidR="00BE6DD6" w:rsidRDefault="00BE6DD6" w:rsidP="00BE6DD6">
      <w:pPr>
        <w:pStyle w:val="ListingStandard"/>
      </w:pPr>
      <w:r>
        <w:t>```</w:t>
      </w:r>
    </w:p>
    <w:p w14:paraId="71995C5A" w14:textId="77777777" w:rsidR="00BE6DD6" w:rsidRDefault="00BE6DD6" w:rsidP="00BE6DD6">
      <w:pPr>
        <w:pStyle w:val="ListingStandard"/>
      </w:pPr>
    </w:p>
    <w:p w14:paraId="2378D4BE" w14:textId="77777777" w:rsidR="00BE6DD6" w:rsidRDefault="00BE6DD6" w:rsidP="00BE6DD6">
      <w:pPr>
        <w:pStyle w:val="ListingStandard"/>
      </w:pPr>
      <w:r>
        <w:t>**Installation auf dem Handy**:</w:t>
      </w:r>
    </w:p>
    <w:p w14:paraId="6D865403" w14:textId="77777777" w:rsidR="00BE6DD6" w:rsidRDefault="00BE6DD6" w:rsidP="00BE6DD6">
      <w:pPr>
        <w:pStyle w:val="ListingStandard"/>
      </w:pPr>
      <w:r>
        <w:t>- APK auf das Handy kopieren</w:t>
      </w:r>
    </w:p>
    <w:p w14:paraId="5551F2DF" w14:textId="77777777" w:rsidR="00BE6DD6" w:rsidRDefault="00BE6DD6" w:rsidP="00BE6DD6">
      <w:pPr>
        <w:pStyle w:val="ListingStandard"/>
      </w:pPr>
      <w:r>
        <w:t>- "Unbekannte Quellen" in den Android-Einstellungen aktivieren</w:t>
      </w:r>
    </w:p>
    <w:p w14:paraId="43DF318C" w14:textId="77777777" w:rsidR="00BE6DD6" w:rsidRDefault="00BE6DD6" w:rsidP="00BE6DD6">
      <w:pPr>
        <w:pStyle w:val="ListingStandard"/>
      </w:pPr>
      <w:r>
        <w:t>- APK-Datei antippen und installieren</w:t>
      </w:r>
    </w:p>
    <w:p w14:paraId="647CAE36" w14:textId="77777777" w:rsidR="00BE6DD6" w:rsidRDefault="00BE6DD6" w:rsidP="00BE6DD6">
      <w:pPr>
        <w:pStyle w:val="ListingStandard"/>
      </w:pPr>
    </w:p>
    <w:p w14:paraId="1E342C1B" w14:textId="77777777" w:rsidR="00BE6DD6" w:rsidRDefault="00BE6DD6" w:rsidP="00BE6DD6">
      <w:pPr>
        <w:pStyle w:val="ListingStandard"/>
      </w:pPr>
      <w:r>
        <w:t>## Typische Probleme und Lösungen</w:t>
      </w:r>
    </w:p>
    <w:p w14:paraId="528CBD28" w14:textId="77777777" w:rsidR="00BE6DD6" w:rsidRDefault="00BE6DD6" w:rsidP="00BE6DD6">
      <w:pPr>
        <w:pStyle w:val="ListingStandard"/>
      </w:pPr>
    </w:p>
    <w:p w14:paraId="7C418DF4" w14:textId="77777777" w:rsidR="00BE6DD6" w:rsidRDefault="00BE6DD6" w:rsidP="00BE6DD6">
      <w:pPr>
        <w:pStyle w:val="ListingStandard"/>
      </w:pPr>
      <w:r>
        <w:t>**Java/SDK-Fehler**: Buildozer lädt automatisch das richtige SDK. Bei Problemen:</w:t>
      </w:r>
    </w:p>
    <w:p w14:paraId="79EFD574" w14:textId="77777777" w:rsidR="00BE6DD6" w:rsidRDefault="00BE6DD6" w:rsidP="00BE6DD6">
      <w:pPr>
        <w:pStyle w:val="ListingStandard"/>
      </w:pPr>
      <w:r>
        <w:t>```bash</w:t>
      </w:r>
    </w:p>
    <w:p w14:paraId="00DCC119" w14:textId="77777777" w:rsidR="00BE6DD6" w:rsidRDefault="00BE6DD6" w:rsidP="00BE6DD6">
      <w:pPr>
        <w:pStyle w:val="ListingStandard"/>
      </w:pPr>
      <w:r>
        <w:t>buildozer android clean</w:t>
      </w:r>
    </w:p>
    <w:p w14:paraId="2FE89C99" w14:textId="77777777" w:rsidR="00BE6DD6" w:rsidRDefault="00BE6DD6" w:rsidP="00BE6DD6">
      <w:pPr>
        <w:pStyle w:val="ListingStandard"/>
      </w:pPr>
      <w:r>
        <w:t>```</w:t>
      </w:r>
    </w:p>
    <w:p w14:paraId="09CC5C20" w14:textId="77777777" w:rsidR="00BE6DD6" w:rsidRDefault="00BE6DD6" w:rsidP="00BE6DD6">
      <w:pPr>
        <w:pStyle w:val="ListingStandard"/>
      </w:pPr>
    </w:p>
    <w:p w14:paraId="7FF6DBA0" w14:textId="77777777" w:rsidR="00BE6DD6" w:rsidRDefault="00BE6DD6" w:rsidP="00BE6DD6">
      <w:pPr>
        <w:pStyle w:val="ListingStandard"/>
      </w:pPr>
      <w:r>
        <w:t>**RAM-Probleme**: Der Build-Prozess braucht viel Speicher. Schließe andere Programme.</w:t>
      </w:r>
    </w:p>
    <w:p w14:paraId="3C5480D3" w14:textId="77777777" w:rsidR="00BE6DD6" w:rsidRDefault="00BE6DD6" w:rsidP="00BE6DD6">
      <w:pPr>
        <w:pStyle w:val="ListingStandard"/>
      </w:pPr>
    </w:p>
    <w:p w14:paraId="10DEEBE8" w14:textId="77777777" w:rsidR="00BE6DD6" w:rsidRDefault="00BE6DD6" w:rsidP="00BE6DD6">
      <w:pPr>
        <w:pStyle w:val="ListingStandard"/>
      </w:pPr>
      <w:r>
        <w:t xml:space="preserve">**WSL unter Windows**: </w:t>
      </w:r>
    </w:p>
    <w:p w14:paraId="530CE12C" w14:textId="77777777" w:rsidR="00BE6DD6" w:rsidRDefault="00BE6DD6" w:rsidP="00BE6DD6">
      <w:pPr>
        <w:pStyle w:val="ListingStandard"/>
      </w:pPr>
      <w:r>
        <w:t>```bash</w:t>
      </w:r>
    </w:p>
    <w:p w14:paraId="3027302C" w14:textId="77777777" w:rsidR="00BE6DD6" w:rsidRDefault="00BE6DD6" w:rsidP="00BE6DD6">
      <w:pPr>
        <w:pStyle w:val="ListingStandard"/>
      </w:pPr>
      <w:r>
        <w:t># In WSL zusätzlich installieren:</w:t>
      </w:r>
    </w:p>
    <w:p w14:paraId="6A6FE3FE" w14:textId="77777777" w:rsidR="00BE6DD6" w:rsidRDefault="00BE6DD6" w:rsidP="00BE6DD6">
      <w:pPr>
        <w:pStyle w:val="ListingStandard"/>
      </w:pPr>
      <w:r>
        <w:t>sudo apt install openjdk-11-jdk</w:t>
      </w:r>
    </w:p>
    <w:p w14:paraId="618A8992" w14:textId="77777777" w:rsidR="00BE6DD6" w:rsidRDefault="00BE6DD6" w:rsidP="00BE6DD6">
      <w:pPr>
        <w:pStyle w:val="ListingStandard"/>
      </w:pPr>
      <w:r>
        <w:t>export JAVA_HOME=/usr/lib/jvm/java-11-openjdk-amd64</w:t>
      </w:r>
    </w:p>
    <w:p w14:paraId="1ACCA160" w14:textId="77777777" w:rsidR="00BE6DD6" w:rsidRDefault="00BE6DD6" w:rsidP="00BE6DD6">
      <w:pPr>
        <w:pStyle w:val="ListingStandard"/>
      </w:pPr>
      <w:r>
        <w:t>```</w:t>
      </w:r>
    </w:p>
    <w:p w14:paraId="3757929A" w14:textId="77777777" w:rsidR="00BE6DD6" w:rsidRDefault="00BE6DD6" w:rsidP="00BE6DD6">
      <w:pPr>
        <w:pStyle w:val="ListingStandard"/>
      </w:pPr>
    </w:p>
    <w:p w14:paraId="359FF6A9" w14:textId="77777777" w:rsidR="00BE6DD6" w:rsidRDefault="00BE6DD6" w:rsidP="00BE6DD6">
      <w:pPr>
        <w:pStyle w:val="ListingStandard"/>
      </w:pPr>
      <w:r>
        <w:t>**APK-Größe**: Die erste APK wird ~50MB groß, weil Python und Kivy mit eingepackt werden.</w:t>
      </w:r>
    </w:p>
    <w:p w14:paraId="54C68DA1" w14:textId="77777777" w:rsidR="00BE6DD6" w:rsidRDefault="00BE6DD6" w:rsidP="00BE6DD6">
      <w:pPr>
        <w:pStyle w:val="ListingStandard"/>
      </w:pPr>
    </w:p>
    <w:p w14:paraId="60344A54" w14:textId="77777777" w:rsidR="00BE6DD6" w:rsidRDefault="00BE6DD6" w:rsidP="00BE6DD6">
      <w:pPr>
        <w:pStyle w:val="ListingStandard"/>
      </w:pPr>
      <w:r>
        <w:t>## Für Release-Version (Google Play Store)</w:t>
      </w:r>
    </w:p>
    <w:p w14:paraId="5114677C" w14:textId="77777777" w:rsidR="00BE6DD6" w:rsidRDefault="00BE6DD6" w:rsidP="00BE6DD6">
      <w:pPr>
        <w:pStyle w:val="ListingStandard"/>
      </w:pPr>
    </w:p>
    <w:p w14:paraId="16D2DA43" w14:textId="77777777" w:rsidR="00BE6DD6" w:rsidRDefault="00BE6DD6" w:rsidP="00BE6DD6">
      <w:pPr>
        <w:pStyle w:val="ListingStandard"/>
      </w:pPr>
      <w:r>
        <w:t>```bash</w:t>
      </w:r>
    </w:p>
    <w:p w14:paraId="320C0A7E" w14:textId="77777777" w:rsidR="00BE6DD6" w:rsidRDefault="00BE6DD6" w:rsidP="00BE6DD6">
      <w:pPr>
        <w:pStyle w:val="ListingStandard"/>
      </w:pPr>
      <w:r>
        <w:t># Signing-Key erstellen</w:t>
      </w:r>
    </w:p>
    <w:p w14:paraId="12FB4890" w14:textId="77777777" w:rsidR="00BE6DD6" w:rsidRDefault="00BE6DD6" w:rsidP="00BE6DD6">
      <w:pPr>
        <w:pStyle w:val="ListingStandard"/>
      </w:pPr>
      <w:r>
        <w:t>keytool -genkey -v -keystore my-release-key.keystore -alias alias_name -keyalg RSA -keysize 2048 -validity 10000</w:t>
      </w:r>
    </w:p>
    <w:p w14:paraId="4D1B660C" w14:textId="77777777" w:rsidR="00BE6DD6" w:rsidRDefault="00BE6DD6" w:rsidP="00BE6DD6">
      <w:pPr>
        <w:pStyle w:val="ListingStandard"/>
      </w:pPr>
    </w:p>
    <w:p w14:paraId="2F26BADE" w14:textId="77777777" w:rsidR="00BE6DD6" w:rsidRDefault="00BE6DD6" w:rsidP="00BE6DD6">
      <w:pPr>
        <w:pStyle w:val="ListingStandard"/>
      </w:pPr>
      <w:r>
        <w:t># Release-APK bauen</w:t>
      </w:r>
    </w:p>
    <w:p w14:paraId="7BDBAEB0" w14:textId="77777777" w:rsidR="00BE6DD6" w:rsidRDefault="00BE6DD6" w:rsidP="00BE6DD6">
      <w:pPr>
        <w:pStyle w:val="ListingStandard"/>
      </w:pPr>
      <w:r>
        <w:t>buildozer android release</w:t>
      </w:r>
    </w:p>
    <w:p w14:paraId="35C98030" w14:textId="77777777" w:rsidR="00BE6DD6" w:rsidRDefault="00BE6DD6" w:rsidP="00BE6DD6">
      <w:pPr>
        <w:pStyle w:val="ListingStandard"/>
      </w:pPr>
      <w:r>
        <w:t>```</w:t>
      </w:r>
    </w:p>
    <w:p w14:paraId="0E477AA5" w14:textId="77777777" w:rsidR="00BE6DD6" w:rsidRDefault="00BE6DD6" w:rsidP="00BE6DD6">
      <w:pPr>
        <w:pStyle w:val="ListingStandard"/>
      </w:pPr>
    </w:p>
    <w:p w14:paraId="6738D12C" w14:textId="77777777" w:rsidR="00BE6DD6" w:rsidRDefault="00BE6DD6" w:rsidP="00BE6DD6">
      <w:pPr>
        <w:pStyle w:val="ListingStandard"/>
      </w:pPr>
      <w:r>
        <w:t>## Debugging auf dem Handy</w:t>
      </w:r>
    </w:p>
    <w:p w14:paraId="09BD7EE5" w14:textId="77777777" w:rsidR="00BE6DD6" w:rsidRDefault="00BE6DD6" w:rsidP="00BE6DD6">
      <w:pPr>
        <w:pStyle w:val="ListingStandard"/>
      </w:pPr>
    </w:p>
    <w:p w14:paraId="45B9DEF9" w14:textId="77777777" w:rsidR="00BE6DD6" w:rsidRDefault="00BE6DD6" w:rsidP="00BE6DD6">
      <w:pPr>
        <w:pStyle w:val="ListingStandard"/>
      </w:pPr>
      <w:r>
        <w:t>```bash</w:t>
      </w:r>
    </w:p>
    <w:p w14:paraId="06ABD0C0" w14:textId="77777777" w:rsidR="00BE6DD6" w:rsidRDefault="00BE6DD6" w:rsidP="00BE6DD6">
      <w:pPr>
        <w:pStyle w:val="ListingStandard"/>
      </w:pPr>
      <w:r>
        <w:t># Logcat für Debug-Ausgaben</w:t>
      </w:r>
    </w:p>
    <w:p w14:paraId="08740482" w14:textId="77777777" w:rsidR="00BE6DD6" w:rsidRDefault="00BE6DD6" w:rsidP="00BE6DD6">
      <w:pPr>
        <w:pStyle w:val="ListingStandard"/>
      </w:pPr>
      <w:r>
        <w:t>buildozer android logcat</w:t>
      </w:r>
    </w:p>
    <w:p w14:paraId="65DDAFE3" w14:textId="77777777" w:rsidR="00BE6DD6" w:rsidRDefault="00BE6DD6" w:rsidP="00BE6DD6">
      <w:pPr>
        <w:pStyle w:val="ListingStandard"/>
      </w:pPr>
      <w:r>
        <w:t>```</w:t>
      </w:r>
    </w:p>
    <w:p w14:paraId="04B18E4E" w14:textId="77777777" w:rsidR="00BE6DD6" w:rsidRDefault="00BE6DD6" w:rsidP="00BE6DD6">
      <w:pPr>
        <w:pStyle w:val="ListingStandard"/>
      </w:pPr>
    </w:p>
    <w:p w14:paraId="6BDE0B34" w14:textId="2AACFCF6" w:rsidR="00BE6DD6" w:rsidRDefault="00BE6DD6" w:rsidP="00BE6DD6">
      <w:pPr>
        <w:pStyle w:val="ListingStandard"/>
      </w:pPr>
      <w:r>
        <w:t>Das ist der komplette Workflow von der Kivy-App zur installierbaren Android-App. Der erste Build dauert lang, aber danach gehen Updates viel schneller (2-5 Minuten).</w:t>
      </w:r>
    </w:p>
    <w:p w14:paraId="15D0A099" w14:textId="77777777" w:rsidR="00BE6DD6" w:rsidRDefault="00BE6DD6" w:rsidP="00BE6DD6">
      <w:pPr>
        <w:pStyle w:val="ListingStandard"/>
      </w:pPr>
    </w:p>
    <w:p w14:paraId="48724702" w14:textId="77777777" w:rsidR="00BE6DD6" w:rsidRDefault="00BE6DD6" w:rsidP="00BE6DD6">
      <w:pPr>
        <w:pStyle w:val="ListingStandard"/>
      </w:pPr>
    </w:p>
    <w:p w14:paraId="06EBE3D0" w14:textId="77777777" w:rsidR="00BE6DD6" w:rsidRPr="00BE6DD6" w:rsidRDefault="00BE6DD6" w:rsidP="00BE6DD6">
      <w:pPr>
        <w:pStyle w:val="ListingStandard"/>
        <w:rPr>
          <w:rStyle w:val="ListingZeichenFett"/>
        </w:rPr>
      </w:pPr>
      <w:r w:rsidRPr="00BE6DD6">
        <w:rPr>
          <w:rStyle w:val="ListingZeichenFett"/>
        </w:rPr>
        <w:t>Und wie bekomme ich eine App für iOS?</w:t>
      </w:r>
    </w:p>
    <w:p w14:paraId="228F5FEE" w14:textId="77777777" w:rsidR="00BE6DD6" w:rsidRDefault="00BE6DD6" w:rsidP="00BE6DD6">
      <w:pPr>
        <w:pStyle w:val="ListingStandard"/>
      </w:pPr>
    </w:p>
    <w:p w14:paraId="41518374" w14:textId="77777777" w:rsidR="00BE6DD6" w:rsidRDefault="00BE6DD6" w:rsidP="00BE6DD6">
      <w:pPr>
        <w:pStyle w:val="ListingStandard"/>
      </w:pPr>
      <w:r>
        <w:t>Die iOS-Entwicklung mit Kivy ist deutlich komplexer als Android, weil Apple striktere Regeln hat. Hier der Weg:</w:t>
      </w:r>
    </w:p>
    <w:p w14:paraId="6F2CD573" w14:textId="77777777" w:rsidR="00BE6DD6" w:rsidRDefault="00BE6DD6" w:rsidP="00BE6DD6">
      <w:pPr>
        <w:pStyle w:val="ListingStandard"/>
      </w:pPr>
    </w:p>
    <w:p w14:paraId="26059497" w14:textId="77777777" w:rsidR="00BE6DD6" w:rsidRDefault="00BE6DD6" w:rsidP="00BE6DD6">
      <w:pPr>
        <w:pStyle w:val="ListingStandard"/>
      </w:pPr>
      <w:r>
        <w:t>## Voraussetzungen (wichtig!)</w:t>
      </w:r>
    </w:p>
    <w:p w14:paraId="3F22296A" w14:textId="77777777" w:rsidR="00BE6DD6" w:rsidRDefault="00BE6DD6" w:rsidP="00BE6DD6">
      <w:pPr>
        <w:pStyle w:val="ListingStandard"/>
      </w:pPr>
    </w:p>
    <w:p w14:paraId="1C9BA911" w14:textId="77777777" w:rsidR="00BE6DD6" w:rsidRDefault="00BE6DD6" w:rsidP="00BE6DD6">
      <w:pPr>
        <w:pStyle w:val="ListingStandard"/>
      </w:pPr>
      <w:r>
        <w:t>**Du brauchst zwingend**:</w:t>
      </w:r>
    </w:p>
    <w:p w14:paraId="1AB1B7B0" w14:textId="77777777" w:rsidR="00BE6DD6" w:rsidRDefault="00BE6DD6" w:rsidP="00BE6DD6">
      <w:pPr>
        <w:pStyle w:val="ListingStandard"/>
      </w:pPr>
      <w:r>
        <w:t>- Einen Mac (macOS 10.15 oder neuer)</w:t>
      </w:r>
    </w:p>
    <w:p w14:paraId="2EE08B7E" w14:textId="77777777" w:rsidR="00BE6DD6" w:rsidRDefault="00BE6DD6" w:rsidP="00BE6DD6">
      <w:pPr>
        <w:pStyle w:val="ListingStandard"/>
      </w:pPr>
      <w:r>
        <w:t>- Xcode aus dem Mac App Store</w:t>
      </w:r>
    </w:p>
    <w:p w14:paraId="77542F38" w14:textId="77777777" w:rsidR="00BE6DD6" w:rsidRDefault="00BE6DD6" w:rsidP="00BE6DD6">
      <w:pPr>
        <w:pStyle w:val="ListingStandard"/>
      </w:pPr>
      <w:r>
        <w:t>- Apple Developer Account (99€/Jahr für App Store)</w:t>
      </w:r>
    </w:p>
    <w:p w14:paraId="73A47E5D" w14:textId="77777777" w:rsidR="00BE6DD6" w:rsidRDefault="00BE6DD6" w:rsidP="00BE6DD6">
      <w:pPr>
        <w:pStyle w:val="ListingStandard"/>
      </w:pPr>
      <w:r>
        <w:t>- Python 3.8+ auf dem Mac</w:t>
      </w:r>
    </w:p>
    <w:p w14:paraId="08909BC4" w14:textId="77777777" w:rsidR="00BE6DD6" w:rsidRDefault="00BE6DD6" w:rsidP="00BE6DD6">
      <w:pPr>
        <w:pStyle w:val="ListingStandard"/>
      </w:pPr>
    </w:p>
    <w:p w14:paraId="2EB469EC" w14:textId="77777777" w:rsidR="00BE6DD6" w:rsidRDefault="00BE6DD6" w:rsidP="00BE6DD6">
      <w:pPr>
        <w:pStyle w:val="ListingStandard"/>
      </w:pPr>
      <w:r>
        <w:t>**Ohne Mac geht es nicht** - Apple erlaubt iOS-Apps nur auf Mac-Hardware zu kompilieren.</w:t>
      </w:r>
    </w:p>
    <w:p w14:paraId="5A5053A8" w14:textId="77777777" w:rsidR="00BE6DD6" w:rsidRDefault="00BE6DD6" w:rsidP="00BE6DD6">
      <w:pPr>
        <w:pStyle w:val="ListingStandard"/>
      </w:pPr>
    </w:p>
    <w:p w14:paraId="56A63477" w14:textId="77777777" w:rsidR="00BE6DD6" w:rsidRDefault="00BE6DD6" w:rsidP="00BE6DD6">
      <w:pPr>
        <w:pStyle w:val="ListingStandard"/>
      </w:pPr>
      <w:r>
        <w:t>## 1. kivy-ios installieren</w:t>
      </w:r>
    </w:p>
    <w:p w14:paraId="41378A4E" w14:textId="77777777" w:rsidR="00BE6DD6" w:rsidRDefault="00BE6DD6" w:rsidP="00BE6DD6">
      <w:pPr>
        <w:pStyle w:val="ListingStandard"/>
      </w:pPr>
    </w:p>
    <w:p w14:paraId="0AC19A58" w14:textId="77777777" w:rsidR="00BE6DD6" w:rsidRDefault="00BE6DD6" w:rsidP="00BE6DD6">
      <w:pPr>
        <w:pStyle w:val="ListingStandard"/>
      </w:pPr>
      <w:r>
        <w:t>```bash</w:t>
      </w:r>
    </w:p>
    <w:p w14:paraId="404AEACD" w14:textId="77777777" w:rsidR="00BE6DD6" w:rsidRDefault="00BE6DD6" w:rsidP="00BE6DD6">
      <w:pPr>
        <w:pStyle w:val="ListingStandard"/>
      </w:pPr>
      <w:r>
        <w:t># Xcode Command Line Tools</w:t>
      </w:r>
    </w:p>
    <w:p w14:paraId="151E833B" w14:textId="77777777" w:rsidR="00BE6DD6" w:rsidRDefault="00BE6DD6" w:rsidP="00BE6DD6">
      <w:pPr>
        <w:pStyle w:val="ListingStandard"/>
      </w:pPr>
      <w:r>
        <w:t>xcode-select --install</w:t>
      </w:r>
    </w:p>
    <w:p w14:paraId="4E9D3038" w14:textId="77777777" w:rsidR="00BE6DD6" w:rsidRDefault="00BE6DD6" w:rsidP="00BE6DD6">
      <w:pPr>
        <w:pStyle w:val="ListingStandard"/>
      </w:pPr>
    </w:p>
    <w:p w14:paraId="7F4FC09D" w14:textId="77777777" w:rsidR="00BE6DD6" w:rsidRDefault="00BE6DD6" w:rsidP="00BE6DD6">
      <w:pPr>
        <w:pStyle w:val="ListingStandard"/>
      </w:pPr>
      <w:r>
        <w:t># kivy-ios installieren</w:t>
      </w:r>
    </w:p>
    <w:p w14:paraId="319D32EF" w14:textId="77777777" w:rsidR="00BE6DD6" w:rsidRDefault="00BE6DD6" w:rsidP="00BE6DD6">
      <w:pPr>
        <w:pStyle w:val="ListingStandard"/>
      </w:pPr>
      <w:r>
        <w:t>pip3 install kivy-ios</w:t>
      </w:r>
    </w:p>
    <w:p w14:paraId="76B7C3E0" w14:textId="77777777" w:rsidR="00BE6DD6" w:rsidRDefault="00BE6DD6" w:rsidP="00BE6DD6">
      <w:pPr>
        <w:pStyle w:val="ListingStandard"/>
      </w:pPr>
    </w:p>
    <w:p w14:paraId="02E26C67" w14:textId="77777777" w:rsidR="00BE6DD6" w:rsidRDefault="00BE6DD6" w:rsidP="00BE6DD6">
      <w:pPr>
        <w:pStyle w:val="ListingStandard"/>
      </w:pPr>
      <w:r>
        <w:t># Abhängigkeiten kompilieren (dauert 30-60 Minuten!)</w:t>
      </w:r>
    </w:p>
    <w:p w14:paraId="436560D8" w14:textId="77777777" w:rsidR="00BE6DD6" w:rsidRDefault="00BE6DD6" w:rsidP="00BE6DD6">
      <w:pPr>
        <w:pStyle w:val="ListingStandard"/>
      </w:pPr>
      <w:r>
        <w:t>toolchain build python3 kivy</w:t>
      </w:r>
    </w:p>
    <w:p w14:paraId="23410581" w14:textId="77777777" w:rsidR="00BE6DD6" w:rsidRDefault="00BE6DD6" w:rsidP="00BE6DD6">
      <w:pPr>
        <w:pStyle w:val="ListingStandard"/>
      </w:pPr>
      <w:r>
        <w:t>```</w:t>
      </w:r>
    </w:p>
    <w:p w14:paraId="107CF7D7" w14:textId="77777777" w:rsidR="00BE6DD6" w:rsidRDefault="00BE6DD6" w:rsidP="00BE6DD6">
      <w:pPr>
        <w:pStyle w:val="ListingStandard"/>
      </w:pPr>
    </w:p>
    <w:p w14:paraId="253C9BA5" w14:textId="77777777" w:rsidR="00BE6DD6" w:rsidRDefault="00BE6DD6" w:rsidP="00BE6DD6">
      <w:pPr>
        <w:pStyle w:val="ListingStandard"/>
      </w:pPr>
      <w:r>
        <w:t>## 2. Projekt vorbereiten</w:t>
      </w:r>
    </w:p>
    <w:p w14:paraId="212BC6AF" w14:textId="77777777" w:rsidR="00BE6DD6" w:rsidRDefault="00BE6DD6" w:rsidP="00BE6DD6">
      <w:pPr>
        <w:pStyle w:val="ListingStandard"/>
      </w:pPr>
    </w:p>
    <w:p w14:paraId="2771F4D4" w14:textId="77777777" w:rsidR="00BE6DD6" w:rsidRDefault="00BE6DD6" w:rsidP="00BE6DD6">
      <w:pPr>
        <w:pStyle w:val="ListingStandard"/>
      </w:pPr>
      <w:r>
        <w:t>```</w:t>
      </w:r>
    </w:p>
    <w:p w14:paraId="59CA26E8" w14:textId="77777777" w:rsidR="00BE6DD6" w:rsidRDefault="00BE6DD6" w:rsidP="00BE6DD6">
      <w:pPr>
        <w:pStyle w:val="ListingStandard"/>
      </w:pPr>
      <w:r>
        <w:t>todo_ios/</w:t>
      </w:r>
    </w:p>
    <w:p w14:paraId="3B436D78" w14:textId="77777777" w:rsidR="00BE6DD6" w:rsidRDefault="00BE6DD6" w:rsidP="00BE6DD6">
      <w:pPr>
        <w:pStyle w:val="ListingStandard"/>
      </w:pPr>
      <w:r>
        <w:t>├── main.py          # Deine Kivy-App</w:t>
      </w:r>
    </w:p>
    <w:p w14:paraId="24CB709C" w14:textId="77777777" w:rsidR="00BE6DD6" w:rsidRDefault="00BE6DD6" w:rsidP="00BE6DD6">
      <w:pPr>
        <w:pStyle w:val="ListingStandard"/>
      </w:pPr>
      <w:r>
        <w:t>├── icon.png         # App-Icon (1024x1024px)</w:t>
      </w:r>
    </w:p>
    <w:p w14:paraId="2BABC63F" w14:textId="77777777" w:rsidR="00BE6DD6" w:rsidRDefault="00BE6DD6" w:rsidP="00BE6DD6">
      <w:pPr>
        <w:pStyle w:val="ListingStandard"/>
      </w:pPr>
      <w:r>
        <w:t>└── requirements.txt # Python-Dependencies</w:t>
      </w:r>
    </w:p>
    <w:p w14:paraId="77E133DA" w14:textId="77777777" w:rsidR="00BE6DD6" w:rsidRDefault="00BE6DD6" w:rsidP="00BE6DD6">
      <w:pPr>
        <w:pStyle w:val="ListingStandard"/>
      </w:pPr>
      <w:r>
        <w:t>```</w:t>
      </w:r>
    </w:p>
    <w:p w14:paraId="158F31A7" w14:textId="77777777" w:rsidR="00BE6DD6" w:rsidRDefault="00BE6DD6" w:rsidP="00BE6DD6">
      <w:pPr>
        <w:pStyle w:val="ListingStandard"/>
      </w:pPr>
    </w:p>
    <w:p w14:paraId="31708619" w14:textId="77777777" w:rsidR="00BE6DD6" w:rsidRDefault="00BE6DD6" w:rsidP="00BE6DD6">
      <w:pPr>
        <w:pStyle w:val="ListingStandard"/>
      </w:pPr>
      <w:r>
        <w:t>**requirements.txt** erstellen:</w:t>
      </w:r>
    </w:p>
    <w:p w14:paraId="44D529ED" w14:textId="77777777" w:rsidR="00BE6DD6" w:rsidRDefault="00BE6DD6" w:rsidP="00BE6DD6">
      <w:pPr>
        <w:pStyle w:val="ListingStandard"/>
      </w:pPr>
      <w:r>
        <w:t>```</w:t>
      </w:r>
    </w:p>
    <w:p w14:paraId="40B62F75" w14:textId="77777777" w:rsidR="00BE6DD6" w:rsidRDefault="00BE6DD6" w:rsidP="00BE6DD6">
      <w:pPr>
        <w:pStyle w:val="ListingStandard"/>
      </w:pPr>
      <w:r>
        <w:t>kivy</w:t>
      </w:r>
    </w:p>
    <w:p w14:paraId="2847647C" w14:textId="77777777" w:rsidR="00BE6DD6" w:rsidRDefault="00BE6DD6" w:rsidP="00BE6DD6">
      <w:pPr>
        <w:pStyle w:val="ListingStandard"/>
      </w:pPr>
      <w:r>
        <w:t>```</w:t>
      </w:r>
    </w:p>
    <w:p w14:paraId="55E6BFBD" w14:textId="77777777" w:rsidR="00BE6DD6" w:rsidRDefault="00BE6DD6" w:rsidP="00BE6DD6">
      <w:pPr>
        <w:pStyle w:val="ListingStandard"/>
      </w:pPr>
    </w:p>
    <w:p w14:paraId="10569592" w14:textId="77777777" w:rsidR="00BE6DD6" w:rsidRDefault="00BE6DD6" w:rsidP="00BE6DD6">
      <w:pPr>
        <w:pStyle w:val="ListingStandard"/>
      </w:pPr>
      <w:r>
        <w:t>## 3. Xcode-Projekt erstellen</w:t>
      </w:r>
    </w:p>
    <w:p w14:paraId="64B4C8B2" w14:textId="77777777" w:rsidR="00BE6DD6" w:rsidRDefault="00BE6DD6" w:rsidP="00BE6DD6">
      <w:pPr>
        <w:pStyle w:val="ListingStandard"/>
      </w:pPr>
    </w:p>
    <w:p w14:paraId="06843985" w14:textId="77777777" w:rsidR="00BE6DD6" w:rsidRDefault="00BE6DD6" w:rsidP="00BE6DD6">
      <w:pPr>
        <w:pStyle w:val="ListingStandard"/>
      </w:pPr>
      <w:r>
        <w:t>```bash</w:t>
      </w:r>
    </w:p>
    <w:p w14:paraId="199F6987" w14:textId="77777777" w:rsidR="00BE6DD6" w:rsidRDefault="00BE6DD6" w:rsidP="00BE6DD6">
      <w:pPr>
        <w:pStyle w:val="ListingStandard"/>
      </w:pPr>
      <w:r>
        <w:t>cd todo_ios</w:t>
      </w:r>
    </w:p>
    <w:p w14:paraId="13A01B17" w14:textId="77777777" w:rsidR="00BE6DD6" w:rsidRDefault="00BE6DD6" w:rsidP="00BE6DD6">
      <w:pPr>
        <w:pStyle w:val="ListingStandard"/>
      </w:pPr>
    </w:p>
    <w:p w14:paraId="003BF9EE" w14:textId="77777777" w:rsidR="00BE6DD6" w:rsidRDefault="00BE6DD6" w:rsidP="00BE6DD6">
      <w:pPr>
        <w:pStyle w:val="ListingStandard"/>
      </w:pPr>
      <w:r>
        <w:t># Xcode-Projekt generieren</w:t>
      </w:r>
    </w:p>
    <w:p w14:paraId="17EFD842" w14:textId="77777777" w:rsidR="00BE6DD6" w:rsidRDefault="00BE6DD6" w:rsidP="00BE6DD6">
      <w:pPr>
        <w:pStyle w:val="ListingStandard"/>
      </w:pPr>
      <w:r>
        <w:t>toolchain create TodoApp main.py</w:t>
      </w:r>
    </w:p>
    <w:p w14:paraId="674829AD" w14:textId="77777777" w:rsidR="00BE6DD6" w:rsidRDefault="00BE6DD6" w:rsidP="00BE6DD6">
      <w:pPr>
        <w:pStyle w:val="ListingStandard"/>
      </w:pPr>
    </w:p>
    <w:p w14:paraId="5673C7EA" w14:textId="77777777" w:rsidR="00BE6DD6" w:rsidRDefault="00BE6DD6" w:rsidP="00BE6DD6">
      <w:pPr>
        <w:pStyle w:val="ListingStandard"/>
      </w:pPr>
      <w:r>
        <w:t># In den generierten Ordner wechseln</w:t>
      </w:r>
    </w:p>
    <w:p w14:paraId="32C947E8" w14:textId="77777777" w:rsidR="00BE6DD6" w:rsidRDefault="00BE6DD6" w:rsidP="00BE6DD6">
      <w:pPr>
        <w:pStyle w:val="ListingStandard"/>
      </w:pPr>
      <w:r>
        <w:t>cd TodoApp-ios</w:t>
      </w:r>
    </w:p>
    <w:p w14:paraId="6ED85855" w14:textId="77777777" w:rsidR="00BE6DD6" w:rsidRDefault="00BE6DD6" w:rsidP="00BE6DD6">
      <w:pPr>
        <w:pStyle w:val="ListingStandard"/>
      </w:pPr>
      <w:r>
        <w:t>```</w:t>
      </w:r>
    </w:p>
    <w:p w14:paraId="7CC1B8E6" w14:textId="77777777" w:rsidR="00BE6DD6" w:rsidRDefault="00BE6DD6" w:rsidP="00BE6DD6">
      <w:pPr>
        <w:pStyle w:val="ListingStandard"/>
      </w:pPr>
    </w:p>
    <w:p w14:paraId="2EDF51B5" w14:textId="77777777" w:rsidR="00BE6DD6" w:rsidRDefault="00BE6DD6" w:rsidP="00BE6DD6">
      <w:pPr>
        <w:pStyle w:val="ListingStandard"/>
      </w:pPr>
      <w:r>
        <w:t>## 4. App-Einstellungen in Xcode</w:t>
      </w:r>
    </w:p>
    <w:p w14:paraId="484E53DC" w14:textId="77777777" w:rsidR="00BE6DD6" w:rsidRDefault="00BE6DD6" w:rsidP="00BE6DD6">
      <w:pPr>
        <w:pStyle w:val="ListingStandard"/>
      </w:pPr>
    </w:p>
    <w:p w14:paraId="7FF40738" w14:textId="77777777" w:rsidR="00BE6DD6" w:rsidRDefault="00BE6DD6" w:rsidP="00BE6DD6">
      <w:pPr>
        <w:pStyle w:val="ListingStandard"/>
      </w:pPr>
      <w:r>
        <w:t>```bash</w:t>
      </w:r>
    </w:p>
    <w:p w14:paraId="4FC5E98D" w14:textId="77777777" w:rsidR="00BE6DD6" w:rsidRDefault="00BE6DD6" w:rsidP="00BE6DD6">
      <w:pPr>
        <w:pStyle w:val="ListingStandard"/>
      </w:pPr>
      <w:r>
        <w:t># Xcode öffnen</w:t>
      </w:r>
    </w:p>
    <w:p w14:paraId="769DA9F3" w14:textId="77777777" w:rsidR="00BE6DD6" w:rsidRDefault="00BE6DD6" w:rsidP="00BE6DD6">
      <w:pPr>
        <w:pStyle w:val="ListingStandard"/>
      </w:pPr>
      <w:r>
        <w:t>open TodoApp.xcodeproj</w:t>
      </w:r>
    </w:p>
    <w:p w14:paraId="198DC66A" w14:textId="77777777" w:rsidR="00BE6DD6" w:rsidRDefault="00BE6DD6" w:rsidP="00BE6DD6">
      <w:pPr>
        <w:pStyle w:val="ListingStandard"/>
      </w:pPr>
      <w:r>
        <w:t>```</w:t>
      </w:r>
    </w:p>
    <w:p w14:paraId="6F01A300" w14:textId="77777777" w:rsidR="00BE6DD6" w:rsidRDefault="00BE6DD6" w:rsidP="00BE6DD6">
      <w:pPr>
        <w:pStyle w:val="ListingStandard"/>
      </w:pPr>
    </w:p>
    <w:p w14:paraId="2CD736AE" w14:textId="77777777" w:rsidR="00BE6DD6" w:rsidRDefault="00BE6DD6" w:rsidP="00BE6DD6">
      <w:pPr>
        <w:pStyle w:val="ListingStandard"/>
      </w:pPr>
      <w:r>
        <w:t>In Xcode musst du konfigurieren:</w:t>
      </w:r>
    </w:p>
    <w:p w14:paraId="57597877" w14:textId="77777777" w:rsidR="00BE6DD6" w:rsidRDefault="00BE6DD6" w:rsidP="00BE6DD6">
      <w:pPr>
        <w:pStyle w:val="ListingStandard"/>
      </w:pPr>
      <w:r>
        <w:t>- **Bundle Identifier**: z.B. `com.deinname.todoapp`</w:t>
      </w:r>
    </w:p>
    <w:p w14:paraId="1E6F6378" w14:textId="77777777" w:rsidR="00BE6DD6" w:rsidRDefault="00BE6DD6" w:rsidP="00BE6DD6">
      <w:pPr>
        <w:pStyle w:val="ListingStandard"/>
      </w:pPr>
      <w:r>
        <w:t>- **Team**: Dein Developer Account</w:t>
      </w:r>
    </w:p>
    <w:p w14:paraId="3247BE33" w14:textId="77777777" w:rsidR="00BE6DD6" w:rsidRDefault="00BE6DD6" w:rsidP="00BE6DD6">
      <w:pPr>
        <w:pStyle w:val="ListingStandard"/>
      </w:pPr>
      <w:r>
        <w:t>- **Deployment Target**: iOS 11.0+</w:t>
      </w:r>
    </w:p>
    <w:p w14:paraId="05586892" w14:textId="77777777" w:rsidR="00BE6DD6" w:rsidRDefault="00BE6DD6" w:rsidP="00BE6DD6">
      <w:pPr>
        <w:pStyle w:val="ListingStandard"/>
      </w:pPr>
      <w:r>
        <w:t>- **App Icons**: Verschiedene Größen hinzufügen</w:t>
      </w:r>
    </w:p>
    <w:p w14:paraId="2BB06BCD" w14:textId="77777777" w:rsidR="00BE6DD6" w:rsidRDefault="00BE6DD6" w:rsidP="00BE6DD6">
      <w:pPr>
        <w:pStyle w:val="ListingStandard"/>
      </w:pPr>
      <w:r>
        <w:t>- **Launch Screen**: Startbildschirm</w:t>
      </w:r>
    </w:p>
    <w:p w14:paraId="2A246B3F" w14:textId="77777777" w:rsidR="00BE6DD6" w:rsidRDefault="00BE6DD6" w:rsidP="00BE6DD6">
      <w:pPr>
        <w:pStyle w:val="ListingStandard"/>
      </w:pPr>
    </w:p>
    <w:p w14:paraId="52330635" w14:textId="77777777" w:rsidR="00BE6DD6" w:rsidRDefault="00BE6DD6" w:rsidP="00BE6DD6">
      <w:pPr>
        <w:pStyle w:val="ListingStandard"/>
      </w:pPr>
      <w:r>
        <w:t>## 5. Auf iPhone testen</w:t>
      </w:r>
    </w:p>
    <w:p w14:paraId="0A82138C" w14:textId="77777777" w:rsidR="00BE6DD6" w:rsidRDefault="00BE6DD6" w:rsidP="00BE6DD6">
      <w:pPr>
        <w:pStyle w:val="ListingStandard"/>
      </w:pPr>
    </w:p>
    <w:p w14:paraId="3B3491BD" w14:textId="77777777" w:rsidR="00BE6DD6" w:rsidRDefault="00BE6DD6" w:rsidP="00BE6DD6">
      <w:pPr>
        <w:pStyle w:val="ListingStandard"/>
      </w:pPr>
      <w:r>
        <w:t>```bash</w:t>
      </w:r>
    </w:p>
    <w:p w14:paraId="6AC7DC1F" w14:textId="77777777" w:rsidR="00BE6DD6" w:rsidRDefault="00BE6DD6" w:rsidP="00BE6DD6">
      <w:pPr>
        <w:pStyle w:val="ListingStandard"/>
      </w:pPr>
      <w:r>
        <w:t># iPhone per USB verbinden</w:t>
      </w:r>
    </w:p>
    <w:p w14:paraId="105470A6" w14:textId="77777777" w:rsidR="00BE6DD6" w:rsidRDefault="00BE6DD6" w:rsidP="00BE6DD6">
      <w:pPr>
        <w:pStyle w:val="ListingStandard"/>
      </w:pPr>
      <w:r>
        <w:t># In Xcode: Product → Destination → Dein iPhone auswählen</w:t>
      </w:r>
    </w:p>
    <w:p w14:paraId="12724CA0" w14:textId="77777777" w:rsidR="00BE6DD6" w:rsidRDefault="00BE6DD6" w:rsidP="00BE6DD6">
      <w:pPr>
        <w:pStyle w:val="ListingStandard"/>
      </w:pPr>
      <w:r>
        <w:t># Product → Run (Cmd+R)</w:t>
      </w:r>
    </w:p>
    <w:p w14:paraId="45F25211" w14:textId="77777777" w:rsidR="00BE6DD6" w:rsidRDefault="00BE6DD6" w:rsidP="00BE6DD6">
      <w:pPr>
        <w:pStyle w:val="ListingStandard"/>
      </w:pPr>
      <w:r>
        <w:t>```</w:t>
      </w:r>
    </w:p>
    <w:p w14:paraId="7C433C00" w14:textId="77777777" w:rsidR="00BE6DD6" w:rsidRDefault="00BE6DD6" w:rsidP="00BE6DD6">
      <w:pPr>
        <w:pStyle w:val="ListingStandard"/>
      </w:pPr>
    </w:p>
    <w:p w14:paraId="3A61C66F" w14:textId="77777777" w:rsidR="00BE6DD6" w:rsidRDefault="00BE6DD6" w:rsidP="00BE6DD6">
      <w:pPr>
        <w:pStyle w:val="ListingStandard"/>
      </w:pPr>
      <w:r>
        <w:t>**Für Tests auf eigenem iPhone**: Du kannst 7 Tage kostenlos testen, auch ohne Developer Account.</w:t>
      </w:r>
    </w:p>
    <w:p w14:paraId="54066285" w14:textId="77777777" w:rsidR="00BE6DD6" w:rsidRDefault="00BE6DD6" w:rsidP="00BE6DD6">
      <w:pPr>
        <w:pStyle w:val="ListingStandard"/>
      </w:pPr>
    </w:p>
    <w:p w14:paraId="13FE6C20" w14:textId="77777777" w:rsidR="00BE6DD6" w:rsidRDefault="00BE6DD6" w:rsidP="00BE6DD6">
      <w:pPr>
        <w:pStyle w:val="ListingStandard"/>
      </w:pPr>
      <w:r>
        <w:lastRenderedPageBreak/>
        <w:t>## 6. App Store Build</w:t>
      </w:r>
    </w:p>
    <w:p w14:paraId="2286B901" w14:textId="77777777" w:rsidR="00BE6DD6" w:rsidRDefault="00BE6DD6" w:rsidP="00BE6DD6">
      <w:pPr>
        <w:pStyle w:val="ListingStandard"/>
      </w:pPr>
    </w:p>
    <w:p w14:paraId="257429BD" w14:textId="77777777" w:rsidR="00BE6DD6" w:rsidRDefault="00BE6DD6" w:rsidP="00BE6DD6">
      <w:pPr>
        <w:pStyle w:val="ListingStandard"/>
      </w:pPr>
      <w:r>
        <w:t>```bash</w:t>
      </w:r>
    </w:p>
    <w:p w14:paraId="74721159" w14:textId="77777777" w:rsidR="00BE6DD6" w:rsidRDefault="00BE6DD6" w:rsidP="00BE6DD6">
      <w:pPr>
        <w:pStyle w:val="ListingStandard"/>
      </w:pPr>
      <w:r>
        <w:t># Release-Build erstellen</w:t>
      </w:r>
    </w:p>
    <w:p w14:paraId="57106D6E" w14:textId="77777777" w:rsidR="00BE6DD6" w:rsidRDefault="00BE6DD6" w:rsidP="00BE6DD6">
      <w:pPr>
        <w:pStyle w:val="ListingStandard"/>
      </w:pPr>
      <w:r>
        <w:t># In Xcode: Product → Archive</w:t>
      </w:r>
    </w:p>
    <w:p w14:paraId="2C42F698" w14:textId="77777777" w:rsidR="00BE6DD6" w:rsidRDefault="00BE6DD6" w:rsidP="00BE6DD6">
      <w:pPr>
        <w:pStyle w:val="ListingStandard"/>
      </w:pPr>
      <w:r>
        <w:t># Organizer öffnet sich → "Distribute App"</w:t>
      </w:r>
    </w:p>
    <w:p w14:paraId="1FFAF2B2" w14:textId="77777777" w:rsidR="00BE6DD6" w:rsidRDefault="00BE6DD6" w:rsidP="00BE6DD6">
      <w:pPr>
        <w:pStyle w:val="ListingStandard"/>
      </w:pPr>
      <w:r>
        <w:t># App Store Connect wählen</w:t>
      </w:r>
    </w:p>
    <w:p w14:paraId="793D6975" w14:textId="77777777" w:rsidR="00BE6DD6" w:rsidRDefault="00BE6DD6" w:rsidP="00BE6DD6">
      <w:pPr>
        <w:pStyle w:val="ListingStandard"/>
      </w:pPr>
      <w:r>
        <w:t>```</w:t>
      </w:r>
    </w:p>
    <w:p w14:paraId="4403A2B1" w14:textId="77777777" w:rsidR="00BE6DD6" w:rsidRDefault="00BE6DD6" w:rsidP="00BE6DD6">
      <w:pPr>
        <w:pStyle w:val="ListingStandard"/>
      </w:pPr>
    </w:p>
    <w:p w14:paraId="5A853D6F" w14:textId="77777777" w:rsidR="00BE6DD6" w:rsidRDefault="00BE6DD6" w:rsidP="00BE6DD6">
      <w:pPr>
        <w:pStyle w:val="ListingStandard"/>
      </w:pPr>
      <w:r>
        <w:t>## Alternative: Briefcase (Cross-Platform)</w:t>
      </w:r>
    </w:p>
    <w:p w14:paraId="4492C30F" w14:textId="77777777" w:rsidR="00BE6DD6" w:rsidRDefault="00BE6DD6" w:rsidP="00BE6DD6">
      <w:pPr>
        <w:pStyle w:val="ListingStandard"/>
      </w:pPr>
    </w:p>
    <w:p w14:paraId="4D51FA54" w14:textId="77777777" w:rsidR="00BE6DD6" w:rsidRDefault="00BE6DD6" w:rsidP="00BE6DD6">
      <w:pPr>
        <w:pStyle w:val="ListingStandard"/>
      </w:pPr>
      <w:r>
        <w:t>Falls dir kivy-ios zu komplex ist, gibt es Briefcase von BeeWare:</w:t>
      </w:r>
    </w:p>
    <w:p w14:paraId="5CFD4739" w14:textId="77777777" w:rsidR="00BE6DD6" w:rsidRDefault="00BE6DD6" w:rsidP="00BE6DD6">
      <w:pPr>
        <w:pStyle w:val="ListingStandard"/>
      </w:pPr>
    </w:p>
    <w:p w14:paraId="7BA24652" w14:textId="77777777" w:rsidR="00BE6DD6" w:rsidRDefault="00BE6DD6" w:rsidP="00BE6DD6">
      <w:pPr>
        <w:pStyle w:val="ListingStandard"/>
      </w:pPr>
      <w:r>
        <w:t>```bash</w:t>
      </w:r>
    </w:p>
    <w:p w14:paraId="1B70B838" w14:textId="77777777" w:rsidR="00BE6DD6" w:rsidRDefault="00BE6DD6" w:rsidP="00BE6DD6">
      <w:pPr>
        <w:pStyle w:val="ListingStandard"/>
      </w:pPr>
      <w:r>
        <w:t>pip install briefcase</w:t>
      </w:r>
    </w:p>
    <w:p w14:paraId="4E57FC8F" w14:textId="77777777" w:rsidR="00BE6DD6" w:rsidRDefault="00BE6DD6" w:rsidP="00BE6DD6">
      <w:pPr>
        <w:pStyle w:val="ListingStandard"/>
      </w:pPr>
    </w:p>
    <w:p w14:paraId="2080C6FA" w14:textId="77777777" w:rsidR="00BE6DD6" w:rsidRDefault="00BE6DD6" w:rsidP="00BE6DD6">
      <w:pPr>
        <w:pStyle w:val="ListingStandard"/>
      </w:pPr>
      <w:r>
        <w:t># Projekt initialisieren</w:t>
      </w:r>
    </w:p>
    <w:p w14:paraId="075E342C" w14:textId="77777777" w:rsidR="00BE6DD6" w:rsidRDefault="00BE6DD6" w:rsidP="00BE6DD6">
      <w:pPr>
        <w:pStyle w:val="ListingStandard"/>
      </w:pPr>
      <w:r>
        <w:t>briefcase new</w:t>
      </w:r>
    </w:p>
    <w:p w14:paraId="44043D2C" w14:textId="77777777" w:rsidR="00BE6DD6" w:rsidRDefault="00BE6DD6" w:rsidP="00BE6DD6">
      <w:pPr>
        <w:pStyle w:val="ListingStandard"/>
      </w:pPr>
      <w:r>
        <w:t># App-Details eingeben</w:t>
      </w:r>
    </w:p>
    <w:p w14:paraId="71AB9BDF" w14:textId="77777777" w:rsidR="00BE6DD6" w:rsidRDefault="00BE6DD6" w:rsidP="00BE6DD6">
      <w:pPr>
        <w:pStyle w:val="ListingStandard"/>
      </w:pPr>
    </w:p>
    <w:p w14:paraId="5F87A083" w14:textId="77777777" w:rsidR="00BE6DD6" w:rsidRDefault="00BE6DD6" w:rsidP="00BE6DD6">
      <w:pPr>
        <w:pStyle w:val="ListingStandard"/>
      </w:pPr>
      <w:r>
        <w:t># iOS-Build</w:t>
      </w:r>
    </w:p>
    <w:p w14:paraId="7125AE02" w14:textId="77777777" w:rsidR="00BE6DD6" w:rsidRDefault="00BE6DD6" w:rsidP="00BE6DD6">
      <w:pPr>
        <w:pStyle w:val="ListingStandard"/>
      </w:pPr>
      <w:r>
        <w:t>briefcase create iOS</w:t>
      </w:r>
    </w:p>
    <w:p w14:paraId="4D917C8F" w14:textId="77777777" w:rsidR="00BE6DD6" w:rsidRDefault="00BE6DD6" w:rsidP="00BE6DD6">
      <w:pPr>
        <w:pStyle w:val="ListingStandard"/>
      </w:pPr>
      <w:r>
        <w:t>briefcase build iOS</w:t>
      </w:r>
    </w:p>
    <w:p w14:paraId="61646120" w14:textId="77777777" w:rsidR="00BE6DD6" w:rsidRDefault="00BE6DD6" w:rsidP="00BE6DD6">
      <w:pPr>
        <w:pStyle w:val="ListingStandard"/>
      </w:pPr>
      <w:r>
        <w:t>briefcase run iOS</w:t>
      </w:r>
    </w:p>
    <w:p w14:paraId="62EEE708" w14:textId="77777777" w:rsidR="00BE6DD6" w:rsidRDefault="00BE6DD6" w:rsidP="00BE6DD6">
      <w:pPr>
        <w:pStyle w:val="ListingStandard"/>
      </w:pPr>
      <w:r>
        <w:t>```</w:t>
      </w:r>
    </w:p>
    <w:p w14:paraId="02221904" w14:textId="77777777" w:rsidR="00BE6DD6" w:rsidRDefault="00BE6DD6" w:rsidP="00BE6DD6">
      <w:pPr>
        <w:pStyle w:val="ListingStandard"/>
      </w:pPr>
    </w:p>
    <w:p w14:paraId="712672A3" w14:textId="77777777" w:rsidR="00BE6DD6" w:rsidRDefault="00BE6DD6" w:rsidP="00BE6DD6">
      <w:pPr>
        <w:pStyle w:val="ListingStandard"/>
      </w:pPr>
      <w:r>
        <w:t>Briefcase ist einfacher, aber weniger flexibel als kivy-ios.</w:t>
      </w:r>
    </w:p>
    <w:p w14:paraId="6B08BC4B" w14:textId="77777777" w:rsidR="00BE6DD6" w:rsidRDefault="00BE6DD6" w:rsidP="00BE6DD6">
      <w:pPr>
        <w:pStyle w:val="ListingStandard"/>
      </w:pPr>
    </w:p>
    <w:p w14:paraId="492C7B5D" w14:textId="77777777" w:rsidR="00BE6DD6" w:rsidRDefault="00BE6DD6" w:rsidP="00BE6DD6">
      <w:pPr>
        <w:pStyle w:val="ListingStandard"/>
      </w:pPr>
      <w:r>
        <w:t>## Warum ist iOS komplizierter?</w:t>
      </w:r>
    </w:p>
    <w:p w14:paraId="4A856AD6" w14:textId="77777777" w:rsidR="00BE6DD6" w:rsidRDefault="00BE6DD6" w:rsidP="00BE6DD6">
      <w:pPr>
        <w:pStyle w:val="ListingStandard"/>
      </w:pPr>
    </w:p>
    <w:p w14:paraId="7B607B97" w14:textId="77777777" w:rsidR="00BE6DD6" w:rsidRDefault="00BE6DD6" w:rsidP="00BE6DD6">
      <w:pPr>
        <w:pStyle w:val="ListingStandard"/>
      </w:pPr>
      <w:r>
        <w:t>**Apple's Sandbox**: iOS-Apps laufen in einer strengen Sandbox. Python-Code muss speziell angepasst werden.</w:t>
      </w:r>
    </w:p>
    <w:p w14:paraId="3F72469E" w14:textId="77777777" w:rsidR="00BE6DD6" w:rsidRDefault="00BE6DD6" w:rsidP="00BE6DD6">
      <w:pPr>
        <w:pStyle w:val="ListingStandard"/>
      </w:pPr>
    </w:p>
    <w:p w14:paraId="1E0BF17E" w14:textId="77777777" w:rsidR="00BE6DD6" w:rsidRDefault="00BE6DD6" w:rsidP="00BE6DD6">
      <w:pPr>
        <w:pStyle w:val="ListingStandard"/>
      </w:pPr>
      <w:r>
        <w:t>**Code-Signing**: Jede App muss digital signiert werden. Apple überprüft alles sehr genau.</w:t>
      </w:r>
    </w:p>
    <w:p w14:paraId="4B3C3D4C" w14:textId="77777777" w:rsidR="00BE6DD6" w:rsidRDefault="00BE6DD6" w:rsidP="00BE6DD6">
      <w:pPr>
        <w:pStyle w:val="ListingStandard"/>
      </w:pPr>
    </w:p>
    <w:p w14:paraId="6108743C" w14:textId="77777777" w:rsidR="00BE6DD6" w:rsidRDefault="00BE6DD6" w:rsidP="00BE6DD6">
      <w:pPr>
        <w:pStyle w:val="ListingStandard"/>
      </w:pPr>
      <w:r>
        <w:t>**Review-Prozess**: Apple prüft jede App manuell (1-7 Tage). Apps können abgelehnt werden.</w:t>
      </w:r>
    </w:p>
    <w:p w14:paraId="1C6003A8" w14:textId="77777777" w:rsidR="00BE6DD6" w:rsidRDefault="00BE6DD6" w:rsidP="00BE6DD6">
      <w:pPr>
        <w:pStyle w:val="ListingStandard"/>
      </w:pPr>
    </w:p>
    <w:p w14:paraId="2A79000D" w14:textId="77777777" w:rsidR="00BE6DD6" w:rsidRDefault="00BE6DD6" w:rsidP="00BE6DD6">
      <w:pPr>
        <w:pStyle w:val="ListingStandard"/>
      </w:pPr>
      <w:r>
        <w:t>**Hardware-Bindung**: iOS-Development funktioniert nur auf Macs, nicht auf Windows/Linux.</w:t>
      </w:r>
    </w:p>
    <w:p w14:paraId="7F03B927" w14:textId="77777777" w:rsidR="00BE6DD6" w:rsidRDefault="00BE6DD6" w:rsidP="00BE6DD6">
      <w:pPr>
        <w:pStyle w:val="ListingStandard"/>
      </w:pPr>
    </w:p>
    <w:p w14:paraId="4CE3037B" w14:textId="77777777" w:rsidR="00BE6DD6" w:rsidRDefault="00BE6DD6" w:rsidP="00BE6DD6">
      <w:pPr>
        <w:pStyle w:val="ListingStandard"/>
      </w:pPr>
      <w:r>
        <w:t>## Kostenaufstellung</w:t>
      </w:r>
    </w:p>
    <w:p w14:paraId="3C095854" w14:textId="77777777" w:rsidR="00BE6DD6" w:rsidRDefault="00BE6DD6" w:rsidP="00BE6DD6">
      <w:pPr>
        <w:pStyle w:val="ListingStandard"/>
      </w:pPr>
    </w:p>
    <w:p w14:paraId="4D8E75C4" w14:textId="77777777" w:rsidR="00BE6DD6" w:rsidRDefault="00BE6DD6" w:rsidP="00BE6DD6">
      <w:pPr>
        <w:pStyle w:val="ListingStandard"/>
      </w:pPr>
      <w:r>
        <w:t>- **Mac**: Ab 800€ (Mac mini reicht)</w:t>
      </w:r>
    </w:p>
    <w:p w14:paraId="6D48C594" w14:textId="77777777" w:rsidR="00BE6DD6" w:rsidRDefault="00BE6DD6" w:rsidP="00BE6DD6">
      <w:pPr>
        <w:pStyle w:val="ListingStandard"/>
      </w:pPr>
      <w:r>
        <w:t>- **Developer Account**: 99€/Jahr</w:t>
      </w:r>
    </w:p>
    <w:p w14:paraId="1BD0B5C1" w14:textId="77777777" w:rsidR="00BE6DD6" w:rsidRDefault="00BE6DD6" w:rsidP="00BE6DD6">
      <w:pPr>
        <w:pStyle w:val="ListingStandard"/>
      </w:pPr>
      <w:r>
        <w:t>- **Zeit**: 2-4x länger als Android</w:t>
      </w:r>
    </w:p>
    <w:p w14:paraId="30D971AD" w14:textId="77777777" w:rsidR="00BE6DD6" w:rsidRDefault="00BE6DD6" w:rsidP="00BE6DD6">
      <w:pPr>
        <w:pStyle w:val="ListingStandard"/>
      </w:pPr>
    </w:p>
    <w:p w14:paraId="20EAB50B" w14:textId="77777777" w:rsidR="00BE6DD6" w:rsidRDefault="00BE6DD6" w:rsidP="00BE6DD6">
      <w:pPr>
        <w:pStyle w:val="ListingStandard"/>
      </w:pPr>
      <w:r>
        <w:t>## Empfehlung für den Start</w:t>
      </w:r>
    </w:p>
    <w:p w14:paraId="67302D80" w14:textId="77777777" w:rsidR="00BE6DD6" w:rsidRDefault="00BE6DD6" w:rsidP="00BE6DD6">
      <w:pPr>
        <w:pStyle w:val="ListingStandard"/>
      </w:pPr>
    </w:p>
    <w:p w14:paraId="3E4E84C8" w14:textId="77777777" w:rsidR="00BE6DD6" w:rsidRDefault="00BE6DD6" w:rsidP="00BE6DD6">
      <w:pPr>
        <w:pStyle w:val="ListingStandard"/>
      </w:pPr>
      <w:r>
        <w:t>1. **Beginne mit Android** - viel einfacher und günstiger</w:t>
      </w:r>
    </w:p>
    <w:p w14:paraId="6548BB1B" w14:textId="77777777" w:rsidR="00BE6DD6" w:rsidRDefault="00BE6DD6" w:rsidP="00BE6DD6">
      <w:pPr>
        <w:pStyle w:val="ListingStandard"/>
      </w:pPr>
      <w:r>
        <w:t>2. **Teste auf einem alten Mac** - falls verfügbar</w:t>
      </w:r>
    </w:p>
    <w:p w14:paraId="323EDB78" w14:textId="77777777" w:rsidR="00BE6DD6" w:rsidRDefault="00BE6DD6" w:rsidP="00BE6DD6">
      <w:pPr>
        <w:pStyle w:val="ListingStandard"/>
      </w:pPr>
      <w:r>
        <w:t>3. **Überlege Flutter/React Native** - wenn du sowohl iOS als auch Android brauchst</w:t>
      </w:r>
    </w:p>
    <w:p w14:paraId="30764A36" w14:textId="77777777" w:rsidR="00BE6DD6" w:rsidRDefault="00BE6DD6" w:rsidP="00BE6DD6">
      <w:pPr>
        <w:pStyle w:val="ListingStandard"/>
      </w:pPr>
    </w:p>
    <w:p w14:paraId="57018989" w14:textId="4509B543" w:rsidR="00BE6DD6" w:rsidRDefault="00BE6DD6" w:rsidP="00BE6DD6">
      <w:pPr>
        <w:pStyle w:val="ListingStandard"/>
      </w:pPr>
      <w:r>
        <w:t>Für reine Hobby-Projekte ist Android oft die bessere Wahl. Für kommerzielle Apps kommst du um iOS nicht herum, aber dann lohnt sich auch die Investition in die Apple-Infrastruktur.</w:t>
      </w:r>
    </w:p>
    <w:p w14:paraId="401B42CD" w14:textId="77777777" w:rsidR="00BE6DD6" w:rsidRDefault="00BE6DD6" w:rsidP="00BE6DD6">
      <w:pPr>
        <w:pStyle w:val="ListingStandard"/>
      </w:pPr>
    </w:p>
    <w:p w14:paraId="235AFA84" w14:textId="3548B5EE" w:rsidR="00BE6DD6" w:rsidRPr="003C7C04" w:rsidRDefault="003C7C04" w:rsidP="00BE6DD6">
      <w:pPr>
        <w:pStyle w:val="ListingStandard"/>
        <w:rPr>
          <w:rStyle w:val="ListingZeichenFett"/>
        </w:rPr>
      </w:pPr>
      <w:r w:rsidRPr="003C7C04">
        <w:rPr>
          <w:rStyle w:val="ListingZeichenFett"/>
        </w:rPr>
        <w:t>Geht der Build mit Flutter schneller?</w:t>
      </w:r>
    </w:p>
    <w:p w14:paraId="3CAB9C4B" w14:textId="77777777" w:rsidR="003C7C04" w:rsidRDefault="003C7C04" w:rsidP="00BE6DD6">
      <w:pPr>
        <w:pStyle w:val="ListingStandard"/>
      </w:pPr>
    </w:p>
    <w:p w14:paraId="02B06D01" w14:textId="77777777" w:rsidR="003C7C04" w:rsidRDefault="003C7C04" w:rsidP="003C7C04">
      <w:pPr>
        <w:pStyle w:val="ListingStandard"/>
      </w:pPr>
      <w:r>
        <w:t>Ja, Flutter ist deutlich schneller - sowohl beim Build-Prozess als auch bei der Entwicklung. Hier der Vergleich:</w:t>
      </w:r>
    </w:p>
    <w:p w14:paraId="45525E75" w14:textId="77777777" w:rsidR="003C7C04" w:rsidRDefault="003C7C04" w:rsidP="003C7C04">
      <w:pPr>
        <w:pStyle w:val="ListingStandard"/>
      </w:pPr>
    </w:p>
    <w:p w14:paraId="03FE96F6" w14:textId="77777777" w:rsidR="003C7C04" w:rsidRDefault="003C7C04" w:rsidP="003C7C04">
      <w:pPr>
        <w:pStyle w:val="ListingStandard"/>
      </w:pPr>
      <w:r>
        <w:t>## Build-Geschwindigkeit</w:t>
      </w:r>
    </w:p>
    <w:p w14:paraId="58F2076D" w14:textId="77777777" w:rsidR="003C7C04" w:rsidRDefault="003C7C04" w:rsidP="003C7C04">
      <w:pPr>
        <w:pStyle w:val="ListingStandard"/>
      </w:pPr>
    </w:p>
    <w:p w14:paraId="5813B2F1" w14:textId="77777777" w:rsidR="003C7C04" w:rsidRDefault="003C7C04" w:rsidP="003C7C04">
      <w:pPr>
        <w:pStyle w:val="ListingStandard"/>
      </w:pPr>
      <w:r>
        <w:t>**Flutter**:</w:t>
      </w:r>
    </w:p>
    <w:p w14:paraId="06C4B94C" w14:textId="77777777" w:rsidR="003C7C04" w:rsidRDefault="003C7C04" w:rsidP="003C7C04">
      <w:pPr>
        <w:pStyle w:val="ListingStandard"/>
      </w:pPr>
      <w:r>
        <w:t>- Erster Build: 2-5 Minuten</w:t>
      </w:r>
    </w:p>
    <w:p w14:paraId="440541BF" w14:textId="77777777" w:rsidR="003C7C04" w:rsidRDefault="003C7C04" w:rsidP="003C7C04">
      <w:pPr>
        <w:pStyle w:val="ListingStandard"/>
      </w:pPr>
      <w:r>
        <w:t>- Incrementelle Builds: 10-30 Sekunden</w:t>
      </w:r>
    </w:p>
    <w:p w14:paraId="18B80B84" w14:textId="77777777" w:rsidR="003C7C04" w:rsidRDefault="003C7C04" w:rsidP="003C7C04">
      <w:pPr>
        <w:pStyle w:val="ListingStandard"/>
      </w:pPr>
      <w:r>
        <w:t>- Hot Reload: 1-3 Sekunden (nur geänderte Teile)</w:t>
      </w:r>
    </w:p>
    <w:p w14:paraId="679E733C" w14:textId="77777777" w:rsidR="003C7C04" w:rsidRDefault="003C7C04" w:rsidP="003C7C04">
      <w:pPr>
        <w:pStyle w:val="ListingStandard"/>
      </w:pPr>
    </w:p>
    <w:p w14:paraId="44B7AC0C" w14:textId="77777777" w:rsidR="003C7C04" w:rsidRDefault="003C7C04" w:rsidP="003C7C04">
      <w:pPr>
        <w:pStyle w:val="ListingStandard"/>
      </w:pPr>
      <w:r>
        <w:t>**Kivy**:</w:t>
      </w:r>
    </w:p>
    <w:p w14:paraId="55502DBD" w14:textId="77777777" w:rsidR="003C7C04" w:rsidRDefault="003C7C04" w:rsidP="003C7C04">
      <w:pPr>
        <w:pStyle w:val="ListingStandard"/>
      </w:pPr>
      <w:r>
        <w:t>- Erster Build: 30-60 Minuten (Download + Kompilierung)</w:t>
      </w:r>
    </w:p>
    <w:p w14:paraId="7FF77C48" w14:textId="77777777" w:rsidR="003C7C04" w:rsidRDefault="003C7C04" w:rsidP="003C7C04">
      <w:pPr>
        <w:pStyle w:val="ListingStandard"/>
      </w:pPr>
      <w:r>
        <w:t>- Nachfolgende Builds: 2-10 Minuten</w:t>
      </w:r>
    </w:p>
    <w:p w14:paraId="5467C114" w14:textId="77777777" w:rsidR="003C7C04" w:rsidRDefault="003C7C04" w:rsidP="003C7C04">
      <w:pPr>
        <w:pStyle w:val="ListingStandard"/>
      </w:pPr>
      <w:r>
        <w:t>- Kein Hot Reload</w:t>
      </w:r>
    </w:p>
    <w:p w14:paraId="2B66FDE6" w14:textId="77777777" w:rsidR="003C7C04" w:rsidRDefault="003C7C04" w:rsidP="003C7C04">
      <w:pPr>
        <w:pStyle w:val="ListingStandard"/>
      </w:pPr>
    </w:p>
    <w:p w14:paraId="29272E08" w14:textId="77777777" w:rsidR="003C7C04" w:rsidRDefault="003C7C04" w:rsidP="003C7C04">
      <w:pPr>
        <w:pStyle w:val="ListingStandard"/>
      </w:pPr>
      <w:r>
        <w:lastRenderedPageBreak/>
        <w:t>## Warum ist Flutter schneller?</w:t>
      </w:r>
    </w:p>
    <w:p w14:paraId="5F1DBBB3" w14:textId="77777777" w:rsidR="003C7C04" w:rsidRDefault="003C7C04" w:rsidP="003C7C04">
      <w:pPr>
        <w:pStyle w:val="ListingStandard"/>
      </w:pPr>
    </w:p>
    <w:p w14:paraId="12B6B738" w14:textId="77777777" w:rsidR="003C7C04" w:rsidRDefault="003C7C04" w:rsidP="003C7C04">
      <w:pPr>
        <w:pStyle w:val="ListingStandard"/>
      </w:pPr>
      <w:r>
        <w:t>**Vorkompilierte Toolchain**: Flutter lädt einmal ~2GB Tools runter, aber dann ist alles da. Kivy muss Python + alle Dependencies für jede Plattform neu kompilieren.</w:t>
      </w:r>
    </w:p>
    <w:p w14:paraId="069F961F" w14:textId="77777777" w:rsidR="003C7C04" w:rsidRDefault="003C7C04" w:rsidP="003C7C04">
      <w:pPr>
        <w:pStyle w:val="ListingStandard"/>
      </w:pPr>
    </w:p>
    <w:p w14:paraId="334ECE46" w14:textId="77777777" w:rsidR="003C7C04" w:rsidRDefault="003C7C04" w:rsidP="003C7C04">
      <w:pPr>
        <w:pStyle w:val="ListingStandard"/>
      </w:pPr>
      <w:r>
        <w:t>**Optimierte Build-Pipeline**: Google hat Milliarden in die Flutter-Infrastruktur investiert. Die Build-Tools sind hochoptimiert.</w:t>
      </w:r>
    </w:p>
    <w:p w14:paraId="714C10F1" w14:textId="77777777" w:rsidR="003C7C04" w:rsidRDefault="003C7C04" w:rsidP="003C7C04">
      <w:pPr>
        <w:pStyle w:val="ListingStandard"/>
      </w:pPr>
    </w:p>
    <w:p w14:paraId="0E32F2A0" w14:textId="77777777" w:rsidR="003C7C04" w:rsidRDefault="003C7C04" w:rsidP="003C7C04">
      <w:pPr>
        <w:pStyle w:val="ListingStandard"/>
      </w:pPr>
      <w:r>
        <w:t>**Native Compilation**: Flutter kompiliert zu nativem Code. Kivy packt einen Python-Interpreter mit ein.</w:t>
      </w:r>
    </w:p>
    <w:p w14:paraId="5392AE61" w14:textId="77777777" w:rsidR="003C7C04" w:rsidRDefault="003C7C04" w:rsidP="003C7C04">
      <w:pPr>
        <w:pStyle w:val="ListingStandard"/>
      </w:pPr>
    </w:p>
    <w:p w14:paraId="3D38994D" w14:textId="77777777" w:rsidR="003C7C04" w:rsidRDefault="003C7C04" w:rsidP="003C7C04">
      <w:pPr>
        <w:pStyle w:val="ListingStandard"/>
      </w:pPr>
      <w:r>
        <w:t>## Deine ToDo-App in Flutter</w:t>
      </w:r>
    </w:p>
    <w:p w14:paraId="3F5E058D" w14:textId="77777777" w:rsidR="003C7C04" w:rsidRDefault="003C7C04" w:rsidP="003C7C04">
      <w:pPr>
        <w:pStyle w:val="ListingStandard"/>
      </w:pPr>
    </w:p>
    <w:p w14:paraId="1507BF40" w14:textId="77777777" w:rsidR="003C7C04" w:rsidRDefault="003C7C04" w:rsidP="003C7C04">
      <w:pPr>
        <w:pStyle w:val="ListingStandard"/>
      </w:pPr>
      <w:r>
        <w:t>So würde deine App in Flutter aussehen:</w:t>
      </w:r>
    </w:p>
    <w:p w14:paraId="6540C999" w14:textId="77777777" w:rsidR="003C7C04" w:rsidRDefault="003C7C04" w:rsidP="003C7C04">
      <w:pPr>
        <w:pStyle w:val="ListingStandard"/>
      </w:pPr>
    </w:p>
    <w:p w14:paraId="0182DA23" w14:textId="77777777" w:rsidR="003C7C04" w:rsidRDefault="003C7C04" w:rsidP="003C7C04">
      <w:pPr>
        <w:pStyle w:val="ListingStandard"/>
      </w:pPr>
      <w:r>
        <w:t>```dart</w:t>
      </w:r>
    </w:p>
    <w:p w14:paraId="13F7253E" w14:textId="77777777" w:rsidR="003C7C04" w:rsidRDefault="003C7C04" w:rsidP="003C7C04">
      <w:pPr>
        <w:pStyle w:val="ListingStandard"/>
      </w:pPr>
      <w:r>
        <w:t>// Deutlich kompakter als Kivy!</w:t>
      </w:r>
    </w:p>
    <w:p w14:paraId="0B5C7BAB" w14:textId="77777777" w:rsidR="003C7C04" w:rsidRDefault="003C7C04" w:rsidP="003C7C04">
      <w:pPr>
        <w:pStyle w:val="ListingStandard"/>
      </w:pPr>
      <w:r>
        <w:t>class TodoApp extends StatefulWidget {</w:t>
      </w:r>
    </w:p>
    <w:p w14:paraId="7600FA50" w14:textId="77777777" w:rsidR="003C7C04" w:rsidRDefault="003C7C04" w:rsidP="003C7C04">
      <w:pPr>
        <w:pStyle w:val="ListingStandard"/>
      </w:pPr>
      <w:r>
        <w:t xml:space="preserve">  @override</w:t>
      </w:r>
    </w:p>
    <w:p w14:paraId="1E8FD78C" w14:textId="77777777" w:rsidR="003C7C04" w:rsidRDefault="003C7C04" w:rsidP="003C7C04">
      <w:pPr>
        <w:pStyle w:val="ListingStandard"/>
      </w:pPr>
      <w:r>
        <w:t xml:space="preserve">  _TodoAppState createState() =&gt; _TodoAppState();</w:t>
      </w:r>
    </w:p>
    <w:p w14:paraId="0F4CD720" w14:textId="77777777" w:rsidR="003C7C04" w:rsidRDefault="003C7C04" w:rsidP="003C7C04">
      <w:pPr>
        <w:pStyle w:val="ListingStandard"/>
      </w:pPr>
      <w:r>
        <w:t>}</w:t>
      </w:r>
    </w:p>
    <w:p w14:paraId="11E5A21F" w14:textId="77777777" w:rsidR="003C7C04" w:rsidRDefault="003C7C04" w:rsidP="003C7C04">
      <w:pPr>
        <w:pStyle w:val="ListingStandard"/>
      </w:pPr>
    </w:p>
    <w:p w14:paraId="31893B48" w14:textId="77777777" w:rsidR="003C7C04" w:rsidRDefault="003C7C04" w:rsidP="003C7C04">
      <w:pPr>
        <w:pStyle w:val="ListingStandard"/>
      </w:pPr>
      <w:r>
        <w:t>class _TodoAppState extends State&lt;TodoApp&gt; {</w:t>
      </w:r>
    </w:p>
    <w:p w14:paraId="78B3FF96" w14:textId="77777777" w:rsidR="003C7C04" w:rsidRDefault="003C7C04" w:rsidP="003C7C04">
      <w:pPr>
        <w:pStyle w:val="ListingStandard"/>
      </w:pPr>
      <w:r>
        <w:t xml:space="preserve">  List&lt;String&gt; todos = [];</w:t>
      </w:r>
    </w:p>
    <w:p w14:paraId="2C6113CE" w14:textId="77777777" w:rsidR="003C7C04" w:rsidRDefault="003C7C04" w:rsidP="003C7C04">
      <w:pPr>
        <w:pStyle w:val="ListingStandard"/>
      </w:pPr>
      <w:r>
        <w:t xml:space="preserve">  </w:t>
      </w:r>
    </w:p>
    <w:p w14:paraId="2341987C" w14:textId="77777777" w:rsidR="003C7C04" w:rsidRDefault="003C7C04" w:rsidP="003C7C04">
      <w:pPr>
        <w:pStyle w:val="ListingStandard"/>
      </w:pPr>
      <w:r>
        <w:t xml:space="preserve">  @override</w:t>
      </w:r>
    </w:p>
    <w:p w14:paraId="26838DF0" w14:textId="77777777" w:rsidR="003C7C04" w:rsidRDefault="003C7C04" w:rsidP="003C7C04">
      <w:pPr>
        <w:pStyle w:val="ListingStandard"/>
      </w:pPr>
      <w:r>
        <w:t xml:space="preserve">  Widget build(BuildContext context) {</w:t>
      </w:r>
    </w:p>
    <w:p w14:paraId="1FE8EF34" w14:textId="77777777" w:rsidR="003C7C04" w:rsidRDefault="003C7C04" w:rsidP="003C7C04">
      <w:pPr>
        <w:pStyle w:val="ListingStandard"/>
      </w:pPr>
      <w:r>
        <w:t xml:space="preserve">    return Scaffold(</w:t>
      </w:r>
    </w:p>
    <w:p w14:paraId="462D6E83" w14:textId="77777777" w:rsidR="003C7C04" w:rsidRDefault="003C7C04" w:rsidP="003C7C04">
      <w:pPr>
        <w:pStyle w:val="ListingStandard"/>
      </w:pPr>
      <w:r>
        <w:t xml:space="preserve">      appBar: AppBar(title: Text('ToDo Liste')),</w:t>
      </w:r>
    </w:p>
    <w:p w14:paraId="57F58283" w14:textId="77777777" w:rsidR="003C7C04" w:rsidRDefault="003C7C04" w:rsidP="003C7C04">
      <w:pPr>
        <w:pStyle w:val="ListingStandard"/>
      </w:pPr>
      <w:r>
        <w:t xml:space="preserve">      body: ListView.builder(</w:t>
      </w:r>
    </w:p>
    <w:p w14:paraId="009CBD27" w14:textId="77777777" w:rsidR="003C7C04" w:rsidRDefault="003C7C04" w:rsidP="003C7C04">
      <w:pPr>
        <w:pStyle w:val="ListingStandard"/>
      </w:pPr>
      <w:r>
        <w:t xml:space="preserve">        itemCount: todos.length,</w:t>
      </w:r>
    </w:p>
    <w:p w14:paraId="18112151" w14:textId="77777777" w:rsidR="003C7C04" w:rsidRDefault="003C7C04" w:rsidP="003C7C04">
      <w:pPr>
        <w:pStyle w:val="ListingStandard"/>
      </w:pPr>
      <w:r>
        <w:t xml:space="preserve">        itemBuilder: (context, index) =&gt; ListTile(</w:t>
      </w:r>
    </w:p>
    <w:p w14:paraId="6437D0FB" w14:textId="77777777" w:rsidR="003C7C04" w:rsidRDefault="003C7C04" w:rsidP="003C7C04">
      <w:pPr>
        <w:pStyle w:val="ListingStandard"/>
      </w:pPr>
      <w:r>
        <w:t xml:space="preserve">          title: Text(todos[index]),</w:t>
      </w:r>
    </w:p>
    <w:p w14:paraId="4C590722" w14:textId="77777777" w:rsidR="003C7C04" w:rsidRDefault="003C7C04" w:rsidP="003C7C04">
      <w:pPr>
        <w:pStyle w:val="ListingStandard"/>
      </w:pPr>
      <w:r>
        <w:t xml:space="preserve">        ),</w:t>
      </w:r>
    </w:p>
    <w:p w14:paraId="0E7392B3" w14:textId="77777777" w:rsidR="003C7C04" w:rsidRDefault="003C7C04" w:rsidP="003C7C04">
      <w:pPr>
        <w:pStyle w:val="ListingStandard"/>
      </w:pPr>
      <w:r>
        <w:t xml:space="preserve">      ),</w:t>
      </w:r>
    </w:p>
    <w:p w14:paraId="02CF8D5C" w14:textId="77777777" w:rsidR="003C7C04" w:rsidRDefault="003C7C04" w:rsidP="003C7C04">
      <w:pPr>
        <w:pStyle w:val="ListingStandard"/>
      </w:pPr>
      <w:r>
        <w:t xml:space="preserve">      floatingActionButton: FloatingActionButton(</w:t>
      </w:r>
    </w:p>
    <w:p w14:paraId="6F6EBBF7" w14:textId="77777777" w:rsidR="003C7C04" w:rsidRDefault="003C7C04" w:rsidP="003C7C04">
      <w:pPr>
        <w:pStyle w:val="ListingStandard"/>
      </w:pPr>
      <w:r>
        <w:t xml:space="preserve">        onPressed: () =&gt; _addTodo(),</w:t>
      </w:r>
    </w:p>
    <w:p w14:paraId="062DDFC2" w14:textId="77777777" w:rsidR="003C7C04" w:rsidRDefault="003C7C04" w:rsidP="003C7C04">
      <w:pPr>
        <w:pStyle w:val="ListingStandard"/>
      </w:pPr>
      <w:r>
        <w:lastRenderedPageBreak/>
        <w:t xml:space="preserve">        child: Icon(Icons.add),</w:t>
      </w:r>
    </w:p>
    <w:p w14:paraId="28EDC49C" w14:textId="77777777" w:rsidR="003C7C04" w:rsidRDefault="003C7C04" w:rsidP="003C7C04">
      <w:pPr>
        <w:pStyle w:val="ListingStandard"/>
      </w:pPr>
      <w:r>
        <w:t xml:space="preserve">      ),</w:t>
      </w:r>
    </w:p>
    <w:p w14:paraId="449C51D0" w14:textId="77777777" w:rsidR="003C7C04" w:rsidRDefault="003C7C04" w:rsidP="003C7C04">
      <w:pPr>
        <w:pStyle w:val="ListingStandard"/>
      </w:pPr>
      <w:r>
        <w:t xml:space="preserve">    );</w:t>
      </w:r>
    </w:p>
    <w:p w14:paraId="3BFB7ACB" w14:textId="77777777" w:rsidR="003C7C04" w:rsidRDefault="003C7C04" w:rsidP="003C7C04">
      <w:pPr>
        <w:pStyle w:val="ListingStandard"/>
      </w:pPr>
      <w:r>
        <w:t xml:space="preserve">  }</w:t>
      </w:r>
    </w:p>
    <w:p w14:paraId="39A29C9B" w14:textId="77777777" w:rsidR="003C7C04" w:rsidRDefault="003C7C04" w:rsidP="003C7C04">
      <w:pPr>
        <w:pStyle w:val="ListingStandard"/>
      </w:pPr>
      <w:r>
        <w:t>}</w:t>
      </w:r>
    </w:p>
    <w:p w14:paraId="2E5EBE80" w14:textId="77777777" w:rsidR="003C7C04" w:rsidRDefault="003C7C04" w:rsidP="003C7C04">
      <w:pPr>
        <w:pStyle w:val="ListingStandard"/>
      </w:pPr>
      <w:r>
        <w:t>```</w:t>
      </w:r>
    </w:p>
    <w:p w14:paraId="03BF0653" w14:textId="77777777" w:rsidR="003C7C04" w:rsidRDefault="003C7C04" w:rsidP="003C7C04">
      <w:pPr>
        <w:pStyle w:val="ListingStandard"/>
      </w:pPr>
    </w:p>
    <w:p w14:paraId="52625F1D" w14:textId="77777777" w:rsidR="003C7C04" w:rsidRDefault="003C7C04" w:rsidP="003C7C04">
      <w:pPr>
        <w:pStyle w:val="ListingStandard"/>
      </w:pPr>
      <w:r>
        <w:t>## Setup-Zeit</w:t>
      </w:r>
    </w:p>
    <w:p w14:paraId="22E7C7E2" w14:textId="77777777" w:rsidR="003C7C04" w:rsidRDefault="003C7C04" w:rsidP="003C7C04">
      <w:pPr>
        <w:pStyle w:val="ListingStandard"/>
      </w:pPr>
    </w:p>
    <w:p w14:paraId="30EBF59B" w14:textId="77777777" w:rsidR="003C7C04" w:rsidRDefault="003C7C04" w:rsidP="003C7C04">
      <w:pPr>
        <w:pStyle w:val="ListingStandard"/>
      </w:pPr>
      <w:r>
        <w:t xml:space="preserve">**Flutter**: </w:t>
      </w:r>
    </w:p>
    <w:p w14:paraId="673A003E" w14:textId="77777777" w:rsidR="003C7C04" w:rsidRDefault="003C7C04" w:rsidP="003C7C04">
      <w:pPr>
        <w:pStyle w:val="ListingStandard"/>
      </w:pPr>
      <w:r>
        <w:t>```bash</w:t>
      </w:r>
    </w:p>
    <w:p w14:paraId="3728288F" w14:textId="77777777" w:rsidR="003C7C04" w:rsidRDefault="003C7C04" w:rsidP="003C7C04">
      <w:pPr>
        <w:pStyle w:val="ListingStandard"/>
      </w:pPr>
      <w:r>
        <w:t># 5 Minuten Setup</w:t>
      </w:r>
    </w:p>
    <w:p w14:paraId="1AA8CE38" w14:textId="77777777" w:rsidR="003C7C04" w:rsidRDefault="003C7C04" w:rsidP="003C7C04">
      <w:pPr>
        <w:pStyle w:val="ListingStandard"/>
      </w:pPr>
      <w:r>
        <w:t>flutter doctor  # Prüft Installation</w:t>
      </w:r>
    </w:p>
    <w:p w14:paraId="58FBECC5" w14:textId="77777777" w:rsidR="003C7C04" w:rsidRDefault="003C7C04" w:rsidP="003C7C04">
      <w:pPr>
        <w:pStyle w:val="ListingStandard"/>
      </w:pPr>
      <w:r>
        <w:t>flutter create todo_app</w:t>
      </w:r>
    </w:p>
    <w:p w14:paraId="53B724C5" w14:textId="77777777" w:rsidR="003C7C04" w:rsidRDefault="003C7C04" w:rsidP="003C7C04">
      <w:pPr>
        <w:pStyle w:val="ListingStandard"/>
      </w:pPr>
      <w:r>
        <w:t>cd todo_app</w:t>
      </w:r>
    </w:p>
    <w:p w14:paraId="340A864A" w14:textId="77777777" w:rsidR="003C7C04" w:rsidRDefault="003C7C04" w:rsidP="003C7C04">
      <w:pPr>
        <w:pStyle w:val="ListingStandard"/>
      </w:pPr>
      <w:r>
        <w:t>flutter run  # Sofort lauffähig</w:t>
      </w:r>
    </w:p>
    <w:p w14:paraId="12CE8DDE" w14:textId="77777777" w:rsidR="003C7C04" w:rsidRDefault="003C7C04" w:rsidP="003C7C04">
      <w:pPr>
        <w:pStyle w:val="ListingStandard"/>
      </w:pPr>
      <w:r>
        <w:t>```</w:t>
      </w:r>
    </w:p>
    <w:p w14:paraId="19252DFB" w14:textId="77777777" w:rsidR="003C7C04" w:rsidRDefault="003C7C04" w:rsidP="003C7C04">
      <w:pPr>
        <w:pStyle w:val="ListingStandard"/>
      </w:pPr>
    </w:p>
    <w:p w14:paraId="4261AFBB" w14:textId="77777777" w:rsidR="003C7C04" w:rsidRDefault="003C7C04" w:rsidP="003C7C04">
      <w:pPr>
        <w:pStyle w:val="ListingStandard"/>
      </w:pPr>
      <w:r>
        <w:t>**Kivy**:</w:t>
      </w:r>
    </w:p>
    <w:p w14:paraId="389F5F97" w14:textId="77777777" w:rsidR="003C7C04" w:rsidRDefault="003C7C04" w:rsidP="003C7C04">
      <w:pPr>
        <w:pStyle w:val="ListingStandard"/>
      </w:pPr>
      <w:r>
        <w:t>```bash</w:t>
      </w:r>
    </w:p>
    <w:p w14:paraId="552308B5" w14:textId="77777777" w:rsidR="003C7C04" w:rsidRDefault="003C7C04" w:rsidP="003C7C04">
      <w:pPr>
        <w:pStyle w:val="ListingStandard"/>
      </w:pPr>
      <w:r>
        <w:t># 60+ Minuten beim ersten Mal</w:t>
      </w:r>
    </w:p>
    <w:p w14:paraId="3C11F453" w14:textId="77777777" w:rsidR="003C7C04" w:rsidRDefault="003C7C04" w:rsidP="003C7C04">
      <w:pPr>
        <w:pStyle w:val="ListingStandard"/>
      </w:pPr>
      <w:r>
        <w:t>pip install kivy</w:t>
      </w:r>
    </w:p>
    <w:p w14:paraId="17D6F590" w14:textId="77777777" w:rsidR="003C7C04" w:rsidRDefault="003C7C04" w:rsidP="003C7C04">
      <w:pPr>
        <w:pStyle w:val="ListingStandard"/>
      </w:pPr>
      <w:r>
        <w:t>buildozer init</w:t>
      </w:r>
    </w:p>
    <w:p w14:paraId="2C974DE3" w14:textId="77777777" w:rsidR="003C7C04" w:rsidRDefault="003C7C04" w:rsidP="003C7C04">
      <w:pPr>
        <w:pStyle w:val="ListingStandard"/>
      </w:pPr>
      <w:r>
        <w:t>buildozer android debug  # Lange Wartezeit</w:t>
      </w:r>
    </w:p>
    <w:p w14:paraId="4393B643" w14:textId="77777777" w:rsidR="003C7C04" w:rsidRDefault="003C7C04" w:rsidP="003C7C04">
      <w:pPr>
        <w:pStyle w:val="ListingStandard"/>
      </w:pPr>
      <w:r>
        <w:t>```</w:t>
      </w:r>
    </w:p>
    <w:p w14:paraId="14C3F60B" w14:textId="77777777" w:rsidR="003C7C04" w:rsidRDefault="003C7C04" w:rsidP="003C7C04">
      <w:pPr>
        <w:pStyle w:val="ListingStandard"/>
      </w:pPr>
    </w:p>
    <w:p w14:paraId="3CC2C556" w14:textId="77777777" w:rsidR="003C7C04" w:rsidRDefault="003C7C04" w:rsidP="003C7C04">
      <w:pPr>
        <w:pStyle w:val="ListingStandard"/>
      </w:pPr>
      <w:r>
        <w:t>## Cross-Platform-Support</w:t>
      </w:r>
    </w:p>
    <w:p w14:paraId="171936B5" w14:textId="77777777" w:rsidR="003C7C04" w:rsidRDefault="003C7C04" w:rsidP="003C7C04">
      <w:pPr>
        <w:pStyle w:val="ListingStandard"/>
      </w:pPr>
    </w:p>
    <w:p w14:paraId="3D5475A7" w14:textId="77777777" w:rsidR="003C7C04" w:rsidRDefault="003C7C04" w:rsidP="003C7C04">
      <w:pPr>
        <w:pStyle w:val="ListingStandard"/>
      </w:pPr>
      <w:r>
        <w:t>**Flutter**: Ein Code → Android + iOS gleichzeitig</w:t>
      </w:r>
    </w:p>
    <w:p w14:paraId="6C324E79" w14:textId="77777777" w:rsidR="003C7C04" w:rsidRDefault="003C7C04" w:rsidP="003C7C04">
      <w:pPr>
        <w:pStyle w:val="ListingStandard"/>
      </w:pPr>
      <w:r>
        <w:t>**Kivy**: Separate Build-Prozesse für jede Plattform</w:t>
      </w:r>
    </w:p>
    <w:p w14:paraId="60F96ABF" w14:textId="77777777" w:rsidR="003C7C04" w:rsidRDefault="003C7C04" w:rsidP="003C7C04">
      <w:pPr>
        <w:pStyle w:val="ListingStandard"/>
      </w:pPr>
    </w:p>
    <w:p w14:paraId="5B8105B7" w14:textId="77777777" w:rsidR="003C7C04" w:rsidRDefault="003C7C04" w:rsidP="003C7C04">
      <w:pPr>
        <w:pStyle w:val="ListingStandard"/>
      </w:pPr>
      <w:r>
        <w:t>## Aber: Lernkurve</w:t>
      </w:r>
    </w:p>
    <w:p w14:paraId="7FC51FA2" w14:textId="77777777" w:rsidR="003C7C04" w:rsidRDefault="003C7C04" w:rsidP="003C7C04">
      <w:pPr>
        <w:pStyle w:val="ListingStandard"/>
      </w:pPr>
    </w:p>
    <w:p w14:paraId="485B881B" w14:textId="77777777" w:rsidR="003C7C04" w:rsidRDefault="003C7C04" w:rsidP="003C7C04">
      <w:pPr>
        <w:pStyle w:val="ListingStandard"/>
      </w:pPr>
      <w:r>
        <w:t>**Flutter**: Neue Sprache (Dart) lernen</w:t>
      </w:r>
    </w:p>
    <w:p w14:paraId="7A815031" w14:textId="77777777" w:rsidR="003C7C04" w:rsidRDefault="003C7C04" w:rsidP="003C7C04">
      <w:pPr>
        <w:pStyle w:val="ListingStandard"/>
      </w:pPr>
      <w:r>
        <w:t>**Kivy**: Du kennst bereits Python</w:t>
      </w:r>
    </w:p>
    <w:p w14:paraId="4DEE6694" w14:textId="77777777" w:rsidR="003C7C04" w:rsidRDefault="003C7C04" w:rsidP="003C7C04">
      <w:pPr>
        <w:pStyle w:val="ListingStandard"/>
      </w:pPr>
    </w:p>
    <w:p w14:paraId="4DE2227E" w14:textId="77777777" w:rsidR="003C7C04" w:rsidRDefault="003C7C04" w:rsidP="003C7C04">
      <w:pPr>
        <w:pStyle w:val="ListingStandard"/>
      </w:pPr>
      <w:r>
        <w:t>## Performance im Vergleich</w:t>
      </w:r>
    </w:p>
    <w:p w14:paraId="775216BC" w14:textId="77777777" w:rsidR="003C7C04" w:rsidRDefault="003C7C04" w:rsidP="003C7C04">
      <w:pPr>
        <w:pStyle w:val="ListingStandard"/>
      </w:pPr>
    </w:p>
    <w:p w14:paraId="233F17C5" w14:textId="77777777" w:rsidR="003C7C04" w:rsidRDefault="003C7C04" w:rsidP="003C7C04">
      <w:pPr>
        <w:pStyle w:val="ListingStandard"/>
      </w:pPr>
      <w:r>
        <w:lastRenderedPageBreak/>
        <w:t>**App-Größe**:</w:t>
      </w:r>
    </w:p>
    <w:p w14:paraId="467FA294" w14:textId="77777777" w:rsidR="003C7C04" w:rsidRDefault="003C7C04" w:rsidP="003C7C04">
      <w:pPr>
        <w:pStyle w:val="ListingStandard"/>
      </w:pPr>
      <w:r>
        <w:t>- Flutter: ~15-25MB</w:t>
      </w:r>
    </w:p>
    <w:p w14:paraId="298CE295" w14:textId="77777777" w:rsidR="003C7C04" w:rsidRDefault="003C7C04" w:rsidP="003C7C04">
      <w:pPr>
        <w:pStyle w:val="ListingStandard"/>
      </w:pPr>
      <w:r>
        <w:t>- Kivy: ~50-80MB (Python-Runtime dabei)</w:t>
      </w:r>
    </w:p>
    <w:p w14:paraId="1CDD274D" w14:textId="77777777" w:rsidR="003C7C04" w:rsidRDefault="003C7C04" w:rsidP="003C7C04">
      <w:pPr>
        <w:pStyle w:val="ListingStandard"/>
      </w:pPr>
    </w:p>
    <w:p w14:paraId="6B397F26" w14:textId="77777777" w:rsidR="003C7C04" w:rsidRDefault="003C7C04" w:rsidP="003C7C04">
      <w:pPr>
        <w:pStyle w:val="ListingStandard"/>
      </w:pPr>
      <w:r>
        <w:t>**Startup-Zeit**:</w:t>
      </w:r>
    </w:p>
    <w:p w14:paraId="17CFCE44" w14:textId="77777777" w:rsidR="003C7C04" w:rsidRDefault="003C7C04" w:rsidP="003C7C04">
      <w:pPr>
        <w:pStyle w:val="ListingStandard"/>
      </w:pPr>
      <w:r>
        <w:t>- Flutter: 1-2 Sekunden</w:t>
      </w:r>
    </w:p>
    <w:p w14:paraId="1A28CB1E" w14:textId="77777777" w:rsidR="003C7C04" w:rsidRDefault="003C7C04" w:rsidP="003C7C04">
      <w:pPr>
        <w:pStyle w:val="ListingStandard"/>
      </w:pPr>
      <w:r>
        <w:t>- Kivy: 3-5 Sekunden</w:t>
      </w:r>
    </w:p>
    <w:p w14:paraId="2A04EB28" w14:textId="77777777" w:rsidR="003C7C04" w:rsidRDefault="003C7C04" w:rsidP="003C7C04">
      <w:pPr>
        <w:pStyle w:val="ListingStandard"/>
      </w:pPr>
    </w:p>
    <w:p w14:paraId="19BE2C49" w14:textId="77777777" w:rsidR="003C7C04" w:rsidRDefault="003C7C04" w:rsidP="003C7C04">
      <w:pPr>
        <w:pStyle w:val="ListingStandard"/>
      </w:pPr>
      <w:r>
        <w:t>**UI-Performance**:</w:t>
      </w:r>
    </w:p>
    <w:p w14:paraId="2FB59C53" w14:textId="77777777" w:rsidR="003C7C04" w:rsidRDefault="003C7C04" w:rsidP="003C7C04">
      <w:pPr>
        <w:pStyle w:val="ListingStandard"/>
      </w:pPr>
      <w:r>
        <w:t>- Flutter: 60 FPS nativ</w:t>
      </w:r>
    </w:p>
    <w:p w14:paraId="653AF1A5" w14:textId="77777777" w:rsidR="003C7C04" w:rsidRDefault="003C7C04" w:rsidP="003C7C04">
      <w:pPr>
        <w:pStyle w:val="ListingStandard"/>
      </w:pPr>
      <w:r>
        <w:t>- Kivy: Kann bei komplexen UIs ruckeln</w:t>
      </w:r>
    </w:p>
    <w:p w14:paraId="21552A73" w14:textId="77777777" w:rsidR="003C7C04" w:rsidRDefault="003C7C04" w:rsidP="003C7C04">
      <w:pPr>
        <w:pStyle w:val="ListingStandard"/>
      </w:pPr>
    </w:p>
    <w:p w14:paraId="5B4A39A5" w14:textId="77777777" w:rsidR="003C7C04" w:rsidRDefault="003C7C04" w:rsidP="003C7C04">
      <w:pPr>
        <w:pStyle w:val="ListingStandard"/>
      </w:pPr>
      <w:r>
        <w:t>## Meine Empfehlung</w:t>
      </w:r>
    </w:p>
    <w:p w14:paraId="49924DCD" w14:textId="77777777" w:rsidR="003C7C04" w:rsidRDefault="003C7C04" w:rsidP="003C7C04">
      <w:pPr>
        <w:pStyle w:val="ListingStandard"/>
      </w:pPr>
    </w:p>
    <w:p w14:paraId="0CBF89AB" w14:textId="77777777" w:rsidR="003C7C04" w:rsidRDefault="003C7C04" w:rsidP="003C7C04">
      <w:pPr>
        <w:pStyle w:val="ListingStandard"/>
      </w:pPr>
      <w:r>
        <w:t>**Nimm Flutter, wenn**:</w:t>
      </w:r>
    </w:p>
    <w:p w14:paraId="2B111095" w14:textId="77777777" w:rsidR="003C7C04" w:rsidRDefault="003C7C04" w:rsidP="003C7C04">
      <w:pPr>
        <w:pStyle w:val="ListingStandard"/>
      </w:pPr>
      <w:r>
        <w:t>- Du schnell eine professionelle App willst</w:t>
      </w:r>
    </w:p>
    <w:p w14:paraId="48B5E517" w14:textId="77777777" w:rsidR="003C7C04" w:rsidRDefault="003C7C04" w:rsidP="003C7C04">
      <w:pPr>
        <w:pStyle w:val="ListingStandard"/>
      </w:pPr>
      <w:r>
        <w:t>- Performance wichtig ist</w:t>
      </w:r>
    </w:p>
    <w:p w14:paraId="05228FB5" w14:textId="77777777" w:rsidR="003C7C04" w:rsidRDefault="003C7C04" w:rsidP="003C7C04">
      <w:pPr>
        <w:pStyle w:val="ListingStandard"/>
      </w:pPr>
      <w:r>
        <w:t>- Du sowohl Android als auch iOS brauchst</w:t>
      </w:r>
    </w:p>
    <w:p w14:paraId="19EFB8E5" w14:textId="77777777" w:rsidR="003C7C04" w:rsidRDefault="003C7C04" w:rsidP="003C7C04">
      <w:pPr>
        <w:pStyle w:val="ListingStandard"/>
      </w:pPr>
      <w:r>
        <w:t>- Du bereit bist, Dart zu lernen</w:t>
      </w:r>
    </w:p>
    <w:p w14:paraId="1C94EE21" w14:textId="77777777" w:rsidR="003C7C04" w:rsidRDefault="003C7C04" w:rsidP="003C7C04">
      <w:pPr>
        <w:pStyle w:val="ListingStandard"/>
      </w:pPr>
    </w:p>
    <w:p w14:paraId="18801FAA" w14:textId="77777777" w:rsidR="003C7C04" w:rsidRDefault="003C7C04" w:rsidP="003C7C04">
      <w:pPr>
        <w:pStyle w:val="ListingStandard"/>
      </w:pPr>
      <w:r>
        <w:t>**Bleib bei Kivy, wenn**:</w:t>
      </w:r>
    </w:p>
    <w:p w14:paraId="064B6EAA" w14:textId="77777777" w:rsidR="003C7C04" w:rsidRDefault="003C7C04" w:rsidP="003C7C04">
      <w:pPr>
        <w:pStyle w:val="ListingStandard"/>
      </w:pPr>
      <w:r>
        <w:t>- Du Python-Bibliotheken brauchst (NumPy, pandas)</w:t>
      </w:r>
    </w:p>
    <w:p w14:paraId="16E12230" w14:textId="77777777" w:rsidR="003C7C04" w:rsidRDefault="003C7C04" w:rsidP="003C7C04">
      <w:pPr>
        <w:pStyle w:val="ListingStandard"/>
      </w:pPr>
      <w:r>
        <w:t>- Du bereits viel Python-Code hast</w:t>
      </w:r>
    </w:p>
    <w:p w14:paraId="55E94847" w14:textId="77777777" w:rsidR="003C7C04" w:rsidRDefault="003C7C04" w:rsidP="003C7C04">
      <w:pPr>
        <w:pStyle w:val="ListingStandard"/>
      </w:pPr>
      <w:r>
        <w:t>- Du keine neue Sprache lernen willst</w:t>
      </w:r>
    </w:p>
    <w:p w14:paraId="7186B883" w14:textId="77777777" w:rsidR="003C7C04" w:rsidRDefault="003C7C04" w:rsidP="003C7C04">
      <w:pPr>
        <w:pStyle w:val="ListingStandard"/>
      </w:pPr>
      <w:r>
        <w:t>- Die App nur ein Hobby-Projekt ist</w:t>
      </w:r>
    </w:p>
    <w:p w14:paraId="586168EF" w14:textId="77777777" w:rsidR="003C7C04" w:rsidRDefault="003C7C04" w:rsidP="003C7C04">
      <w:pPr>
        <w:pStyle w:val="ListingStandard"/>
      </w:pPr>
    </w:p>
    <w:p w14:paraId="3F0FD592" w14:textId="2C036F85" w:rsidR="003C7C04" w:rsidRDefault="003C7C04" w:rsidP="003C7C04">
      <w:pPr>
        <w:pStyle w:val="ListingStandard"/>
      </w:pPr>
      <w:r>
        <w:t>Für eine einfache ToDo-App würde ich Flutter empfehlen. Du hast in 2 Stunden eine bessere App als mit tagelangem Kivy-Build-Prozess.</w:t>
      </w:r>
    </w:p>
    <w:p w14:paraId="5C487AB9" w14:textId="77777777" w:rsidR="003C7C04" w:rsidRDefault="003C7C04" w:rsidP="00BE6DD6">
      <w:pPr>
        <w:pStyle w:val="ListingStandard"/>
      </w:pPr>
    </w:p>
    <w:p w14:paraId="7D133DF5" w14:textId="77777777" w:rsidR="003C7C04" w:rsidRDefault="003C7C04" w:rsidP="00BE6DD6">
      <w:pPr>
        <w:pStyle w:val="ListingStandard"/>
      </w:pPr>
    </w:p>
    <w:p w14:paraId="47586FAD" w14:textId="6A1B06A2" w:rsidR="003C7C04" w:rsidRPr="00861E3D" w:rsidRDefault="00861E3D" w:rsidP="00BE6DD6">
      <w:pPr>
        <w:pStyle w:val="ListingStandard"/>
        <w:rPr>
          <w:rStyle w:val="ListingZeichenFett"/>
        </w:rPr>
      </w:pPr>
      <w:r w:rsidRPr="00861E3D">
        <w:rPr>
          <w:rStyle w:val="ListingZeichenFett"/>
        </w:rPr>
        <w:t>Ich möchte Apps mit Flutter unter &lt;Name des Betriebssystems&gt; entwickeln: Wie muss ich zunächst vorgehen, um mit Flutter entwickeln zu können? Beschränke dich bei der Beschreibung auf die Entwicklung der Apps für &lt;Android / iOS&gt;</w:t>
      </w:r>
    </w:p>
    <w:p w14:paraId="380F4234" w14:textId="77777777" w:rsidR="00861E3D" w:rsidRDefault="00861E3D" w:rsidP="00BE6DD6">
      <w:pPr>
        <w:pStyle w:val="ListingStandard"/>
      </w:pPr>
    </w:p>
    <w:p w14:paraId="6311B509" w14:textId="77777777" w:rsidR="00EF2B1B" w:rsidRDefault="00EF2B1B" w:rsidP="00EF2B1B">
      <w:pPr>
        <w:pStyle w:val="ListingStandard"/>
      </w:pPr>
      <w:r>
        <w:t>Um Flutter-Apps für iOS auf macOS zu entwickeln, musst du folgende Schritte durchführen:</w:t>
      </w:r>
    </w:p>
    <w:p w14:paraId="395B080A" w14:textId="77777777" w:rsidR="00EF2B1B" w:rsidRDefault="00EF2B1B" w:rsidP="00EF2B1B">
      <w:pPr>
        <w:pStyle w:val="ListingStandard"/>
      </w:pPr>
    </w:p>
    <w:p w14:paraId="74504571" w14:textId="77777777" w:rsidR="00EF2B1B" w:rsidRDefault="00EF2B1B" w:rsidP="00EF2B1B">
      <w:pPr>
        <w:pStyle w:val="ListingStandard"/>
      </w:pPr>
      <w:r>
        <w:t>## 1. Xcode installieren</w:t>
      </w:r>
    </w:p>
    <w:p w14:paraId="4684E9C6" w14:textId="77777777" w:rsidR="00EF2B1B" w:rsidRDefault="00EF2B1B" w:rsidP="00EF2B1B">
      <w:pPr>
        <w:pStyle w:val="ListingStandard"/>
      </w:pPr>
    </w:p>
    <w:p w14:paraId="74093628" w14:textId="77777777" w:rsidR="00EF2B1B" w:rsidRDefault="00EF2B1B" w:rsidP="00EF2B1B">
      <w:pPr>
        <w:pStyle w:val="ListingStandard"/>
      </w:pPr>
      <w:r>
        <w:t>Lade Xcode aus dem Mac App Store herunter und installiere es. Xcode ist zwingend erforderlich für die iOS-Entwicklung, da es die iOS-SDKs und Build-Tools enthält.</w:t>
      </w:r>
    </w:p>
    <w:p w14:paraId="206F8595" w14:textId="77777777" w:rsidR="00EF2B1B" w:rsidRDefault="00EF2B1B" w:rsidP="00EF2B1B">
      <w:pPr>
        <w:pStyle w:val="ListingStandard"/>
      </w:pPr>
    </w:p>
    <w:p w14:paraId="716471ED" w14:textId="77777777" w:rsidR="00EF2B1B" w:rsidRDefault="00EF2B1B" w:rsidP="00EF2B1B">
      <w:pPr>
        <w:pStyle w:val="ListingStandard"/>
      </w:pPr>
      <w:r>
        <w:t>Nach der Installation öffne Xcode einmal und akzeptiere die Lizenzvereinbarung:</w:t>
      </w:r>
    </w:p>
    <w:p w14:paraId="35739845" w14:textId="77777777" w:rsidR="00EF2B1B" w:rsidRDefault="00EF2B1B" w:rsidP="00EF2B1B">
      <w:pPr>
        <w:pStyle w:val="ListingStandard"/>
      </w:pPr>
      <w:r>
        <w:t>```bash</w:t>
      </w:r>
    </w:p>
    <w:p w14:paraId="2EA55C9E" w14:textId="77777777" w:rsidR="00EF2B1B" w:rsidRDefault="00EF2B1B" w:rsidP="00EF2B1B">
      <w:pPr>
        <w:pStyle w:val="ListingStandard"/>
      </w:pPr>
      <w:r>
        <w:t>sudo xcodebuild -license accept</w:t>
      </w:r>
    </w:p>
    <w:p w14:paraId="18DEF32A" w14:textId="77777777" w:rsidR="00EF2B1B" w:rsidRDefault="00EF2B1B" w:rsidP="00EF2B1B">
      <w:pPr>
        <w:pStyle w:val="ListingStandard"/>
      </w:pPr>
      <w:r>
        <w:t>```</w:t>
      </w:r>
    </w:p>
    <w:p w14:paraId="3C235CF6" w14:textId="77777777" w:rsidR="00EF2B1B" w:rsidRDefault="00EF2B1B" w:rsidP="00EF2B1B">
      <w:pPr>
        <w:pStyle w:val="ListingStandard"/>
      </w:pPr>
    </w:p>
    <w:p w14:paraId="33B226E1" w14:textId="77777777" w:rsidR="00EF2B1B" w:rsidRDefault="00EF2B1B" w:rsidP="00EF2B1B">
      <w:pPr>
        <w:pStyle w:val="ListingStandard"/>
      </w:pPr>
      <w:r>
        <w:t>## 2. Flutter SDK installieren</w:t>
      </w:r>
    </w:p>
    <w:p w14:paraId="548A5396" w14:textId="77777777" w:rsidR="00EF2B1B" w:rsidRDefault="00EF2B1B" w:rsidP="00EF2B1B">
      <w:pPr>
        <w:pStyle w:val="ListingStandard"/>
      </w:pPr>
    </w:p>
    <w:p w14:paraId="59B59721" w14:textId="77777777" w:rsidR="00EF2B1B" w:rsidRDefault="00EF2B1B" w:rsidP="00EF2B1B">
      <w:pPr>
        <w:pStyle w:val="ListingStandard"/>
      </w:pPr>
      <w:r>
        <w:t>Gehe zur Flutter-Website (flutter.dev) und lade das Flutter SDK für macOS herunter. Entpacke es in einen gewünschten Ordner, zum Beispiel:</w:t>
      </w:r>
    </w:p>
    <w:p w14:paraId="2673AD93" w14:textId="77777777" w:rsidR="00EF2B1B" w:rsidRDefault="00EF2B1B" w:rsidP="00EF2B1B">
      <w:pPr>
        <w:pStyle w:val="ListingStandard"/>
      </w:pPr>
      <w:r>
        <w:t>```bash</w:t>
      </w:r>
    </w:p>
    <w:p w14:paraId="3ED6990C" w14:textId="77777777" w:rsidR="00EF2B1B" w:rsidRDefault="00EF2B1B" w:rsidP="00EF2B1B">
      <w:pPr>
        <w:pStyle w:val="ListingStandard"/>
      </w:pPr>
      <w:r>
        <w:t>cd ~/development</w:t>
      </w:r>
    </w:p>
    <w:p w14:paraId="49BA477D" w14:textId="77777777" w:rsidR="00EF2B1B" w:rsidRDefault="00EF2B1B" w:rsidP="00EF2B1B">
      <w:pPr>
        <w:pStyle w:val="ListingStandard"/>
      </w:pPr>
      <w:r>
        <w:t>unzip ~/Downloads/flutter_macos_[version].zip</w:t>
      </w:r>
    </w:p>
    <w:p w14:paraId="0A554FFE" w14:textId="77777777" w:rsidR="00EF2B1B" w:rsidRDefault="00EF2B1B" w:rsidP="00EF2B1B">
      <w:pPr>
        <w:pStyle w:val="ListingStandard"/>
      </w:pPr>
      <w:r>
        <w:t>```</w:t>
      </w:r>
    </w:p>
    <w:p w14:paraId="05EA84FD" w14:textId="77777777" w:rsidR="00EF2B1B" w:rsidRDefault="00EF2B1B" w:rsidP="00EF2B1B">
      <w:pPr>
        <w:pStyle w:val="ListingStandard"/>
      </w:pPr>
    </w:p>
    <w:p w14:paraId="10FC9CDA" w14:textId="77777777" w:rsidR="00EF2B1B" w:rsidRDefault="00EF2B1B" w:rsidP="00EF2B1B">
      <w:pPr>
        <w:pStyle w:val="ListingStandard"/>
      </w:pPr>
      <w:r>
        <w:t>## 3. PATH-Variable konfigurieren</w:t>
      </w:r>
    </w:p>
    <w:p w14:paraId="461A20DA" w14:textId="77777777" w:rsidR="00EF2B1B" w:rsidRDefault="00EF2B1B" w:rsidP="00EF2B1B">
      <w:pPr>
        <w:pStyle w:val="ListingStandard"/>
      </w:pPr>
    </w:p>
    <w:p w14:paraId="736B13DF" w14:textId="77777777" w:rsidR="00EF2B1B" w:rsidRDefault="00EF2B1B" w:rsidP="00EF2B1B">
      <w:pPr>
        <w:pStyle w:val="ListingStandard"/>
      </w:pPr>
      <w:r>
        <w:t>Füge Flutter zu deiner PATH-Variable hinzu, damit du Flutter-Befehle von überall ausführen kannst:</w:t>
      </w:r>
    </w:p>
    <w:p w14:paraId="6DE6598E" w14:textId="77777777" w:rsidR="00EF2B1B" w:rsidRDefault="00EF2B1B" w:rsidP="00EF2B1B">
      <w:pPr>
        <w:pStyle w:val="ListingStandard"/>
      </w:pPr>
    </w:p>
    <w:p w14:paraId="39068D0E" w14:textId="77777777" w:rsidR="00EF2B1B" w:rsidRDefault="00EF2B1B" w:rsidP="00EF2B1B">
      <w:pPr>
        <w:pStyle w:val="ListingStandard"/>
      </w:pPr>
      <w:r>
        <w:t>Für bash (~/.bash_profile oder ~/.bashrc):</w:t>
      </w:r>
    </w:p>
    <w:p w14:paraId="4B5E1E4A" w14:textId="77777777" w:rsidR="00EF2B1B" w:rsidRDefault="00EF2B1B" w:rsidP="00EF2B1B">
      <w:pPr>
        <w:pStyle w:val="ListingStandard"/>
      </w:pPr>
      <w:r>
        <w:t>```bash</w:t>
      </w:r>
    </w:p>
    <w:p w14:paraId="74BCCC4E" w14:textId="77777777" w:rsidR="00EF2B1B" w:rsidRDefault="00EF2B1B" w:rsidP="00EF2B1B">
      <w:pPr>
        <w:pStyle w:val="ListingStandard"/>
      </w:pPr>
      <w:r>
        <w:t>export PATH="$PATH:~/development/flutter/bin"</w:t>
      </w:r>
    </w:p>
    <w:p w14:paraId="09F6BADC" w14:textId="77777777" w:rsidR="00EF2B1B" w:rsidRDefault="00EF2B1B" w:rsidP="00EF2B1B">
      <w:pPr>
        <w:pStyle w:val="ListingStandard"/>
      </w:pPr>
      <w:r>
        <w:t>```</w:t>
      </w:r>
    </w:p>
    <w:p w14:paraId="596B3A66" w14:textId="77777777" w:rsidR="00EF2B1B" w:rsidRDefault="00EF2B1B" w:rsidP="00EF2B1B">
      <w:pPr>
        <w:pStyle w:val="ListingStandard"/>
      </w:pPr>
    </w:p>
    <w:p w14:paraId="01AC48E7" w14:textId="77777777" w:rsidR="00EF2B1B" w:rsidRDefault="00EF2B1B" w:rsidP="00EF2B1B">
      <w:pPr>
        <w:pStyle w:val="ListingStandard"/>
      </w:pPr>
      <w:r>
        <w:t>Für zsh (~/.zshrc):</w:t>
      </w:r>
    </w:p>
    <w:p w14:paraId="49758455" w14:textId="77777777" w:rsidR="00EF2B1B" w:rsidRDefault="00EF2B1B" w:rsidP="00EF2B1B">
      <w:pPr>
        <w:pStyle w:val="ListingStandard"/>
      </w:pPr>
      <w:r>
        <w:t>```bash</w:t>
      </w:r>
    </w:p>
    <w:p w14:paraId="3C62967C" w14:textId="77777777" w:rsidR="00EF2B1B" w:rsidRDefault="00EF2B1B" w:rsidP="00EF2B1B">
      <w:pPr>
        <w:pStyle w:val="ListingStandard"/>
      </w:pPr>
      <w:r>
        <w:t>export PATH="$PATH:~/development/flutter/bin"</w:t>
      </w:r>
    </w:p>
    <w:p w14:paraId="2D33E937" w14:textId="77777777" w:rsidR="00EF2B1B" w:rsidRDefault="00EF2B1B" w:rsidP="00EF2B1B">
      <w:pPr>
        <w:pStyle w:val="ListingStandard"/>
      </w:pPr>
      <w:r>
        <w:t>```</w:t>
      </w:r>
    </w:p>
    <w:p w14:paraId="3B86B879" w14:textId="77777777" w:rsidR="00EF2B1B" w:rsidRDefault="00EF2B1B" w:rsidP="00EF2B1B">
      <w:pPr>
        <w:pStyle w:val="ListingStandard"/>
      </w:pPr>
    </w:p>
    <w:p w14:paraId="3A5FDD76" w14:textId="77777777" w:rsidR="00EF2B1B" w:rsidRDefault="00EF2B1B" w:rsidP="00EF2B1B">
      <w:pPr>
        <w:pStyle w:val="ListingStandard"/>
      </w:pPr>
      <w:r>
        <w:t>Lade die Konfiguration neu:</w:t>
      </w:r>
    </w:p>
    <w:p w14:paraId="0ABFDA1A" w14:textId="77777777" w:rsidR="00EF2B1B" w:rsidRDefault="00EF2B1B" w:rsidP="00EF2B1B">
      <w:pPr>
        <w:pStyle w:val="ListingStandard"/>
      </w:pPr>
      <w:r>
        <w:t>```bash</w:t>
      </w:r>
    </w:p>
    <w:p w14:paraId="7D1ECFF0" w14:textId="77777777" w:rsidR="00EF2B1B" w:rsidRDefault="00EF2B1B" w:rsidP="00EF2B1B">
      <w:pPr>
        <w:pStyle w:val="ListingStandard"/>
      </w:pPr>
      <w:r>
        <w:t>source ~/.zshrc</w:t>
      </w:r>
    </w:p>
    <w:p w14:paraId="221C28BE" w14:textId="77777777" w:rsidR="00EF2B1B" w:rsidRDefault="00EF2B1B" w:rsidP="00EF2B1B">
      <w:pPr>
        <w:pStyle w:val="ListingStandard"/>
      </w:pPr>
      <w:r>
        <w:t>```</w:t>
      </w:r>
    </w:p>
    <w:p w14:paraId="2D53D2EC" w14:textId="77777777" w:rsidR="00EF2B1B" w:rsidRDefault="00EF2B1B" w:rsidP="00EF2B1B">
      <w:pPr>
        <w:pStyle w:val="ListingStandard"/>
      </w:pPr>
    </w:p>
    <w:p w14:paraId="03CF6FAB" w14:textId="77777777" w:rsidR="00EF2B1B" w:rsidRDefault="00EF2B1B" w:rsidP="00EF2B1B">
      <w:pPr>
        <w:pStyle w:val="ListingStandard"/>
      </w:pPr>
      <w:r>
        <w:lastRenderedPageBreak/>
        <w:t>## 4. iOS-Simulator einrichten</w:t>
      </w:r>
    </w:p>
    <w:p w14:paraId="47FBB4FC" w14:textId="77777777" w:rsidR="00EF2B1B" w:rsidRDefault="00EF2B1B" w:rsidP="00EF2B1B">
      <w:pPr>
        <w:pStyle w:val="ListingStandard"/>
      </w:pPr>
    </w:p>
    <w:p w14:paraId="1E5AF46D" w14:textId="77777777" w:rsidR="00EF2B1B" w:rsidRDefault="00EF2B1B" w:rsidP="00EF2B1B">
      <w:pPr>
        <w:pStyle w:val="ListingStandard"/>
      </w:pPr>
      <w:r>
        <w:t>Starte den iOS-Simulator über Xcode oder direkt:</w:t>
      </w:r>
    </w:p>
    <w:p w14:paraId="225FBB03" w14:textId="77777777" w:rsidR="00EF2B1B" w:rsidRDefault="00EF2B1B" w:rsidP="00EF2B1B">
      <w:pPr>
        <w:pStyle w:val="ListingStandard"/>
      </w:pPr>
      <w:r>
        <w:t>```bash</w:t>
      </w:r>
    </w:p>
    <w:p w14:paraId="4D962B85" w14:textId="77777777" w:rsidR="00EF2B1B" w:rsidRDefault="00EF2B1B" w:rsidP="00EF2B1B">
      <w:pPr>
        <w:pStyle w:val="ListingStandard"/>
      </w:pPr>
      <w:r>
        <w:t>open -a Simulator</w:t>
      </w:r>
    </w:p>
    <w:p w14:paraId="15106775" w14:textId="77777777" w:rsidR="00EF2B1B" w:rsidRDefault="00EF2B1B" w:rsidP="00EF2B1B">
      <w:pPr>
        <w:pStyle w:val="ListingStandard"/>
      </w:pPr>
      <w:r>
        <w:t>```</w:t>
      </w:r>
    </w:p>
    <w:p w14:paraId="315DBAB0" w14:textId="77777777" w:rsidR="00EF2B1B" w:rsidRDefault="00EF2B1B" w:rsidP="00EF2B1B">
      <w:pPr>
        <w:pStyle w:val="ListingStandard"/>
      </w:pPr>
    </w:p>
    <w:p w14:paraId="73CFBAD7" w14:textId="77777777" w:rsidR="00EF2B1B" w:rsidRDefault="00EF2B1B" w:rsidP="00EF2B1B">
      <w:pPr>
        <w:pStyle w:val="ListingStandard"/>
      </w:pPr>
      <w:r>
        <w:t>## 5. Flutter-Installation überprüfen</w:t>
      </w:r>
    </w:p>
    <w:p w14:paraId="033FC032" w14:textId="77777777" w:rsidR="00EF2B1B" w:rsidRDefault="00EF2B1B" w:rsidP="00EF2B1B">
      <w:pPr>
        <w:pStyle w:val="ListingStandard"/>
      </w:pPr>
    </w:p>
    <w:p w14:paraId="3FBCFBD5" w14:textId="77777777" w:rsidR="00EF2B1B" w:rsidRDefault="00EF2B1B" w:rsidP="00EF2B1B">
      <w:pPr>
        <w:pStyle w:val="ListingStandard"/>
      </w:pPr>
      <w:r>
        <w:t>Führe den Flutter-Arzt aus, um sicherzustellen, dass alles korrekt konfiguriert ist:</w:t>
      </w:r>
    </w:p>
    <w:p w14:paraId="5015E0AA" w14:textId="77777777" w:rsidR="00EF2B1B" w:rsidRDefault="00EF2B1B" w:rsidP="00EF2B1B">
      <w:pPr>
        <w:pStyle w:val="ListingStandard"/>
      </w:pPr>
      <w:r>
        <w:t>```bash</w:t>
      </w:r>
    </w:p>
    <w:p w14:paraId="7258B2C5" w14:textId="77777777" w:rsidR="00EF2B1B" w:rsidRDefault="00EF2B1B" w:rsidP="00EF2B1B">
      <w:pPr>
        <w:pStyle w:val="ListingStandard"/>
      </w:pPr>
      <w:r>
        <w:t>flutter doctor</w:t>
      </w:r>
    </w:p>
    <w:p w14:paraId="4FCF27AD" w14:textId="77777777" w:rsidR="00EF2B1B" w:rsidRDefault="00EF2B1B" w:rsidP="00EF2B1B">
      <w:pPr>
        <w:pStyle w:val="ListingStandard"/>
      </w:pPr>
      <w:r>
        <w:t>```</w:t>
      </w:r>
    </w:p>
    <w:p w14:paraId="5931F847" w14:textId="77777777" w:rsidR="00EF2B1B" w:rsidRDefault="00EF2B1B" w:rsidP="00EF2B1B">
      <w:pPr>
        <w:pStyle w:val="ListingStandard"/>
      </w:pPr>
    </w:p>
    <w:p w14:paraId="6D0EB33A" w14:textId="77777777" w:rsidR="00EF2B1B" w:rsidRDefault="00EF2B1B" w:rsidP="00EF2B1B">
      <w:pPr>
        <w:pStyle w:val="ListingStandard"/>
      </w:pPr>
      <w:r>
        <w:t>Dieser Befehl zeigt dir, welche Komponenten noch fehlen oder falsch konfiguriert sind.</w:t>
      </w:r>
    </w:p>
    <w:p w14:paraId="67FEA670" w14:textId="77777777" w:rsidR="00EF2B1B" w:rsidRDefault="00EF2B1B" w:rsidP="00EF2B1B">
      <w:pPr>
        <w:pStyle w:val="ListingStandard"/>
      </w:pPr>
    </w:p>
    <w:p w14:paraId="2F4405F5" w14:textId="77777777" w:rsidR="00EF2B1B" w:rsidRDefault="00EF2B1B" w:rsidP="00EF2B1B">
      <w:pPr>
        <w:pStyle w:val="ListingStandard"/>
      </w:pPr>
      <w:r>
        <w:t>## 6. Erstes Flutter-Projekt erstellen</w:t>
      </w:r>
    </w:p>
    <w:p w14:paraId="5FA557BA" w14:textId="77777777" w:rsidR="00EF2B1B" w:rsidRDefault="00EF2B1B" w:rsidP="00EF2B1B">
      <w:pPr>
        <w:pStyle w:val="ListingStandard"/>
      </w:pPr>
    </w:p>
    <w:p w14:paraId="65235E99" w14:textId="77777777" w:rsidR="00EF2B1B" w:rsidRDefault="00EF2B1B" w:rsidP="00EF2B1B">
      <w:pPr>
        <w:pStyle w:val="ListingStandard"/>
      </w:pPr>
      <w:r>
        <w:t>Erstelle ein neues Flutter-Projekt:</w:t>
      </w:r>
    </w:p>
    <w:p w14:paraId="18F1003B" w14:textId="77777777" w:rsidR="00EF2B1B" w:rsidRDefault="00EF2B1B" w:rsidP="00EF2B1B">
      <w:pPr>
        <w:pStyle w:val="ListingStandard"/>
      </w:pPr>
      <w:r>
        <w:t>```bash</w:t>
      </w:r>
    </w:p>
    <w:p w14:paraId="70A29971" w14:textId="77777777" w:rsidR="00EF2B1B" w:rsidRDefault="00EF2B1B" w:rsidP="00EF2B1B">
      <w:pPr>
        <w:pStyle w:val="ListingStandard"/>
      </w:pPr>
      <w:r>
        <w:t>flutter create meine_erste_app</w:t>
      </w:r>
    </w:p>
    <w:p w14:paraId="28E5853B" w14:textId="77777777" w:rsidR="00EF2B1B" w:rsidRDefault="00EF2B1B" w:rsidP="00EF2B1B">
      <w:pPr>
        <w:pStyle w:val="ListingStandard"/>
      </w:pPr>
      <w:r>
        <w:t>cd meine_erste_app</w:t>
      </w:r>
    </w:p>
    <w:p w14:paraId="0834E19C" w14:textId="77777777" w:rsidR="00EF2B1B" w:rsidRDefault="00EF2B1B" w:rsidP="00EF2B1B">
      <w:pPr>
        <w:pStyle w:val="ListingStandard"/>
      </w:pPr>
      <w:r>
        <w:t>```</w:t>
      </w:r>
    </w:p>
    <w:p w14:paraId="6FBFC17C" w14:textId="77777777" w:rsidR="00EF2B1B" w:rsidRDefault="00EF2B1B" w:rsidP="00EF2B1B">
      <w:pPr>
        <w:pStyle w:val="ListingStandard"/>
      </w:pPr>
    </w:p>
    <w:p w14:paraId="2A6EAB82" w14:textId="77777777" w:rsidR="00EF2B1B" w:rsidRDefault="00EF2B1B" w:rsidP="00EF2B1B">
      <w:pPr>
        <w:pStyle w:val="ListingStandard"/>
      </w:pPr>
      <w:r>
        <w:t>## 7. App auf iOS-Simulator ausführen</w:t>
      </w:r>
    </w:p>
    <w:p w14:paraId="72B65EA2" w14:textId="77777777" w:rsidR="00EF2B1B" w:rsidRDefault="00EF2B1B" w:rsidP="00EF2B1B">
      <w:pPr>
        <w:pStyle w:val="ListingStandard"/>
      </w:pPr>
    </w:p>
    <w:p w14:paraId="595966D5" w14:textId="77777777" w:rsidR="00EF2B1B" w:rsidRDefault="00EF2B1B" w:rsidP="00EF2B1B">
      <w:pPr>
        <w:pStyle w:val="ListingStandard"/>
      </w:pPr>
      <w:r>
        <w:t>Starte die App im iOS-Simulator:</w:t>
      </w:r>
    </w:p>
    <w:p w14:paraId="55CAEE7E" w14:textId="77777777" w:rsidR="00EF2B1B" w:rsidRDefault="00EF2B1B" w:rsidP="00EF2B1B">
      <w:pPr>
        <w:pStyle w:val="ListingStandard"/>
      </w:pPr>
      <w:r>
        <w:t>```bash</w:t>
      </w:r>
    </w:p>
    <w:p w14:paraId="652C2DF0" w14:textId="77777777" w:rsidR="00EF2B1B" w:rsidRDefault="00EF2B1B" w:rsidP="00EF2B1B">
      <w:pPr>
        <w:pStyle w:val="ListingStandard"/>
      </w:pPr>
      <w:r>
        <w:t>flutter run</w:t>
      </w:r>
    </w:p>
    <w:p w14:paraId="6AEB4C0B" w14:textId="77777777" w:rsidR="00EF2B1B" w:rsidRDefault="00EF2B1B" w:rsidP="00EF2B1B">
      <w:pPr>
        <w:pStyle w:val="ListingStandard"/>
      </w:pPr>
      <w:r>
        <w:t>```</w:t>
      </w:r>
    </w:p>
    <w:p w14:paraId="5FD12580" w14:textId="77777777" w:rsidR="00EF2B1B" w:rsidRDefault="00EF2B1B" w:rsidP="00EF2B1B">
      <w:pPr>
        <w:pStyle w:val="ListingStandard"/>
      </w:pPr>
    </w:p>
    <w:p w14:paraId="759881BA" w14:textId="77777777" w:rsidR="00EF2B1B" w:rsidRDefault="00EF2B1B" w:rsidP="00EF2B1B">
      <w:pPr>
        <w:pStyle w:val="ListingStandard"/>
      </w:pPr>
      <w:r>
        <w:t>## Zusätzliche Konfiguration für physische iOS-Geräte</w:t>
      </w:r>
    </w:p>
    <w:p w14:paraId="76B5C1CA" w14:textId="77777777" w:rsidR="00EF2B1B" w:rsidRDefault="00EF2B1B" w:rsidP="00EF2B1B">
      <w:pPr>
        <w:pStyle w:val="ListingStandard"/>
      </w:pPr>
    </w:p>
    <w:p w14:paraId="35D860F0" w14:textId="77777777" w:rsidR="00EF2B1B" w:rsidRDefault="00EF2B1B" w:rsidP="00EF2B1B">
      <w:pPr>
        <w:pStyle w:val="ListingStandard"/>
      </w:pPr>
      <w:r>
        <w:t>Falls du auf echten iPhones testen möchtest, benötigst du:</w:t>
      </w:r>
    </w:p>
    <w:p w14:paraId="490BA915" w14:textId="77777777" w:rsidR="00EF2B1B" w:rsidRDefault="00EF2B1B" w:rsidP="00EF2B1B">
      <w:pPr>
        <w:pStyle w:val="ListingStandard"/>
      </w:pPr>
      <w:r>
        <w:t>- Ein Apple Developer Account (kostenlos für Entwicklung, kostenpflichtig für App Store)</w:t>
      </w:r>
    </w:p>
    <w:p w14:paraId="5F6278EC" w14:textId="77777777" w:rsidR="00EF2B1B" w:rsidRDefault="00EF2B1B" w:rsidP="00EF2B1B">
      <w:pPr>
        <w:pStyle w:val="ListingStandard"/>
      </w:pPr>
      <w:r>
        <w:lastRenderedPageBreak/>
        <w:t>- Konfiguration der Code-Signierung in Xcode</w:t>
      </w:r>
    </w:p>
    <w:p w14:paraId="5FC5DDF5" w14:textId="77777777" w:rsidR="00EF2B1B" w:rsidRDefault="00EF2B1B" w:rsidP="00EF2B1B">
      <w:pPr>
        <w:pStyle w:val="ListingStandard"/>
      </w:pPr>
      <w:r>
        <w:t>- Vertrauensstellung des Entwickler-Zertifikats auf dem Gerät</w:t>
      </w:r>
    </w:p>
    <w:p w14:paraId="44E0F33E" w14:textId="77777777" w:rsidR="00EF2B1B" w:rsidRDefault="00EF2B1B" w:rsidP="00EF2B1B">
      <w:pPr>
        <w:pStyle w:val="ListingStandard"/>
      </w:pPr>
    </w:p>
    <w:p w14:paraId="08EE8F83" w14:textId="04E0794E" w:rsidR="00861E3D" w:rsidRDefault="00EF2B1B" w:rsidP="00EF2B1B">
      <w:pPr>
        <w:pStyle w:val="ListingStandard"/>
      </w:pPr>
      <w:r>
        <w:t>Mit diesen Schritten bist du bereit, Flutter-Apps für iOS zu entwickeln!</w:t>
      </w:r>
    </w:p>
    <w:p w14:paraId="63D8718E" w14:textId="77777777" w:rsidR="00EF2B1B" w:rsidRDefault="00EF2B1B" w:rsidP="00EF2B1B">
      <w:pPr>
        <w:pStyle w:val="ListingStandard"/>
      </w:pPr>
    </w:p>
    <w:p w14:paraId="09BADB43" w14:textId="77777777" w:rsidR="00EF2B1B" w:rsidRDefault="00EF2B1B" w:rsidP="00EF2B1B">
      <w:pPr>
        <w:pStyle w:val="ListingStandard"/>
      </w:pPr>
    </w:p>
    <w:p w14:paraId="0699E6EA" w14:textId="1A8EFEEE" w:rsidR="00FA70E9" w:rsidRPr="00FA70E9" w:rsidRDefault="00FA70E9" w:rsidP="00EF2B1B">
      <w:pPr>
        <w:pStyle w:val="ListingStandard"/>
        <w:rPr>
          <w:rStyle w:val="ListingZeichenFett"/>
        </w:rPr>
      </w:pPr>
      <w:r w:rsidRPr="00FA70E9">
        <w:rPr>
          <w:rStyle w:val="ListingZeichenFett"/>
        </w:rPr>
        <w:t>Ich möchte eine Flutter-App zur Verwaltung einer ToDo-Liste programmieren. Die App soll folgende Eigenschaften haben: Im oberen Bereich ist die Liste der noch zu erledigenden Aufgaben zu sehen. Vor jeder Aufgabe befindet sich eine kreisförmige Markierung. Wenn man darauf tippt, wird die Aufgabe mit einem Häkchen versehen und damit als erledigt markiert. Über ein Plus-Symbol kann ich der Liste eine neue Aufgabe hinzufügen. Es gibt auch ein anderes Symbol, das mit X beschriftet ist. Wenn ich es antippe, werden alle erledigten Aufgaben aus der Liste entfernt. Meine Programmierumgebung: Visual Studio Code mit Flutter Extension, macOS mit xCode. Ich schreibe meine erste Flutter-App. Sie soll später auf einem iPhone laufen. Bitte gib mir den Dart-Code und erkläre mir genau, was zu tun ist, um die App zu kompilieren und im iPhone-Simulator zu testen.</w:t>
      </w:r>
    </w:p>
    <w:p w14:paraId="7A96EC52" w14:textId="77777777" w:rsidR="00FA70E9" w:rsidRDefault="00FA70E9" w:rsidP="00EF2B1B">
      <w:pPr>
        <w:pStyle w:val="ListingStandard"/>
      </w:pPr>
    </w:p>
    <w:p w14:paraId="259493B5" w14:textId="77777777" w:rsidR="00E14A58" w:rsidRDefault="00E14A58" w:rsidP="00E14A58">
      <w:pPr>
        <w:pStyle w:val="ListingStandard"/>
      </w:pPr>
      <w:r>
        <w:t>Ich helfe dir gerne beim Erstellen deiner ersten Flutter ToDo-App! Hier ist eine vollständige Implementierung mit allen gewünschten Funktionen:## Schritt-für-Schritt Anleitung zur App-Erstellung</w:t>
      </w:r>
    </w:p>
    <w:p w14:paraId="4FF33CDA" w14:textId="77777777" w:rsidR="00E14A58" w:rsidRDefault="00E14A58" w:rsidP="00E14A58">
      <w:pPr>
        <w:pStyle w:val="ListingStandard"/>
      </w:pPr>
    </w:p>
    <w:p w14:paraId="41725694" w14:textId="77777777" w:rsidR="00E14A58" w:rsidRDefault="00E14A58" w:rsidP="00E14A58">
      <w:pPr>
        <w:pStyle w:val="ListingStandard"/>
      </w:pPr>
      <w:r>
        <w:t>### 1. Flutter-Projekt erstellen</w:t>
      </w:r>
    </w:p>
    <w:p w14:paraId="5A704E5F" w14:textId="77777777" w:rsidR="00E14A58" w:rsidRDefault="00E14A58" w:rsidP="00E14A58">
      <w:pPr>
        <w:pStyle w:val="ListingStandard"/>
      </w:pPr>
      <w:r>
        <w:t>Öffne das Terminal in Visual Studio Code und führe folgende Befehle aus:</w:t>
      </w:r>
    </w:p>
    <w:p w14:paraId="217B6DDA" w14:textId="77777777" w:rsidR="00E14A58" w:rsidRDefault="00E14A58" w:rsidP="00E14A58">
      <w:pPr>
        <w:pStyle w:val="ListingStandard"/>
      </w:pPr>
    </w:p>
    <w:p w14:paraId="173207C9" w14:textId="77777777" w:rsidR="00E14A58" w:rsidRDefault="00E14A58" w:rsidP="00E14A58">
      <w:pPr>
        <w:pStyle w:val="ListingStandard"/>
      </w:pPr>
      <w:r>
        <w:t>```bash</w:t>
      </w:r>
    </w:p>
    <w:p w14:paraId="75615759" w14:textId="77777777" w:rsidR="00E14A58" w:rsidRDefault="00E14A58" w:rsidP="00E14A58">
      <w:pPr>
        <w:pStyle w:val="ListingStandard"/>
      </w:pPr>
      <w:r>
        <w:t>flutter create todo_app</w:t>
      </w:r>
    </w:p>
    <w:p w14:paraId="3260ED6A" w14:textId="77777777" w:rsidR="00E14A58" w:rsidRDefault="00E14A58" w:rsidP="00E14A58">
      <w:pPr>
        <w:pStyle w:val="ListingStandard"/>
      </w:pPr>
      <w:r>
        <w:t>cd todo_app</w:t>
      </w:r>
    </w:p>
    <w:p w14:paraId="4B80CD8E" w14:textId="77777777" w:rsidR="00E14A58" w:rsidRDefault="00E14A58" w:rsidP="00E14A58">
      <w:pPr>
        <w:pStyle w:val="ListingStandard"/>
      </w:pPr>
      <w:r>
        <w:t>```</w:t>
      </w:r>
    </w:p>
    <w:p w14:paraId="275A9675" w14:textId="77777777" w:rsidR="00E14A58" w:rsidRDefault="00E14A58" w:rsidP="00E14A58">
      <w:pPr>
        <w:pStyle w:val="ListingStandard"/>
      </w:pPr>
    </w:p>
    <w:p w14:paraId="594AC01F" w14:textId="77777777" w:rsidR="00E14A58" w:rsidRDefault="00E14A58" w:rsidP="00E14A58">
      <w:pPr>
        <w:pStyle w:val="ListingStandard"/>
      </w:pPr>
      <w:r>
        <w:t>### 2. Code ersetzen</w:t>
      </w:r>
    </w:p>
    <w:p w14:paraId="23B95941" w14:textId="77777777" w:rsidR="00E14A58" w:rsidRDefault="00E14A58" w:rsidP="00E14A58">
      <w:pPr>
        <w:pStyle w:val="ListingStandard"/>
      </w:pPr>
      <w:r>
        <w:t>- Öffne die Datei `lib/main.dart` in deinem Projekt</w:t>
      </w:r>
    </w:p>
    <w:p w14:paraId="18A1CCFC" w14:textId="77777777" w:rsidR="00E14A58" w:rsidRDefault="00E14A58" w:rsidP="00E14A58">
      <w:pPr>
        <w:pStyle w:val="ListingStandard"/>
      </w:pPr>
      <w:r>
        <w:t>- Lösche den gesamten Inhalt und ersetze ihn durch den obigen Dart-Code</w:t>
      </w:r>
    </w:p>
    <w:p w14:paraId="1241A622" w14:textId="77777777" w:rsidR="00E14A58" w:rsidRDefault="00E14A58" w:rsidP="00E14A58">
      <w:pPr>
        <w:pStyle w:val="ListingStandard"/>
      </w:pPr>
    </w:p>
    <w:p w14:paraId="7B8F1DDF" w14:textId="77777777" w:rsidR="00E14A58" w:rsidRDefault="00E14A58" w:rsidP="00E14A58">
      <w:pPr>
        <w:pStyle w:val="ListingStandard"/>
      </w:pPr>
      <w:r>
        <w:t>### 3. iOS-Simulator vorbereiten</w:t>
      </w:r>
    </w:p>
    <w:p w14:paraId="3C79E4B4" w14:textId="77777777" w:rsidR="00E14A58" w:rsidRDefault="00E14A58" w:rsidP="00E14A58">
      <w:pPr>
        <w:pStyle w:val="ListingStandard"/>
      </w:pPr>
      <w:r>
        <w:t>Da du auf macOS arbeitest, stelle sicher, dass Xcode installiert ist und führe aus:</w:t>
      </w:r>
    </w:p>
    <w:p w14:paraId="2B47AE6D" w14:textId="77777777" w:rsidR="00E14A58" w:rsidRDefault="00E14A58" w:rsidP="00E14A58">
      <w:pPr>
        <w:pStyle w:val="ListingStandard"/>
      </w:pPr>
    </w:p>
    <w:p w14:paraId="77FB47B0" w14:textId="77777777" w:rsidR="00E14A58" w:rsidRDefault="00E14A58" w:rsidP="00E14A58">
      <w:pPr>
        <w:pStyle w:val="ListingStandard"/>
      </w:pPr>
      <w:r>
        <w:t>```bash</w:t>
      </w:r>
    </w:p>
    <w:p w14:paraId="7DFA1EB3" w14:textId="77777777" w:rsidR="00E14A58" w:rsidRDefault="00E14A58" w:rsidP="00E14A58">
      <w:pPr>
        <w:pStyle w:val="ListingStandard"/>
      </w:pPr>
      <w:r>
        <w:t># iOS-Simulator öffnen</w:t>
      </w:r>
    </w:p>
    <w:p w14:paraId="7F78AB4A" w14:textId="77777777" w:rsidR="00E14A58" w:rsidRDefault="00E14A58" w:rsidP="00E14A58">
      <w:pPr>
        <w:pStyle w:val="ListingStandard"/>
      </w:pPr>
      <w:r>
        <w:t>open -a Simulator</w:t>
      </w:r>
    </w:p>
    <w:p w14:paraId="5350363C" w14:textId="77777777" w:rsidR="00E14A58" w:rsidRDefault="00E14A58" w:rsidP="00E14A58">
      <w:pPr>
        <w:pStyle w:val="ListingStandard"/>
      </w:pPr>
    </w:p>
    <w:p w14:paraId="473D7B7B" w14:textId="77777777" w:rsidR="00E14A58" w:rsidRDefault="00E14A58" w:rsidP="00E14A58">
      <w:pPr>
        <w:pStyle w:val="ListingStandard"/>
      </w:pPr>
      <w:r>
        <w:t># Oder direkt über Flutter</w:t>
      </w:r>
    </w:p>
    <w:p w14:paraId="1CB6F5CD" w14:textId="77777777" w:rsidR="00E14A58" w:rsidRDefault="00E14A58" w:rsidP="00E14A58">
      <w:pPr>
        <w:pStyle w:val="ListingStandard"/>
      </w:pPr>
      <w:r>
        <w:t>flutter emulators --launch apple_ios_simulator</w:t>
      </w:r>
    </w:p>
    <w:p w14:paraId="32008454" w14:textId="77777777" w:rsidR="00E14A58" w:rsidRDefault="00E14A58" w:rsidP="00E14A58">
      <w:pPr>
        <w:pStyle w:val="ListingStandard"/>
      </w:pPr>
      <w:r>
        <w:t>```</w:t>
      </w:r>
    </w:p>
    <w:p w14:paraId="58E14F99" w14:textId="77777777" w:rsidR="00E14A58" w:rsidRDefault="00E14A58" w:rsidP="00E14A58">
      <w:pPr>
        <w:pStyle w:val="ListingStandard"/>
      </w:pPr>
    </w:p>
    <w:p w14:paraId="56B78C8D" w14:textId="77777777" w:rsidR="00E14A58" w:rsidRDefault="00E14A58" w:rsidP="00E14A58">
      <w:pPr>
        <w:pStyle w:val="ListingStandard"/>
      </w:pPr>
      <w:r>
        <w:t>### 4. App starten</w:t>
      </w:r>
    </w:p>
    <w:p w14:paraId="5A97F39C" w14:textId="77777777" w:rsidR="00E14A58" w:rsidRDefault="00E14A58" w:rsidP="00E14A58">
      <w:pPr>
        <w:pStyle w:val="ListingStandard"/>
      </w:pPr>
      <w:r>
        <w:t>Im Terminal deines Projektordners:</w:t>
      </w:r>
    </w:p>
    <w:p w14:paraId="12698137" w14:textId="77777777" w:rsidR="00E14A58" w:rsidRDefault="00E14A58" w:rsidP="00E14A58">
      <w:pPr>
        <w:pStyle w:val="ListingStandard"/>
      </w:pPr>
    </w:p>
    <w:p w14:paraId="748ED0C7" w14:textId="77777777" w:rsidR="00E14A58" w:rsidRDefault="00E14A58" w:rsidP="00E14A58">
      <w:pPr>
        <w:pStyle w:val="ListingStandard"/>
      </w:pPr>
      <w:r>
        <w:t>```bash</w:t>
      </w:r>
    </w:p>
    <w:p w14:paraId="25EC4C2B" w14:textId="77777777" w:rsidR="00E14A58" w:rsidRDefault="00E14A58" w:rsidP="00E14A58">
      <w:pPr>
        <w:pStyle w:val="ListingStandard"/>
      </w:pPr>
      <w:r>
        <w:t>flutter run</w:t>
      </w:r>
    </w:p>
    <w:p w14:paraId="7532DA6B" w14:textId="77777777" w:rsidR="00E14A58" w:rsidRDefault="00E14A58" w:rsidP="00E14A58">
      <w:pPr>
        <w:pStyle w:val="ListingStandard"/>
      </w:pPr>
      <w:r>
        <w:t>```</w:t>
      </w:r>
    </w:p>
    <w:p w14:paraId="3AF2420B" w14:textId="77777777" w:rsidR="00E14A58" w:rsidRDefault="00E14A58" w:rsidP="00E14A58">
      <w:pPr>
        <w:pStyle w:val="ListingStandard"/>
      </w:pPr>
    </w:p>
    <w:p w14:paraId="7ADC6D8B" w14:textId="77777777" w:rsidR="00E14A58" w:rsidRDefault="00E14A58" w:rsidP="00E14A58">
      <w:pPr>
        <w:pStyle w:val="ListingStandard"/>
      </w:pPr>
      <w:r>
        <w:t>### 5. Alternative: Direkt aus VS Code</w:t>
      </w:r>
    </w:p>
    <w:p w14:paraId="75636D9F" w14:textId="77777777" w:rsidR="00E14A58" w:rsidRDefault="00E14A58" w:rsidP="00E14A58">
      <w:pPr>
        <w:pStyle w:val="ListingStandard"/>
      </w:pPr>
      <w:r>
        <w:t>- Drücke `F5` oder verwende den "Run and Debug" Button</w:t>
      </w:r>
    </w:p>
    <w:p w14:paraId="02715DD5" w14:textId="77777777" w:rsidR="00E14A58" w:rsidRDefault="00E14A58" w:rsidP="00E14A58">
      <w:pPr>
        <w:pStyle w:val="ListingStandard"/>
      </w:pPr>
      <w:r>
        <w:t>- Wähle den iOS-Simulator als Zielgerät aus</w:t>
      </w:r>
    </w:p>
    <w:p w14:paraId="52296B9A" w14:textId="77777777" w:rsidR="00E14A58" w:rsidRDefault="00E14A58" w:rsidP="00E14A58">
      <w:pPr>
        <w:pStyle w:val="ListingStandard"/>
      </w:pPr>
    </w:p>
    <w:p w14:paraId="1A11C7C5" w14:textId="77777777" w:rsidR="00E14A58" w:rsidRDefault="00E14A58" w:rsidP="00E14A58">
      <w:pPr>
        <w:pStyle w:val="ListingStandard"/>
      </w:pPr>
      <w:r>
        <w:t>## Was der Code macht</w:t>
      </w:r>
    </w:p>
    <w:p w14:paraId="37298C5C" w14:textId="77777777" w:rsidR="00E14A58" w:rsidRDefault="00E14A58" w:rsidP="00E14A58">
      <w:pPr>
        <w:pStyle w:val="ListingStandard"/>
      </w:pPr>
    </w:p>
    <w:p w14:paraId="4FFA7D50" w14:textId="77777777" w:rsidR="00E14A58" w:rsidRDefault="00E14A58" w:rsidP="00E14A58">
      <w:pPr>
        <w:pStyle w:val="ListingStandard"/>
      </w:pPr>
      <w:r>
        <w:t>**Hauptkomponenten:**</w:t>
      </w:r>
    </w:p>
    <w:p w14:paraId="57A6425F" w14:textId="77777777" w:rsidR="00E14A58" w:rsidRDefault="00E14A58" w:rsidP="00E14A58">
      <w:pPr>
        <w:pStyle w:val="ListingStandard"/>
      </w:pPr>
      <w:r>
        <w:t>- `TodoItem`: Eine Klasse, die eine Aufgabe mit Text und Erledigungsstatus speichert</w:t>
      </w:r>
    </w:p>
    <w:p w14:paraId="204D2E53" w14:textId="77777777" w:rsidR="00E14A58" w:rsidRDefault="00E14A58" w:rsidP="00E14A58">
      <w:pPr>
        <w:pStyle w:val="ListingStandard"/>
      </w:pPr>
      <w:r>
        <w:t>- `TodoApp`: Die Haupt-App-Klasse mit Material Design Theme</w:t>
      </w:r>
    </w:p>
    <w:p w14:paraId="4BF6EAA3" w14:textId="77777777" w:rsidR="00E14A58" w:rsidRDefault="00E14A58" w:rsidP="00E14A58">
      <w:pPr>
        <w:pStyle w:val="ListingStandard"/>
      </w:pPr>
      <w:r>
        <w:t>- `TodoHomePage`: Der Hauptbildschirm mit der Liste und allen Funktionen</w:t>
      </w:r>
    </w:p>
    <w:p w14:paraId="5A9449CD" w14:textId="77777777" w:rsidR="00E14A58" w:rsidRDefault="00E14A58" w:rsidP="00E14A58">
      <w:pPr>
        <w:pStyle w:val="ListingStandard"/>
      </w:pPr>
    </w:p>
    <w:p w14:paraId="05E02E78" w14:textId="77777777" w:rsidR="00E14A58" w:rsidRDefault="00E14A58" w:rsidP="00E14A58">
      <w:pPr>
        <w:pStyle w:val="ListingStandard"/>
      </w:pPr>
      <w:r>
        <w:t>**Kernfunktionen:**</w:t>
      </w:r>
    </w:p>
    <w:p w14:paraId="046361C7" w14:textId="77777777" w:rsidR="00E14A58" w:rsidRDefault="00E14A58" w:rsidP="00E14A58">
      <w:pPr>
        <w:pStyle w:val="ListingStandard"/>
      </w:pPr>
      <w:r>
        <w:t>- **Kreisförmige Markierung**: Zeigt einen leeren Kreis für offene und einen grünen Kreis mit Häkchen für erledigte Aufgaben</w:t>
      </w:r>
    </w:p>
    <w:p w14:paraId="73AABAE6" w14:textId="77777777" w:rsidR="00E14A58" w:rsidRDefault="00E14A58" w:rsidP="00E14A58">
      <w:pPr>
        <w:pStyle w:val="ListingStandard"/>
      </w:pPr>
      <w:r>
        <w:t>- **Plus-Symbol**: Floating Action Button öffnet einen Dialog zum Hinzufügen neuer Aufgaben</w:t>
      </w:r>
    </w:p>
    <w:p w14:paraId="77D0FED0" w14:textId="77777777" w:rsidR="00E14A58" w:rsidRDefault="00E14A58" w:rsidP="00E14A58">
      <w:pPr>
        <w:pStyle w:val="ListingStandard"/>
      </w:pPr>
      <w:r>
        <w:t>- **X-Symbol**: Erscheint in der App-Leiste, wenn erledigte Aufgaben vorhanden sind</w:t>
      </w:r>
    </w:p>
    <w:p w14:paraId="27CC7C1B" w14:textId="77777777" w:rsidR="00E14A58" w:rsidRDefault="00E14A58" w:rsidP="00E14A58">
      <w:pPr>
        <w:pStyle w:val="ListingStandard"/>
      </w:pPr>
      <w:r>
        <w:t>- **Visuelle Rückmeldung**: Erledigte Aufgaben werden durchgestrichen und grau dargestellt</w:t>
      </w:r>
    </w:p>
    <w:p w14:paraId="6AC1EC1A" w14:textId="77777777" w:rsidR="00E14A58" w:rsidRDefault="00E14A58" w:rsidP="00E14A58">
      <w:pPr>
        <w:pStyle w:val="ListingStandard"/>
      </w:pPr>
    </w:p>
    <w:p w14:paraId="2C8B888C" w14:textId="77777777" w:rsidR="00E14A58" w:rsidRDefault="00E14A58" w:rsidP="00E14A58">
      <w:pPr>
        <w:pStyle w:val="ListingStandard"/>
      </w:pPr>
      <w:r>
        <w:lastRenderedPageBreak/>
        <w:t>**Bedienung:**</w:t>
      </w:r>
    </w:p>
    <w:p w14:paraId="00023A4E" w14:textId="77777777" w:rsidR="00E14A58" w:rsidRDefault="00E14A58" w:rsidP="00E14A58">
      <w:pPr>
        <w:pStyle w:val="ListingStandard"/>
      </w:pPr>
      <w:r>
        <w:t>1. Tippe auf das Plus-Symbol, um eine neue Aufgabe hinzuzufügen</w:t>
      </w:r>
    </w:p>
    <w:p w14:paraId="708374D6" w14:textId="77777777" w:rsidR="00E14A58" w:rsidRDefault="00E14A58" w:rsidP="00E14A58">
      <w:pPr>
        <w:pStyle w:val="ListingStandard"/>
      </w:pPr>
      <w:r>
        <w:t>2. Tippe auf den Kreis vor einer Aufgabe, um sie als erledigt zu markieren</w:t>
      </w:r>
    </w:p>
    <w:p w14:paraId="7E261FEA" w14:textId="77777777" w:rsidR="00E14A58" w:rsidRDefault="00E14A58" w:rsidP="00E14A58">
      <w:pPr>
        <w:pStyle w:val="ListingStandard"/>
      </w:pPr>
      <w:r>
        <w:t>3. Das X-Symbol erscheint automatisch, wenn erledigte Aufgaben vorhanden sind</w:t>
      </w:r>
    </w:p>
    <w:p w14:paraId="17A34A79" w14:textId="77777777" w:rsidR="00E14A58" w:rsidRDefault="00E14A58" w:rsidP="00E14A58">
      <w:pPr>
        <w:pStyle w:val="ListingStandard"/>
      </w:pPr>
      <w:r>
        <w:t>4. Tippe auf X, um alle erledigten Aufgaben zu löschen</w:t>
      </w:r>
    </w:p>
    <w:p w14:paraId="6E6CBE2C" w14:textId="77777777" w:rsidR="00E14A58" w:rsidRDefault="00E14A58" w:rsidP="00E14A58">
      <w:pPr>
        <w:pStyle w:val="ListingStandard"/>
      </w:pPr>
    </w:p>
    <w:p w14:paraId="5CC8A35B" w14:textId="77777777" w:rsidR="00E14A58" w:rsidRDefault="00E14A58" w:rsidP="00E14A58">
      <w:pPr>
        <w:pStyle w:val="ListingStandard"/>
      </w:pPr>
      <w:r>
        <w:t>Die App speichert die Daten im Arbeitsspeicher - beim Neustart sind sie weg. Für eine echte App könntest du später lokale Speicherung hinzufügen.</w:t>
      </w:r>
    </w:p>
    <w:p w14:paraId="182FC030" w14:textId="77777777" w:rsidR="00E14A58" w:rsidRDefault="00E14A58" w:rsidP="00E14A58">
      <w:pPr>
        <w:pStyle w:val="ListingStandard"/>
      </w:pPr>
    </w:p>
    <w:p w14:paraId="1A6CBC8E" w14:textId="7AECBB04" w:rsidR="00FA70E9" w:rsidRDefault="00E14A58" w:rsidP="00E14A58">
      <w:pPr>
        <w:pStyle w:val="ListingStandard"/>
      </w:pPr>
      <w:r>
        <w:t>Viel Erfolg mit deiner ersten Flutter-App!</w:t>
      </w:r>
    </w:p>
    <w:p w14:paraId="3F1CD06C" w14:textId="77777777" w:rsidR="00E14A58" w:rsidRDefault="00E14A58" w:rsidP="00E14A58">
      <w:pPr>
        <w:pStyle w:val="ListingStandard"/>
      </w:pPr>
    </w:p>
    <w:p w14:paraId="45BFAF7B" w14:textId="77777777" w:rsidR="00E14A58" w:rsidRDefault="00E14A58" w:rsidP="00E14A58">
      <w:pPr>
        <w:pStyle w:val="ListingStandard"/>
      </w:pPr>
    </w:p>
    <w:p w14:paraId="4FA65683" w14:textId="21AA0B1F" w:rsidR="00FA70E9" w:rsidRPr="00F87938" w:rsidRDefault="00F87938" w:rsidP="00EF2B1B">
      <w:pPr>
        <w:pStyle w:val="ListingStandard"/>
        <w:rPr>
          <w:rStyle w:val="ListingZeichenFett"/>
        </w:rPr>
      </w:pPr>
      <w:r w:rsidRPr="00F87938">
        <w:rPr>
          <w:rStyle w:val="ListingZeichenFett"/>
        </w:rPr>
        <w:t xml:space="preserve">Ich habe die App jetzt im Simulator zum Laufen gebracht. Erkläre mir kurz, wie ich sie auf meinem </w:t>
      </w:r>
      <w:r>
        <w:rPr>
          <w:rStyle w:val="ListingZeichenFett"/>
        </w:rPr>
        <w:t>&lt;</w:t>
      </w:r>
      <w:r w:rsidRPr="00F87938">
        <w:rPr>
          <w:rStyle w:val="ListingZeichenFett"/>
        </w:rPr>
        <w:t>Android-Smartphone</w:t>
      </w:r>
      <w:r>
        <w:rPr>
          <w:rStyle w:val="ListingZeichenFett"/>
        </w:rPr>
        <w:t xml:space="preserve"> / iPhone&gt;</w:t>
      </w:r>
      <w:r w:rsidRPr="00F87938">
        <w:rPr>
          <w:rStyle w:val="ListingZeichenFett"/>
        </w:rPr>
        <w:t xml:space="preserve"> installieren und testen kann.</w:t>
      </w:r>
    </w:p>
    <w:p w14:paraId="13491BC7" w14:textId="77777777" w:rsidR="00F87938" w:rsidRDefault="00F87938" w:rsidP="00EF2B1B">
      <w:pPr>
        <w:pStyle w:val="ListingStandard"/>
      </w:pPr>
    </w:p>
    <w:p w14:paraId="3A503764" w14:textId="77777777" w:rsidR="004F74E4" w:rsidRDefault="004F74E4" w:rsidP="00EF2B1B">
      <w:pPr>
        <w:pStyle w:val="ListingStandard"/>
      </w:pPr>
    </w:p>
    <w:p w14:paraId="0B0922BE" w14:textId="707DE52A" w:rsidR="00F87938" w:rsidRPr="004F74E4" w:rsidRDefault="004F74E4" w:rsidP="00EF2B1B">
      <w:pPr>
        <w:pStyle w:val="ListingStandard"/>
        <w:rPr>
          <w:rStyle w:val="ListingZeichenFett"/>
        </w:rPr>
      </w:pPr>
      <w:r w:rsidRPr="004F74E4">
        <w:rPr>
          <w:rStyle w:val="ListingZeichenFett"/>
        </w:rPr>
        <w:t>Zeige mir, wie man Claude Code installiert und nutzt.</w:t>
      </w:r>
    </w:p>
    <w:p w14:paraId="48D9F936" w14:textId="77777777" w:rsidR="004F74E4" w:rsidRDefault="004F74E4" w:rsidP="00EF2B1B">
      <w:pPr>
        <w:pStyle w:val="ListingStandard"/>
      </w:pPr>
    </w:p>
    <w:p w14:paraId="4454ED5E" w14:textId="77777777" w:rsidR="004F74E4" w:rsidRDefault="004F74E4" w:rsidP="004F74E4">
      <w:pPr>
        <w:pStyle w:val="ListingStandard"/>
      </w:pPr>
      <w:r>
        <w:t>## Claude Code: Installation und Nutzung</w:t>
      </w:r>
    </w:p>
    <w:p w14:paraId="0923120F" w14:textId="77777777" w:rsidR="004F74E4" w:rsidRDefault="004F74E4" w:rsidP="004F74E4">
      <w:pPr>
        <w:pStyle w:val="ListingStandard"/>
      </w:pPr>
    </w:p>
    <w:p w14:paraId="217873F0" w14:textId="77777777" w:rsidR="004F74E4" w:rsidRDefault="004F74E4" w:rsidP="004F74E4">
      <w:pPr>
        <w:pStyle w:val="ListingStandard"/>
      </w:pPr>
      <w:r>
        <w:t>**Claude Code** ist ein KI-gestütztes Entwickler-Tool, das direkt im Terminal läuft und dich beim Programmieren, Debuggen und Dokumentieren unterstützt – alles per natürlicher Sprache. Hier findest du eine Schritt-für-Schritt-Anleitung zur Installation und Nutzung auf macOS, Linux und Windows (über WSL).</w:t>
      </w:r>
    </w:p>
    <w:p w14:paraId="2504714A" w14:textId="77777777" w:rsidR="004F74E4" w:rsidRDefault="004F74E4" w:rsidP="004F74E4">
      <w:pPr>
        <w:pStyle w:val="ListingStandard"/>
      </w:pPr>
    </w:p>
    <w:p w14:paraId="367AF914" w14:textId="77777777" w:rsidR="004F74E4" w:rsidRDefault="004F74E4" w:rsidP="004F74E4">
      <w:pPr>
        <w:pStyle w:val="ListingStandard"/>
      </w:pPr>
      <w:r>
        <w:t>---</w:t>
      </w:r>
    </w:p>
    <w:p w14:paraId="26B23BE6" w14:textId="77777777" w:rsidR="004F74E4" w:rsidRDefault="004F74E4" w:rsidP="004F74E4">
      <w:pPr>
        <w:pStyle w:val="ListingStandard"/>
      </w:pPr>
    </w:p>
    <w:p w14:paraId="1EB0B2E9" w14:textId="77777777" w:rsidR="004F74E4" w:rsidRDefault="004F74E4" w:rsidP="004F74E4">
      <w:pPr>
        <w:pStyle w:val="ListingStandard"/>
      </w:pPr>
      <w:r>
        <w:t>## **1. Systemanforderungen prüfen**</w:t>
      </w:r>
    </w:p>
    <w:p w14:paraId="7BCC4BA3" w14:textId="77777777" w:rsidR="004F74E4" w:rsidRDefault="004F74E4" w:rsidP="004F74E4">
      <w:pPr>
        <w:pStyle w:val="ListingStandard"/>
      </w:pPr>
    </w:p>
    <w:p w14:paraId="677EB8DA" w14:textId="77777777" w:rsidR="004F74E4" w:rsidRDefault="004F74E4" w:rsidP="004F74E4">
      <w:pPr>
        <w:pStyle w:val="ListingStandard"/>
      </w:pPr>
      <w:r>
        <w:t xml:space="preserve">- **Betriebssystem:**  </w:t>
      </w:r>
    </w:p>
    <w:p w14:paraId="03868127" w14:textId="77777777" w:rsidR="004F74E4" w:rsidRDefault="004F74E4" w:rsidP="004F74E4">
      <w:pPr>
        <w:pStyle w:val="ListingStandard"/>
      </w:pPr>
      <w:r>
        <w:t xml:space="preserve">  - macOS 10.15+  </w:t>
      </w:r>
    </w:p>
    <w:p w14:paraId="5A15759B" w14:textId="77777777" w:rsidR="004F74E4" w:rsidRDefault="004F74E4" w:rsidP="004F74E4">
      <w:pPr>
        <w:pStyle w:val="ListingStandard"/>
      </w:pPr>
      <w:r>
        <w:t xml:space="preserve">  - Ubuntu 20.04+/Debian 10+  </w:t>
      </w:r>
    </w:p>
    <w:p w14:paraId="044D9D3E" w14:textId="77777777" w:rsidR="004F74E4" w:rsidRDefault="004F74E4" w:rsidP="004F74E4">
      <w:pPr>
        <w:pStyle w:val="ListingStandard"/>
      </w:pPr>
      <w:r>
        <w:t xml:space="preserve">  - Windows: Nur über Windows Subsystem for Linux (WSL)</w:t>
      </w:r>
    </w:p>
    <w:p w14:paraId="30961683" w14:textId="77777777" w:rsidR="004F74E4" w:rsidRDefault="004F74E4" w:rsidP="004F74E4">
      <w:pPr>
        <w:pStyle w:val="ListingStandard"/>
      </w:pPr>
      <w:r>
        <w:t>- **RAM:** Mindestens 4 GB</w:t>
      </w:r>
    </w:p>
    <w:p w14:paraId="08EA61E8" w14:textId="77777777" w:rsidR="004F74E4" w:rsidRDefault="004F74E4" w:rsidP="004F74E4">
      <w:pPr>
        <w:pStyle w:val="ListingStandard"/>
      </w:pPr>
      <w:r>
        <w:t>- **Software:** Node.js (Version 18 oder neuer)</w:t>
      </w:r>
    </w:p>
    <w:p w14:paraId="22BAAB3E" w14:textId="77777777" w:rsidR="004F74E4" w:rsidRDefault="004F74E4" w:rsidP="004F74E4">
      <w:pPr>
        <w:pStyle w:val="ListingStandard"/>
      </w:pPr>
      <w:r>
        <w:t>- **Internetverbindung:** Für Authentifizierung und KI-Prozesse erforderlich[1][2][6].</w:t>
      </w:r>
    </w:p>
    <w:p w14:paraId="6E483892" w14:textId="77777777" w:rsidR="004F74E4" w:rsidRDefault="004F74E4" w:rsidP="004F74E4">
      <w:pPr>
        <w:pStyle w:val="ListingStandard"/>
      </w:pPr>
    </w:p>
    <w:p w14:paraId="63AF2B14" w14:textId="77777777" w:rsidR="004F74E4" w:rsidRDefault="004F74E4" w:rsidP="004F74E4">
      <w:pPr>
        <w:pStyle w:val="ListingStandard"/>
      </w:pPr>
      <w:r>
        <w:t>---</w:t>
      </w:r>
    </w:p>
    <w:p w14:paraId="521489A3" w14:textId="77777777" w:rsidR="004F74E4" w:rsidRDefault="004F74E4" w:rsidP="004F74E4">
      <w:pPr>
        <w:pStyle w:val="ListingStandard"/>
      </w:pPr>
    </w:p>
    <w:p w14:paraId="78F11737" w14:textId="77777777" w:rsidR="004F74E4" w:rsidRDefault="004F74E4" w:rsidP="004F74E4">
      <w:pPr>
        <w:pStyle w:val="ListingStandard"/>
      </w:pPr>
      <w:r>
        <w:t>## **2. Installation**</w:t>
      </w:r>
    </w:p>
    <w:p w14:paraId="5414937D" w14:textId="77777777" w:rsidR="004F74E4" w:rsidRDefault="004F74E4" w:rsidP="004F74E4">
      <w:pPr>
        <w:pStyle w:val="ListingStandard"/>
      </w:pPr>
    </w:p>
    <w:p w14:paraId="346AFBA7" w14:textId="77777777" w:rsidR="004F74E4" w:rsidRDefault="004F74E4" w:rsidP="004F74E4">
      <w:pPr>
        <w:pStyle w:val="ListingStandard"/>
      </w:pPr>
      <w:r>
        <w:t>### **a) Node.js installieren**</w:t>
      </w:r>
    </w:p>
    <w:p w14:paraId="0744F5F6" w14:textId="77777777" w:rsidR="004F74E4" w:rsidRDefault="004F74E4" w:rsidP="004F74E4">
      <w:pPr>
        <w:pStyle w:val="ListingStandard"/>
      </w:pPr>
    </w:p>
    <w:p w14:paraId="7B9C8BFF" w14:textId="77777777" w:rsidR="004F74E4" w:rsidRDefault="004F74E4" w:rsidP="004F74E4">
      <w:pPr>
        <w:pStyle w:val="ListingStandard"/>
      </w:pPr>
      <w:r>
        <w:t xml:space="preserve">- **macOS/Linux:**  </w:t>
      </w:r>
    </w:p>
    <w:p w14:paraId="3FB3A73A" w14:textId="77777777" w:rsidR="004F74E4" w:rsidRDefault="004F74E4" w:rsidP="004F74E4">
      <w:pPr>
        <w:pStyle w:val="ListingStandard"/>
      </w:pPr>
      <w:r>
        <w:t xml:space="preserve">  Installiere Node.js über den Paketmanager (z.B. `brew install node` auf macOS oder `sudo apt install nodejs npm` auf Ubuntu/Debian).</w:t>
      </w:r>
    </w:p>
    <w:p w14:paraId="6A2343FE" w14:textId="77777777" w:rsidR="004F74E4" w:rsidRDefault="004F74E4" w:rsidP="004F74E4">
      <w:pPr>
        <w:pStyle w:val="ListingStandard"/>
      </w:pPr>
      <w:r>
        <w:t xml:space="preserve">- **Windows:**  </w:t>
      </w:r>
    </w:p>
    <w:p w14:paraId="65F46500" w14:textId="77777777" w:rsidR="004F74E4" w:rsidRDefault="004F74E4" w:rsidP="004F74E4">
      <w:pPr>
        <w:pStyle w:val="ListingStandard"/>
      </w:pPr>
      <w:r>
        <w:t xml:space="preserve">  Installiere WSL (Windows Subsystem for Linux) mit:</w:t>
      </w:r>
    </w:p>
    <w:p w14:paraId="6BD3A942" w14:textId="77777777" w:rsidR="004F74E4" w:rsidRDefault="004F74E4" w:rsidP="004F74E4">
      <w:pPr>
        <w:pStyle w:val="ListingStandard"/>
      </w:pPr>
      <w:r>
        <w:t xml:space="preserve">  ```</w:t>
      </w:r>
    </w:p>
    <w:p w14:paraId="32113746" w14:textId="77777777" w:rsidR="004F74E4" w:rsidRDefault="004F74E4" w:rsidP="004F74E4">
      <w:pPr>
        <w:pStyle w:val="ListingStandard"/>
      </w:pPr>
      <w:r>
        <w:t xml:space="preserve">  wsl --install</w:t>
      </w:r>
    </w:p>
    <w:p w14:paraId="59823A4A" w14:textId="77777777" w:rsidR="004F74E4" w:rsidRDefault="004F74E4" w:rsidP="004F74E4">
      <w:pPr>
        <w:pStyle w:val="ListingStandard"/>
      </w:pPr>
      <w:r>
        <w:t xml:space="preserve">  ```</w:t>
      </w:r>
    </w:p>
    <w:p w14:paraId="74031C1F" w14:textId="77777777" w:rsidR="004F74E4" w:rsidRDefault="004F74E4" w:rsidP="004F74E4">
      <w:pPr>
        <w:pStyle w:val="ListingStandard"/>
      </w:pPr>
      <w:r>
        <w:t xml:space="preserve">  Starte dann Ubuntu über das Startmenü und installiere Node.js in der WSL-Umgebung:</w:t>
      </w:r>
    </w:p>
    <w:p w14:paraId="365AB90A" w14:textId="77777777" w:rsidR="004F74E4" w:rsidRDefault="004F74E4" w:rsidP="004F74E4">
      <w:pPr>
        <w:pStyle w:val="ListingStandard"/>
      </w:pPr>
      <w:r>
        <w:t xml:space="preserve">  ```</w:t>
      </w:r>
    </w:p>
    <w:p w14:paraId="51797E23" w14:textId="77777777" w:rsidR="004F74E4" w:rsidRDefault="004F74E4" w:rsidP="004F74E4">
      <w:pPr>
        <w:pStyle w:val="ListingStandard"/>
      </w:pPr>
      <w:r>
        <w:t xml:space="preserve">  sudo apt update</w:t>
      </w:r>
    </w:p>
    <w:p w14:paraId="3CE8E5D3" w14:textId="77777777" w:rsidR="004F74E4" w:rsidRDefault="004F74E4" w:rsidP="004F74E4">
      <w:pPr>
        <w:pStyle w:val="ListingStandard"/>
      </w:pPr>
      <w:r>
        <w:t xml:space="preserve">  sudo apt install nodejs npm</w:t>
      </w:r>
    </w:p>
    <w:p w14:paraId="4DC592B6" w14:textId="77777777" w:rsidR="004F74E4" w:rsidRDefault="004F74E4" w:rsidP="004F74E4">
      <w:pPr>
        <w:pStyle w:val="ListingStandard"/>
      </w:pPr>
      <w:r>
        <w:t xml:space="preserve">  ```</w:t>
      </w:r>
    </w:p>
    <w:p w14:paraId="2F9A3FC3" w14:textId="77777777" w:rsidR="004F74E4" w:rsidRDefault="004F74E4" w:rsidP="004F74E4">
      <w:pPr>
        <w:pStyle w:val="ListingStandard"/>
      </w:pPr>
    </w:p>
    <w:p w14:paraId="4B8CE80B" w14:textId="77777777" w:rsidR="004F74E4" w:rsidRDefault="004F74E4" w:rsidP="004F74E4">
      <w:pPr>
        <w:pStyle w:val="ListingStandard"/>
      </w:pPr>
      <w:r>
        <w:t>### **b) Claude Code installieren**</w:t>
      </w:r>
    </w:p>
    <w:p w14:paraId="77AEBD6B" w14:textId="77777777" w:rsidR="004F74E4" w:rsidRDefault="004F74E4" w:rsidP="004F74E4">
      <w:pPr>
        <w:pStyle w:val="ListingStandard"/>
      </w:pPr>
    </w:p>
    <w:p w14:paraId="05A5A065" w14:textId="77777777" w:rsidR="004F74E4" w:rsidRDefault="004F74E4" w:rsidP="004F74E4">
      <w:pPr>
        <w:pStyle w:val="ListingStandard"/>
      </w:pPr>
      <w:r>
        <w:t>Führe im Terminal (macOS/Linux) oder in WSL (Windows) aus:</w:t>
      </w:r>
    </w:p>
    <w:p w14:paraId="3E06F32C" w14:textId="77777777" w:rsidR="004F74E4" w:rsidRDefault="004F74E4" w:rsidP="004F74E4">
      <w:pPr>
        <w:pStyle w:val="ListingStandard"/>
      </w:pPr>
      <w:r>
        <w:t>```</w:t>
      </w:r>
    </w:p>
    <w:p w14:paraId="2BABA678" w14:textId="77777777" w:rsidR="004F74E4" w:rsidRDefault="004F74E4" w:rsidP="004F74E4">
      <w:pPr>
        <w:pStyle w:val="ListingStandard"/>
      </w:pPr>
      <w:r>
        <w:t>npm install -g @anthropic-ai/claude-code</w:t>
      </w:r>
    </w:p>
    <w:p w14:paraId="731E0802" w14:textId="77777777" w:rsidR="004F74E4" w:rsidRDefault="004F74E4" w:rsidP="004F74E4">
      <w:pPr>
        <w:pStyle w:val="ListingStandard"/>
      </w:pPr>
      <w:r>
        <w:t>```</w:t>
      </w:r>
    </w:p>
    <w:p w14:paraId="62261A54" w14:textId="77777777" w:rsidR="004F74E4" w:rsidRDefault="004F74E4" w:rsidP="004F74E4">
      <w:pPr>
        <w:pStyle w:val="ListingStandard"/>
      </w:pPr>
      <w:r>
        <w:t xml:space="preserve">**Hinweis:**  </w:t>
      </w:r>
    </w:p>
    <w:p w14:paraId="6ACCEE0B" w14:textId="77777777" w:rsidR="004F74E4" w:rsidRDefault="004F74E4" w:rsidP="004F74E4">
      <w:pPr>
        <w:pStyle w:val="ListingStandard"/>
      </w:pPr>
      <w:r>
        <w:t>Kein `sudo npm install -g` verwenden, um Berechtigungsprobleme zu vermeiden[1][3][6].</w:t>
      </w:r>
    </w:p>
    <w:p w14:paraId="52D4FA8E" w14:textId="77777777" w:rsidR="004F74E4" w:rsidRDefault="004F74E4" w:rsidP="004F74E4">
      <w:pPr>
        <w:pStyle w:val="ListingStandard"/>
      </w:pPr>
    </w:p>
    <w:p w14:paraId="4F9CFC44" w14:textId="77777777" w:rsidR="004F74E4" w:rsidRDefault="004F74E4" w:rsidP="004F74E4">
      <w:pPr>
        <w:pStyle w:val="ListingStandard"/>
      </w:pPr>
      <w:r>
        <w:t>---</w:t>
      </w:r>
    </w:p>
    <w:p w14:paraId="54869F02" w14:textId="77777777" w:rsidR="004F74E4" w:rsidRDefault="004F74E4" w:rsidP="004F74E4">
      <w:pPr>
        <w:pStyle w:val="ListingStandard"/>
      </w:pPr>
    </w:p>
    <w:p w14:paraId="4B8EF58E" w14:textId="77777777" w:rsidR="004F74E4" w:rsidRDefault="004F74E4" w:rsidP="004F74E4">
      <w:pPr>
        <w:pStyle w:val="ListingStandard"/>
      </w:pPr>
      <w:r>
        <w:t>## **3. Authentifizierung**</w:t>
      </w:r>
    </w:p>
    <w:p w14:paraId="466F1CA8" w14:textId="77777777" w:rsidR="004F74E4" w:rsidRDefault="004F74E4" w:rsidP="004F74E4">
      <w:pPr>
        <w:pStyle w:val="ListingStandard"/>
      </w:pPr>
    </w:p>
    <w:p w14:paraId="2FAB2B3B" w14:textId="77777777" w:rsidR="004F74E4" w:rsidRDefault="004F74E4" w:rsidP="004F74E4">
      <w:pPr>
        <w:pStyle w:val="ListingStandard"/>
      </w:pPr>
      <w:r>
        <w:t>Beim ersten Start musst du dich authentifizieren:</w:t>
      </w:r>
    </w:p>
    <w:p w14:paraId="54A633E0" w14:textId="77777777" w:rsidR="004F74E4" w:rsidRDefault="004F74E4" w:rsidP="004F74E4">
      <w:pPr>
        <w:pStyle w:val="ListingStandard"/>
      </w:pPr>
    </w:p>
    <w:p w14:paraId="0720F01F" w14:textId="77777777" w:rsidR="004F74E4" w:rsidRDefault="004F74E4" w:rsidP="004F74E4">
      <w:pPr>
        <w:pStyle w:val="ListingStandard"/>
      </w:pPr>
      <w:r>
        <w:lastRenderedPageBreak/>
        <w:t>- Starte Claude Code im gewünschten Projektverzeichnis:</w:t>
      </w:r>
    </w:p>
    <w:p w14:paraId="15A87D47" w14:textId="77777777" w:rsidR="004F74E4" w:rsidRDefault="004F74E4" w:rsidP="004F74E4">
      <w:pPr>
        <w:pStyle w:val="ListingStandard"/>
      </w:pPr>
      <w:r>
        <w:t xml:space="preserve">  ```</w:t>
      </w:r>
    </w:p>
    <w:p w14:paraId="7BDAC01E" w14:textId="77777777" w:rsidR="004F74E4" w:rsidRDefault="004F74E4" w:rsidP="004F74E4">
      <w:pPr>
        <w:pStyle w:val="ListingStandard"/>
      </w:pPr>
      <w:r>
        <w:t xml:space="preserve">  cd dein/projektverzeichnis</w:t>
      </w:r>
    </w:p>
    <w:p w14:paraId="12092900" w14:textId="77777777" w:rsidR="004F74E4" w:rsidRDefault="004F74E4" w:rsidP="004F74E4">
      <w:pPr>
        <w:pStyle w:val="ListingStandard"/>
      </w:pPr>
      <w:r>
        <w:t xml:space="preserve">  claude</w:t>
      </w:r>
    </w:p>
    <w:p w14:paraId="0476A046" w14:textId="77777777" w:rsidR="004F74E4" w:rsidRDefault="004F74E4" w:rsidP="004F74E4">
      <w:pPr>
        <w:pStyle w:val="ListingStandard"/>
      </w:pPr>
      <w:r>
        <w:t xml:space="preserve">  ```</w:t>
      </w:r>
    </w:p>
    <w:p w14:paraId="55EF448B" w14:textId="77777777" w:rsidR="004F74E4" w:rsidRDefault="004F74E4" w:rsidP="004F74E4">
      <w:pPr>
        <w:pStyle w:val="ListingStandard"/>
      </w:pPr>
      <w:r>
        <w:t>- Folge den Anweisungen im Terminal, um dich über die Anthropic Console anzumelden und ggf. deine Zahlungsdaten zu hinterlegen[1][3][6][9].</w:t>
      </w:r>
    </w:p>
    <w:p w14:paraId="57255B4A" w14:textId="77777777" w:rsidR="004F74E4" w:rsidRDefault="004F74E4" w:rsidP="004F74E4">
      <w:pPr>
        <w:pStyle w:val="ListingStandard"/>
      </w:pPr>
      <w:r>
        <w:t>- Alternativ kannst du dich mit einem Pro- oder Max-Plan von Claude.ai anmelden oder (für Unternehmen) Amazon Bedrock/Google Vertex AI nutzen[1][6].</w:t>
      </w:r>
    </w:p>
    <w:p w14:paraId="4F2C1B12" w14:textId="77777777" w:rsidR="004F74E4" w:rsidRDefault="004F74E4" w:rsidP="004F74E4">
      <w:pPr>
        <w:pStyle w:val="ListingStandard"/>
      </w:pPr>
    </w:p>
    <w:p w14:paraId="6A175EAC" w14:textId="77777777" w:rsidR="004F74E4" w:rsidRDefault="004F74E4" w:rsidP="004F74E4">
      <w:pPr>
        <w:pStyle w:val="ListingStandard"/>
      </w:pPr>
      <w:r>
        <w:t>---</w:t>
      </w:r>
    </w:p>
    <w:p w14:paraId="1D97E439" w14:textId="77777777" w:rsidR="004F74E4" w:rsidRDefault="004F74E4" w:rsidP="004F74E4">
      <w:pPr>
        <w:pStyle w:val="ListingStandard"/>
      </w:pPr>
    </w:p>
    <w:p w14:paraId="671B1C39" w14:textId="77777777" w:rsidR="004F74E4" w:rsidRDefault="004F74E4" w:rsidP="004F74E4">
      <w:pPr>
        <w:pStyle w:val="ListingStandard"/>
      </w:pPr>
      <w:r>
        <w:t>## **4. Nutzung im Alltag**</w:t>
      </w:r>
    </w:p>
    <w:p w14:paraId="1616956B" w14:textId="77777777" w:rsidR="004F74E4" w:rsidRDefault="004F74E4" w:rsidP="004F74E4">
      <w:pPr>
        <w:pStyle w:val="ListingStandard"/>
      </w:pPr>
    </w:p>
    <w:p w14:paraId="7B6EF41F" w14:textId="77777777" w:rsidR="004F74E4" w:rsidRDefault="004F74E4" w:rsidP="004F74E4">
      <w:pPr>
        <w:pStyle w:val="ListingStandard"/>
      </w:pPr>
      <w:r>
        <w:t>### **a) Grundfunktionen**</w:t>
      </w:r>
    </w:p>
    <w:p w14:paraId="6A9849B0" w14:textId="77777777" w:rsidR="004F74E4" w:rsidRDefault="004F74E4" w:rsidP="004F74E4">
      <w:pPr>
        <w:pStyle w:val="ListingStandard"/>
      </w:pPr>
    </w:p>
    <w:p w14:paraId="6F4FCB83" w14:textId="77777777" w:rsidR="004F74E4" w:rsidRDefault="004F74E4" w:rsidP="004F74E4">
      <w:pPr>
        <w:pStyle w:val="ListingStandard"/>
      </w:pPr>
      <w:r>
        <w:t xml:space="preserve">- **Dateien öffnen/erstellen:**  </w:t>
      </w:r>
    </w:p>
    <w:p w14:paraId="633F53FA" w14:textId="77777777" w:rsidR="004F74E4" w:rsidRDefault="004F74E4" w:rsidP="004F74E4">
      <w:pPr>
        <w:pStyle w:val="ListingStandard"/>
      </w:pPr>
      <w:r>
        <w:t xml:space="preserve">  Gib z.B. ein:  </w:t>
      </w:r>
    </w:p>
    <w:p w14:paraId="0F859389" w14:textId="77777777" w:rsidR="004F74E4" w:rsidRDefault="004F74E4" w:rsidP="004F74E4">
      <w:pPr>
        <w:pStyle w:val="ListingStandard"/>
      </w:pPr>
      <w:r>
        <w:t xml:space="preserve">  ```</w:t>
      </w:r>
    </w:p>
    <w:p w14:paraId="1279AFF6" w14:textId="77777777" w:rsidR="004F74E4" w:rsidRDefault="004F74E4" w:rsidP="004F74E4">
      <w:pPr>
        <w:pStyle w:val="ListingStandard"/>
      </w:pPr>
      <w:r>
        <w:t xml:space="preserve">  Open palindrome.py</w:t>
      </w:r>
    </w:p>
    <w:p w14:paraId="616024E4" w14:textId="77777777" w:rsidR="004F74E4" w:rsidRDefault="004F74E4" w:rsidP="004F74E4">
      <w:pPr>
        <w:pStyle w:val="ListingStandard"/>
      </w:pPr>
      <w:r>
        <w:t xml:space="preserve">  ```</w:t>
      </w:r>
    </w:p>
    <w:p w14:paraId="40742555" w14:textId="77777777" w:rsidR="004F74E4" w:rsidRDefault="004F74E4" w:rsidP="004F74E4">
      <w:pPr>
        <w:pStyle w:val="ListingStandard"/>
      </w:pPr>
      <w:r>
        <w:t xml:space="preserve">  Claude öffnet oder erstellt die Datei im aktuellen Verzeichnis[2].</w:t>
      </w:r>
    </w:p>
    <w:p w14:paraId="42C8F3F0" w14:textId="77777777" w:rsidR="004F74E4" w:rsidRDefault="004F74E4" w:rsidP="004F74E4">
      <w:pPr>
        <w:pStyle w:val="ListingStandard"/>
      </w:pPr>
      <w:r>
        <w:t xml:space="preserve">- **Code generieren:**  </w:t>
      </w:r>
    </w:p>
    <w:p w14:paraId="324311A9" w14:textId="77777777" w:rsidR="004F74E4" w:rsidRDefault="004F74E4" w:rsidP="004F74E4">
      <w:pPr>
        <w:pStyle w:val="ListingStandard"/>
      </w:pPr>
      <w:r>
        <w:t xml:space="preserve">  Beschreibe einfach, was du brauchst, z.B.:  </w:t>
      </w:r>
    </w:p>
    <w:p w14:paraId="52094135" w14:textId="77777777" w:rsidR="004F74E4" w:rsidRDefault="004F74E4" w:rsidP="004F74E4">
      <w:pPr>
        <w:pStyle w:val="ListingStandard"/>
      </w:pPr>
      <w:r>
        <w:t xml:space="preserve">  ```</w:t>
      </w:r>
    </w:p>
    <w:p w14:paraId="48176CAA" w14:textId="77777777" w:rsidR="004F74E4" w:rsidRDefault="004F74E4" w:rsidP="004F74E4">
      <w:pPr>
        <w:pStyle w:val="ListingStandard"/>
      </w:pPr>
      <w:r>
        <w:t xml:space="preserve">  Schreibe eine Python-Funktion is_palindrome, die prüft, ob ein Wort ein Palindrom ist.</w:t>
      </w:r>
    </w:p>
    <w:p w14:paraId="45B08A80" w14:textId="77777777" w:rsidR="004F74E4" w:rsidRDefault="004F74E4" w:rsidP="004F74E4">
      <w:pPr>
        <w:pStyle w:val="ListingStandard"/>
      </w:pPr>
      <w:r>
        <w:t xml:space="preserve">  ```</w:t>
      </w:r>
    </w:p>
    <w:p w14:paraId="20BE3B0D" w14:textId="77777777" w:rsidR="004F74E4" w:rsidRDefault="004F74E4" w:rsidP="004F74E4">
      <w:pPr>
        <w:pStyle w:val="ListingStandard"/>
      </w:pPr>
      <w:r>
        <w:t xml:space="preserve">  Claude schreibt den Code direkt in die Datei.</w:t>
      </w:r>
    </w:p>
    <w:p w14:paraId="3CEC2070" w14:textId="77777777" w:rsidR="004F74E4" w:rsidRDefault="004F74E4" w:rsidP="004F74E4">
      <w:pPr>
        <w:pStyle w:val="ListingStandard"/>
      </w:pPr>
      <w:r>
        <w:t xml:space="preserve">- **Dateien durchsuchen, Tests ausführen, Fehler beheben:**  </w:t>
      </w:r>
    </w:p>
    <w:p w14:paraId="49A543CD" w14:textId="77777777" w:rsidR="004F74E4" w:rsidRDefault="004F74E4" w:rsidP="004F74E4">
      <w:pPr>
        <w:pStyle w:val="ListingStandard"/>
      </w:pPr>
      <w:r>
        <w:t xml:space="preserve">  Nutze natürliche Sprache, um Claude Aufgaben zu geben (z.B. „Finde Bugs in main.py“)[5][9].</w:t>
      </w:r>
    </w:p>
    <w:p w14:paraId="6426E484" w14:textId="77777777" w:rsidR="004F74E4" w:rsidRDefault="004F74E4" w:rsidP="004F74E4">
      <w:pPr>
        <w:pStyle w:val="ListingStandard"/>
      </w:pPr>
    </w:p>
    <w:p w14:paraId="43197C03" w14:textId="77777777" w:rsidR="004F74E4" w:rsidRDefault="004F74E4" w:rsidP="004F74E4">
      <w:pPr>
        <w:pStyle w:val="ListingStandard"/>
      </w:pPr>
      <w:r>
        <w:t>### **b) Beispiel-Workflow**</w:t>
      </w:r>
    </w:p>
    <w:p w14:paraId="43B753AF" w14:textId="77777777" w:rsidR="004F74E4" w:rsidRDefault="004F74E4" w:rsidP="004F74E4">
      <w:pPr>
        <w:pStyle w:val="ListingStandard"/>
      </w:pPr>
    </w:p>
    <w:p w14:paraId="6B123D2F" w14:textId="77777777" w:rsidR="004F74E4" w:rsidRDefault="004F74E4" w:rsidP="004F74E4">
      <w:pPr>
        <w:pStyle w:val="ListingStandard"/>
      </w:pPr>
      <w:r>
        <w:t xml:space="preserve">1. **Projekt zusammenfassen lassen:**  </w:t>
      </w:r>
    </w:p>
    <w:p w14:paraId="35C22165" w14:textId="77777777" w:rsidR="004F74E4" w:rsidRDefault="004F74E4" w:rsidP="004F74E4">
      <w:pPr>
        <w:pStyle w:val="ListingStandard"/>
      </w:pPr>
      <w:r>
        <w:t xml:space="preserve">   ```</w:t>
      </w:r>
    </w:p>
    <w:p w14:paraId="7387FA21" w14:textId="77777777" w:rsidR="004F74E4" w:rsidRDefault="004F74E4" w:rsidP="004F74E4">
      <w:pPr>
        <w:pStyle w:val="ListingStandard"/>
      </w:pPr>
      <w:r>
        <w:t xml:space="preserve">   summarize this project</w:t>
      </w:r>
    </w:p>
    <w:p w14:paraId="4293A70B" w14:textId="77777777" w:rsidR="004F74E4" w:rsidRDefault="004F74E4" w:rsidP="004F74E4">
      <w:pPr>
        <w:pStyle w:val="ListingStandard"/>
      </w:pPr>
      <w:r>
        <w:lastRenderedPageBreak/>
        <w:t xml:space="preserve">   ```</w:t>
      </w:r>
    </w:p>
    <w:p w14:paraId="357C2FC8" w14:textId="77777777" w:rsidR="004F74E4" w:rsidRDefault="004F74E4" w:rsidP="004F74E4">
      <w:pPr>
        <w:pStyle w:val="ListingStandard"/>
      </w:pPr>
      <w:r>
        <w:t xml:space="preserve">2. **Projekt initialisieren:**  </w:t>
      </w:r>
    </w:p>
    <w:p w14:paraId="7841DCE0" w14:textId="77777777" w:rsidR="004F74E4" w:rsidRDefault="004F74E4" w:rsidP="004F74E4">
      <w:pPr>
        <w:pStyle w:val="ListingStandard"/>
      </w:pPr>
      <w:r>
        <w:t xml:space="preserve">   ```</w:t>
      </w:r>
    </w:p>
    <w:p w14:paraId="11C379AF" w14:textId="77777777" w:rsidR="004F74E4" w:rsidRDefault="004F74E4" w:rsidP="004F74E4">
      <w:pPr>
        <w:pStyle w:val="ListingStandard"/>
      </w:pPr>
      <w:r>
        <w:t xml:space="preserve">   /init</w:t>
      </w:r>
    </w:p>
    <w:p w14:paraId="131FEF3E" w14:textId="77777777" w:rsidR="004F74E4" w:rsidRDefault="004F74E4" w:rsidP="004F74E4">
      <w:pPr>
        <w:pStyle w:val="ListingStandard"/>
      </w:pPr>
      <w:r>
        <w:t xml:space="preserve">   ```</w:t>
      </w:r>
    </w:p>
    <w:p w14:paraId="4B29C7A2" w14:textId="77777777" w:rsidR="004F74E4" w:rsidRDefault="004F74E4" w:rsidP="004F74E4">
      <w:pPr>
        <w:pStyle w:val="ListingStandard"/>
      </w:pPr>
      <w:r>
        <w:t xml:space="preserve">   Claude erstellt eine CLAUDE.md-Projektübersicht.</w:t>
      </w:r>
    </w:p>
    <w:p w14:paraId="1CDC6ED7" w14:textId="77777777" w:rsidR="004F74E4" w:rsidRDefault="004F74E4" w:rsidP="004F74E4">
      <w:pPr>
        <w:pStyle w:val="ListingStandard"/>
      </w:pPr>
      <w:r>
        <w:t xml:space="preserve">3. **Code ändern, refaktorieren, dokumentieren:**  </w:t>
      </w:r>
    </w:p>
    <w:p w14:paraId="4F94F18A" w14:textId="77777777" w:rsidR="004F74E4" w:rsidRDefault="004F74E4" w:rsidP="004F74E4">
      <w:pPr>
        <w:pStyle w:val="ListingStandard"/>
      </w:pPr>
      <w:r>
        <w:t xml:space="preserve">   Gib deine Wünsche als Prompt ein und lass Claude die Arbeit erledigen[2][4][5].</w:t>
      </w:r>
    </w:p>
    <w:p w14:paraId="20032742" w14:textId="77777777" w:rsidR="004F74E4" w:rsidRDefault="004F74E4" w:rsidP="004F74E4">
      <w:pPr>
        <w:pStyle w:val="ListingStandard"/>
      </w:pPr>
    </w:p>
    <w:p w14:paraId="3405C693" w14:textId="77777777" w:rsidR="004F74E4" w:rsidRDefault="004F74E4" w:rsidP="004F74E4">
      <w:pPr>
        <w:pStyle w:val="ListingStandard"/>
      </w:pPr>
      <w:r>
        <w:t>### **c) Tipps und Best Practices**</w:t>
      </w:r>
    </w:p>
    <w:p w14:paraId="5C9FC6B3" w14:textId="77777777" w:rsidR="004F74E4" w:rsidRDefault="004F74E4" w:rsidP="004F74E4">
      <w:pPr>
        <w:pStyle w:val="ListingStandard"/>
      </w:pPr>
    </w:p>
    <w:p w14:paraId="78969DEF" w14:textId="77777777" w:rsidR="004F74E4" w:rsidRDefault="004F74E4" w:rsidP="004F74E4">
      <w:pPr>
        <w:pStyle w:val="ListingStandard"/>
      </w:pPr>
      <w:r>
        <w:t xml:space="preserve">- **Arbeite iterativ:**  </w:t>
      </w:r>
    </w:p>
    <w:p w14:paraId="4535E305" w14:textId="77777777" w:rsidR="004F74E4" w:rsidRDefault="004F74E4" w:rsidP="004F74E4">
      <w:pPr>
        <w:pStyle w:val="ListingStandard"/>
      </w:pPr>
      <w:r>
        <w:t xml:space="preserve">  Lass Claude zuerst einen Plan machen, bevor du Code generieren lässt („think“, „think hard“ als Prompt verwenden)[4].</w:t>
      </w:r>
    </w:p>
    <w:p w14:paraId="3F5300C5" w14:textId="77777777" w:rsidR="004F74E4" w:rsidRDefault="004F74E4" w:rsidP="004F74E4">
      <w:pPr>
        <w:pStyle w:val="ListingStandard"/>
      </w:pPr>
      <w:r>
        <w:t xml:space="preserve">- **Dateien gezielt ansprechen:**  </w:t>
      </w:r>
    </w:p>
    <w:p w14:paraId="6E516A1E" w14:textId="77777777" w:rsidR="004F74E4" w:rsidRDefault="004F74E4" w:rsidP="004F74E4">
      <w:pPr>
        <w:pStyle w:val="ListingStandard"/>
      </w:pPr>
      <w:r>
        <w:t xml:space="preserve">  Nutze Tab-Vervollständigung, um Dateinamen schnell auszuwählen[4].</w:t>
      </w:r>
    </w:p>
    <w:p w14:paraId="4460F7F6" w14:textId="77777777" w:rsidR="004F74E4" w:rsidRDefault="004F74E4" w:rsidP="004F74E4">
      <w:pPr>
        <w:pStyle w:val="ListingStandard"/>
      </w:pPr>
      <w:r>
        <w:t xml:space="preserve">- **Korrigiere frühzeitig:**  </w:t>
      </w:r>
    </w:p>
    <w:p w14:paraId="571563F8" w14:textId="77777777" w:rsidR="004F74E4" w:rsidRDefault="004F74E4" w:rsidP="004F74E4">
      <w:pPr>
        <w:pStyle w:val="ListingStandard"/>
      </w:pPr>
      <w:r>
        <w:t xml:space="preserve">  Du kannst Claude jederzeit unterbrechen (Escape), Prompts anpassen oder Änderungen rückgängig machen[4].</w:t>
      </w:r>
    </w:p>
    <w:p w14:paraId="6AA9057F" w14:textId="77777777" w:rsidR="004F74E4" w:rsidRDefault="004F74E4" w:rsidP="004F74E4">
      <w:pPr>
        <w:pStyle w:val="ListingStandard"/>
      </w:pPr>
      <w:r>
        <w:t xml:space="preserve">- **Headless Mode:**  </w:t>
      </w:r>
    </w:p>
    <w:p w14:paraId="7144C242" w14:textId="77777777" w:rsidR="004F74E4" w:rsidRDefault="004F74E4" w:rsidP="004F74E4">
      <w:pPr>
        <w:pStyle w:val="ListingStandard"/>
      </w:pPr>
      <w:r>
        <w:t xml:space="preserve">  Für Automatisierung und Integration in Pipelines:  </w:t>
      </w:r>
    </w:p>
    <w:p w14:paraId="75DD581B" w14:textId="77777777" w:rsidR="004F74E4" w:rsidRDefault="004F74E4" w:rsidP="004F74E4">
      <w:pPr>
        <w:pStyle w:val="ListingStandard"/>
      </w:pPr>
      <w:r>
        <w:t xml:space="preserve">  ```</w:t>
      </w:r>
    </w:p>
    <w:p w14:paraId="478A06DC" w14:textId="77777777" w:rsidR="004F74E4" w:rsidRDefault="004F74E4" w:rsidP="004F74E4">
      <w:pPr>
        <w:pStyle w:val="ListingStandard"/>
      </w:pPr>
      <w:r>
        <w:t xml:space="preserve">  claude -p "&lt;dein prompt&gt;" --json | &lt;weiterer Befehl&gt;</w:t>
      </w:r>
    </w:p>
    <w:p w14:paraId="1535F3ED" w14:textId="77777777" w:rsidR="004F74E4" w:rsidRDefault="004F74E4" w:rsidP="004F74E4">
      <w:pPr>
        <w:pStyle w:val="ListingStandard"/>
      </w:pPr>
      <w:r>
        <w:t xml:space="preserve">  ```</w:t>
      </w:r>
    </w:p>
    <w:p w14:paraId="51DB81F2" w14:textId="77777777" w:rsidR="004F74E4" w:rsidRDefault="004F74E4" w:rsidP="004F74E4">
      <w:pPr>
        <w:pStyle w:val="ListingStandard"/>
      </w:pPr>
      <w:r>
        <w:t xml:space="preserve">  (siehe Dokumentation für Details)[4].</w:t>
      </w:r>
    </w:p>
    <w:p w14:paraId="6D14F941" w14:textId="77777777" w:rsidR="004F74E4" w:rsidRDefault="004F74E4" w:rsidP="004F74E4">
      <w:pPr>
        <w:pStyle w:val="ListingStandard"/>
      </w:pPr>
    </w:p>
    <w:p w14:paraId="58AB125F" w14:textId="77777777" w:rsidR="004F74E4" w:rsidRDefault="004F74E4" w:rsidP="004F74E4">
      <w:pPr>
        <w:pStyle w:val="ListingStandard"/>
      </w:pPr>
      <w:r>
        <w:t>---</w:t>
      </w:r>
    </w:p>
    <w:p w14:paraId="35ECA599" w14:textId="77777777" w:rsidR="004F74E4" w:rsidRDefault="004F74E4" w:rsidP="004F74E4">
      <w:pPr>
        <w:pStyle w:val="ListingStandard"/>
      </w:pPr>
    </w:p>
    <w:p w14:paraId="5299A550" w14:textId="77777777" w:rsidR="004F74E4" w:rsidRDefault="004F74E4" w:rsidP="004F74E4">
      <w:pPr>
        <w:pStyle w:val="ListingStandard"/>
      </w:pPr>
      <w:r>
        <w:t>## **Zusammenfassung**</w:t>
      </w:r>
    </w:p>
    <w:p w14:paraId="6B67D9E2" w14:textId="77777777" w:rsidR="004F74E4" w:rsidRDefault="004F74E4" w:rsidP="004F74E4">
      <w:pPr>
        <w:pStyle w:val="ListingStandard"/>
      </w:pPr>
    </w:p>
    <w:p w14:paraId="0A1E9B8E" w14:textId="77777777" w:rsidR="004F74E4" w:rsidRDefault="004F74E4" w:rsidP="004F74E4">
      <w:pPr>
        <w:pStyle w:val="ListingStandard"/>
      </w:pPr>
      <w:r>
        <w:t>Claude Code wird per Terminal installiert und authentifiziert. Danach kannst du in deinem Projektverzeichnis mit dem Befehl `claude` starten und Aufgaben in natürlicher Sprache stellen – von Code-Generierung über Debugging bis zu Dokumentation und Automatisierung. Die KI arbeitet direkt mit deinen lokalen Dateien und integriert sich nahtlos in deinen Entwicklungsworkflow[1][2][3][5][6][9].</w:t>
      </w:r>
    </w:p>
    <w:p w14:paraId="53425201" w14:textId="77777777" w:rsidR="004F74E4" w:rsidRDefault="004F74E4" w:rsidP="004F74E4">
      <w:pPr>
        <w:pStyle w:val="ListingStandard"/>
      </w:pPr>
    </w:p>
    <w:p w14:paraId="3250CBC7" w14:textId="77777777" w:rsidR="004F74E4" w:rsidRDefault="004F74E4" w:rsidP="004F74E4">
      <w:pPr>
        <w:pStyle w:val="ListingStandard"/>
      </w:pPr>
      <w:r>
        <w:lastRenderedPageBreak/>
        <w:t xml:space="preserve">**Weitere Ressourcen:**  </w:t>
      </w:r>
    </w:p>
    <w:p w14:paraId="60A65BD8" w14:textId="77777777" w:rsidR="004F74E4" w:rsidRDefault="004F74E4" w:rsidP="004F74E4">
      <w:pPr>
        <w:pStyle w:val="ListingStandard"/>
      </w:pPr>
      <w:r>
        <w:t>- [Offizielle Dokumentation von Anthropic][1][6]</w:t>
      </w:r>
    </w:p>
    <w:p w14:paraId="691E6367" w14:textId="77777777" w:rsidR="004F74E4" w:rsidRDefault="004F74E4" w:rsidP="004F74E4">
      <w:pPr>
        <w:pStyle w:val="ListingStandard"/>
      </w:pPr>
      <w:r>
        <w:t>- [YouTube-Tutorials][7][8]</w:t>
      </w:r>
    </w:p>
    <w:p w14:paraId="4DD862E0" w14:textId="77777777" w:rsidR="004F74E4" w:rsidRDefault="004F74E4" w:rsidP="004F74E4">
      <w:pPr>
        <w:pStyle w:val="ListingStandard"/>
      </w:pPr>
      <w:r>
        <w:t>- [Praxisbeispiele und Tipps][4][9]</w:t>
      </w:r>
    </w:p>
    <w:p w14:paraId="0155F9E7" w14:textId="77777777" w:rsidR="004F74E4" w:rsidRDefault="004F74E4" w:rsidP="004F74E4">
      <w:pPr>
        <w:pStyle w:val="ListingStandard"/>
      </w:pPr>
    </w:p>
    <w:p w14:paraId="5A60D42E" w14:textId="77777777" w:rsidR="004F74E4" w:rsidRDefault="004F74E4" w:rsidP="004F74E4">
      <w:pPr>
        <w:pStyle w:val="ListingStandard"/>
      </w:pPr>
      <w:r>
        <w:t>Quellen</w:t>
      </w:r>
    </w:p>
    <w:p w14:paraId="4FB8CA91" w14:textId="77777777" w:rsidR="004F74E4" w:rsidRDefault="004F74E4" w:rsidP="004F74E4">
      <w:pPr>
        <w:pStyle w:val="ListingStandard"/>
      </w:pPr>
      <w:r>
        <w:t>[1] Erste Schritte mit Claude Code - Anthropic API https://docs.anthropic.com/de/docs/claude-code/getting-started</w:t>
      </w:r>
    </w:p>
    <w:p w14:paraId="7F400A84" w14:textId="77777777" w:rsidR="004F74E4" w:rsidRDefault="004F74E4" w:rsidP="004F74E4">
      <w:pPr>
        <w:pStyle w:val="ListingStandard"/>
      </w:pPr>
      <w:r>
        <w:t>[2] Claude Code Tutorial: How to Generate, Debug and Document ... https://www.codecademy.com/article/claude-code-tutorial-how-to-generate-debug-and-document-code-with-ai</w:t>
      </w:r>
    </w:p>
    <w:p w14:paraId="56E07518" w14:textId="77777777" w:rsidR="004F74E4" w:rsidRDefault="004F74E4" w:rsidP="004F74E4">
      <w:pPr>
        <w:pStyle w:val="ListingStandard"/>
      </w:pPr>
      <w:r>
        <w:t>[3] How to Install Claude Code: A Beginner's Guide - phpFashion https://phpfashion.com/en/how-to-install-claude-code-beginners-guide</w:t>
      </w:r>
    </w:p>
    <w:p w14:paraId="7BF8FF65" w14:textId="77777777" w:rsidR="004F74E4" w:rsidRDefault="004F74E4" w:rsidP="004F74E4">
      <w:pPr>
        <w:pStyle w:val="ListingStandard"/>
      </w:pPr>
      <w:r>
        <w:t>[4] Claude Code: Best practices for agentic coding - Anthropic https://www.anthropic.com/engineering/claude-code-best-practices</w:t>
      </w:r>
    </w:p>
    <w:p w14:paraId="1A6AB231" w14:textId="77777777" w:rsidR="004F74E4" w:rsidRDefault="004F74E4" w:rsidP="004F74E4">
      <w:pPr>
        <w:pStyle w:val="ListingStandard"/>
      </w:pPr>
      <w:r>
        <w:t>[5] Claude Code overview - Anthropic API https://docs.anthropic.com/en/docs/claude-code/overview</w:t>
      </w:r>
    </w:p>
    <w:p w14:paraId="0A42B5E1" w14:textId="77777777" w:rsidR="004F74E4" w:rsidRDefault="004F74E4" w:rsidP="004F74E4">
      <w:pPr>
        <w:pStyle w:val="ListingStandard"/>
      </w:pPr>
      <w:r>
        <w:t>[6] Getting started with Claude Code - Anthropic API https://docs.anthropic.com/en/docs/claude-code/getting-started</w:t>
      </w:r>
    </w:p>
    <w:p w14:paraId="3C48356E" w14:textId="77777777" w:rsidR="004F74E4" w:rsidRDefault="004F74E4" w:rsidP="004F74E4">
      <w:pPr>
        <w:pStyle w:val="ListingStandard"/>
      </w:pPr>
      <w:r>
        <w:t>[7] How to Use Claude Code by Anthropic in 4 Minutes - YouTube https://www.youtube.com/watch?v=bn__Pt8pXls</w:t>
      </w:r>
    </w:p>
    <w:p w14:paraId="39369BBF" w14:textId="77777777" w:rsidR="004F74E4" w:rsidRDefault="004F74E4" w:rsidP="004F74E4">
      <w:pPr>
        <w:pStyle w:val="ListingStandard"/>
      </w:pPr>
      <w:r>
        <w:t>[8] How to Install And Use Claude Code - YouTube https://www.youtube.com/watch?v=NQNrPaDPMiA</w:t>
      </w:r>
    </w:p>
    <w:p w14:paraId="7F01BF9B" w14:textId="77777777" w:rsidR="004F74E4" w:rsidRDefault="004F74E4" w:rsidP="004F74E4">
      <w:pPr>
        <w:pStyle w:val="ListingStandard"/>
      </w:pPr>
      <w:r>
        <w:t>[9] Claude Code: Ein Leitfaden mit praktischen Beispielen - DataCamp https://www.datacamp.com/de/tutorial/claude-code</w:t>
      </w:r>
    </w:p>
    <w:p w14:paraId="0120999E" w14:textId="77777777" w:rsidR="004F74E4" w:rsidRDefault="004F74E4" w:rsidP="004F74E4">
      <w:pPr>
        <w:pStyle w:val="ListingStandard"/>
      </w:pPr>
      <w:r>
        <w:t>[10] GitHub - anthropics/claude-code https://github.com/anthropics/claude-code</w:t>
      </w:r>
    </w:p>
    <w:p w14:paraId="5AB2030F" w14:textId="77777777" w:rsidR="004F74E4" w:rsidRDefault="004F74E4" w:rsidP="004F74E4">
      <w:pPr>
        <w:pStyle w:val="ListingStandard"/>
      </w:pPr>
      <w:r>
        <w:t>[11] How to Install and Use Claude Code, Maybe the Best AI ... - Reddit https://www.reddit.com/r/ClaudeAI/comments/1iyxqxp/how_to_install_and_use_claude_code_maybe_the_best/</w:t>
      </w:r>
    </w:p>
    <w:p w14:paraId="7A2C4D49" w14:textId="77777777" w:rsidR="004F74E4" w:rsidRDefault="004F74E4" w:rsidP="004F74E4">
      <w:pPr>
        <w:pStyle w:val="ListingStandard"/>
      </w:pPr>
      <w:r>
        <w:t>[12] Tutorials - Anthropic API https://docs.anthropic.com/en/docs/claude-code/tutorials</w:t>
      </w:r>
    </w:p>
    <w:p w14:paraId="109DD1F9" w14:textId="77777777" w:rsidR="004F74E4" w:rsidRDefault="004F74E4" w:rsidP="004F74E4">
      <w:pPr>
        <w:pStyle w:val="ListingStandard"/>
      </w:pPr>
      <w:r>
        <w:t>[13] Mastering Claude Code in 30 minutes - YouTube https://www.youtube.com/watch?v=6eBSHbLKuN0</w:t>
      </w:r>
    </w:p>
    <w:p w14:paraId="118CF8E1" w14:textId="77777777" w:rsidR="004F74E4" w:rsidRDefault="004F74E4" w:rsidP="004F74E4">
      <w:pPr>
        <w:pStyle w:val="ListingStandard"/>
      </w:pPr>
      <w:r>
        <w:t>[14] hesreallyhim/awesome-claude-code: A curated list of ... - GitHub https://github.com/hesreallyhim/awesome-claude-code</w:t>
      </w:r>
    </w:p>
    <w:p w14:paraId="683484C9" w14:textId="77777777" w:rsidR="004F74E4" w:rsidRDefault="004F74E4" w:rsidP="004F74E4">
      <w:pPr>
        <w:pStyle w:val="ListingStandard"/>
      </w:pPr>
      <w:r>
        <w:t>[15] How to Install and Use Claude Code, Maybe the Best AI ... - Reddit https://www.reddit.com/r/ChatGPTCoding/comments/1iyxtay/how_to_install_and_use_claude_code_maybe_the_best/</w:t>
      </w:r>
    </w:p>
    <w:p w14:paraId="41D703F0" w14:textId="77777777" w:rsidR="004F74E4" w:rsidRDefault="004F74E4" w:rsidP="004F74E4">
      <w:pPr>
        <w:pStyle w:val="ListingStandard"/>
      </w:pPr>
      <w:r>
        <w:lastRenderedPageBreak/>
        <w:t>[16] Claude Code: A Guide With Practical Examples - DataCamp https://www.datacamp.com/tutorial/claude-code</w:t>
      </w:r>
    </w:p>
    <w:p w14:paraId="70BEDDC2" w14:textId="77777777" w:rsidR="004F74E4" w:rsidRDefault="004F74E4" w:rsidP="004F74E4">
      <w:pPr>
        <w:pStyle w:val="ListingStandard"/>
      </w:pPr>
      <w:r>
        <w:t>[17] langgptai/awesome-claude-prompts: This repo includes ... - GitHub https://github.com/langgptai/awesome-claude-prompts</w:t>
      </w:r>
    </w:p>
    <w:p w14:paraId="73C73031" w14:textId="6CE682FF" w:rsidR="004F74E4" w:rsidRDefault="004F74E4" w:rsidP="004F74E4">
      <w:pPr>
        <w:pStyle w:val="ListingStandard"/>
      </w:pPr>
      <w:r>
        <w:t xml:space="preserve">[18] Basic Claude Code | Harper Reed's Blog </w:t>
      </w:r>
      <w:hyperlink r:id="rId7" w:history="1">
        <w:r w:rsidRPr="00B02BA0">
          <w:rPr>
            <w:rStyle w:val="Hyperlink"/>
          </w:rPr>
          <w:t>https://harper.blog/2025/05/08/basic-claude-code/</w:t>
        </w:r>
      </w:hyperlink>
    </w:p>
    <w:p w14:paraId="7D1E2FD3" w14:textId="77777777" w:rsidR="004F74E4" w:rsidRDefault="004F74E4" w:rsidP="004F74E4">
      <w:pPr>
        <w:pStyle w:val="ListingStandard"/>
      </w:pPr>
    </w:p>
    <w:p w14:paraId="42A246C9" w14:textId="77777777" w:rsidR="004F74E4" w:rsidRDefault="004F74E4" w:rsidP="004F74E4">
      <w:pPr>
        <w:pStyle w:val="ListingStandard"/>
      </w:pPr>
    </w:p>
    <w:p w14:paraId="479813BC" w14:textId="3039EE56" w:rsidR="009E0AFE" w:rsidRDefault="009E0AFE" w:rsidP="004F74E4">
      <w:pPr>
        <w:pStyle w:val="ListingStandard"/>
        <w:rPr>
          <w:rStyle w:val="ListingZeichenFett"/>
        </w:rPr>
      </w:pPr>
      <w:r w:rsidRPr="001A6B45">
        <w:rPr>
          <w:rStyle w:val="ListingZeichenFett"/>
        </w:rPr>
        <w:t>Erstelle ein Python-Skript in Form einer Datei palindrom.py, das ein vom Benutzer eingegebenes Wort darauf testet, ob es ein Palindrom ist.</w:t>
      </w:r>
    </w:p>
    <w:p w14:paraId="693E0C2B" w14:textId="77777777" w:rsidR="009E0AFE" w:rsidRDefault="009E0AFE" w:rsidP="004F74E4">
      <w:pPr>
        <w:pStyle w:val="ListingStandard"/>
        <w:rPr>
          <w:rStyle w:val="ListingZeichenFett"/>
        </w:rPr>
      </w:pPr>
    </w:p>
    <w:p w14:paraId="36BB9EAA" w14:textId="77777777" w:rsidR="009E0AFE" w:rsidRDefault="009E0AFE" w:rsidP="004F74E4">
      <w:pPr>
        <w:pStyle w:val="ListingStandard"/>
        <w:rPr>
          <w:rStyle w:val="ListingZeichenFett"/>
        </w:rPr>
      </w:pPr>
    </w:p>
    <w:p w14:paraId="05B06745" w14:textId="4AC5EE3F" w:rsidR="009E0AFE" w:rsidRDefault="009E0AFE" w:rsidP="004F74E4">
      <w:pPr>
        <w:pStyle w:val="ListingStandard"/>
        <w:rPr>
          <w:rStyle w:val="ListingZeichenFett"/>
        </w:rPr>
      </w:pPr>
      <w:r w:rsidRPr="00173A47">
        <w:rPr>
          <w:rStyle w:val="ListingZeichenFett"/>
        </w:rPr>
        <w:t>Führe palindrom.py aus!</w:t>
      </w:r>
    </w:p>
    <w:p w14:paraId="7D6DB923" w14:textId="77777777" w:rsidR="009E0AFE" w:rsidRDefault="009E0AFE" w:rsidP="004F74E4">
      <w:pPr>
        <w:pStyle w:val="ListingStandard"/>
        <w:rPr>
          <w:rStyle w:val="ListingZeichenFett"/>
        </w:rPr>
      </w:pPr>
    </w:p>
    <w:p w14:paraId="27BD4732" w14:textId="77777777" w:rsidR="009E0AFE" w:rsidRDefault="009E0AFE" w:rsidP="004F74E4">
      <w:pPr>
        <w:pStyle w:val="ListingStandard"/>
        <w:rPr>
          <w:rStyle w:val="ListingZeichenFett"/>
        </w:rPr>
      </w:pPr>
    </w:p>
    <w:p w14:paraId="5C0AE2C4" w14:textId="6E92A3D8" w:rsidR="009E0AFE" w:rsidRDefault="009E0AFE" w:rsidP="004F74E4">
      <w:pPr>
        <w:pStyle w:val="ListingStandard"/>
        <w:rPr>
          <w:rStyle w:val="ListingZeichenFett"/>
          <w:rFonts w:eastAsiaTheme="minorEastAsia"/>
        </w:rPr>
      </w:pPr>
      <w:r w:rsidRPr="00B715C3">
        <w:rPr>
          <w:rStyle w:val="ListingZeichenFett"/>
          <w:rFonts w:eastAsiaTheme="minorEastAsia"/>
        </w:rPr>
        <w:t>Erstelle zum Skript eine interaktive Eingabe und speichere es anschließend ab.</w:t>
      </w:r>
    </w:p>
    <w:p w14:paraId="0E595964" w14:textId="77777777" w:rsidR="009E0AFE" w:rsidRDefault="009E0AFE" w:rsidP="004F74E4">
      <w:pPr>
        <w:pStyle w:val="ListingStandard"/>
        <w:rPr>
          <w:rStyle w:val="ListingZeichenFett"/>
          <w:rFonts w:eastAsiaTheme="minorEastAsia"/>
        </w:rPr>
      </w:pPr>
    </w:p>
    <w:p w14:paraId="34B0C63F" w14:textId="77777777" w:rsidR="009E0AFE" w:rsidRDefault="009E0AFE" w:rsidP="004F74E4">
      <w:pPr>
        <w:pStyle w:val="ListingStandard"/>
      </w:pPr>
    </w:p>
    <w:p w14:paraId="0344C26A" w14:textId="666E26B9" w:rsidR="0022344D" w:rsidRDefault="0022344D" w:rsidP="004F74E4">
      <w:pPr>
        <w:pStyle w:val="ListingStandard"/>
      </w:pPr>
      <w:r w:rsidRPr="00A65E5B">
        <w:rPr>
          <w:rStyle w:val="ListingZeichenFett"/>
        </w:rPr>
        <w:t>Kannst du mir ein einfaches Beispiel für die Anwendung von MCP zeigen?</w:t>
      </w:r>
    </w:p>
    <w:p w14:paraId="436D994B" w14:textId="77777777" w:rsidR="0022344D" w:rsidRDefault="0022344D" w:rsidP="004F74E4">
      <w:pPr>
        <w:pStyle w:val="ListingStandard"/>
      </w:pPr>
    </w:p>
    <w:p w14:paraId="44C8B47C" w14:textId="77777777" w:rsidR="00A96EC9" w:rsidRDefault="00A96EC9" w:rsidP="00A96EC9">
      <w:pPr>
        <w:pStyle w:val="ListingStandard"/>
      </w:pPr>
      <w:r>
        <w:t>MCP (Model Context Protocol) ist ein Protokoll von Anthropic, das es ermöglicht, Claude mit externen Datenquellen und Tools zu verbinden. Hier ist ein einfaches Beispiel:Dieses Beispiel zeigt einen einfachen MCP Server, der grundlegende Dateisystem-Operationen bereitstellt. Der Server bietet drei Tools:</w:t>
      </w:r>
    </w:p>
    <w:p w14:paraId="62C0D07D" w14:textId="77777777" w:rsidR="00A96EC9" w:rsidRDefault="00A96EC9" w:rsidP="00A96EC9">
      <w:pPr>
        <w:pStyle w:val="ListingStandard"/>
      </w:pPr>
    </w:p>
    <w:p w14:paraId="1A0B2447" w14:textId="77777777" w:rsidR="00A96EC9" w:rsidRDefault="00A96EC9" w:rsidP="00A96EC9">
      <w:pPr>
        <w:pStyle w:val="ListingStandard"/>
      </w:pPr>
      <w:r>
        <w:t>1. **datei_lesen** - Liest den Inhalt einer Datei</w:t>
      </w:r>
    </w:p>
    <w:p w14:paraId="387B7B9B" w14:textId="77777777" w:rsidR="00A96EC9" w:rsidRDefault="00A96EC9" w:rsidP="00A96EC9">
      <w:pPr>
        <w:pStyle w:val="ListingStandard"/>
      </w:pPr>
      <w:r>
        <w:t xml:space="preserve">2. **datei_schreiben** - Schreibt Inhalt in eine Datei  </w:t>
      </w:r>
    </w:p>
    <w:p w14:paraId="7441AB8B" w14:textId="77777777" w:rsidR="00A96EC9" w:rsidRDefault="00A96EC9" w:rsidP="00A96EC9">
      <w:pPr>
        <w:pStyle w:val="ListingStandard"/>
      </w:pPr>
      <w:r>
        <w:t>3. **verzeichnis_auflisten** - Zeigt den Inhalt eines Verzeichnisses an</w:t>
      </w:r>
    </w:p>
    <w:p w14:paraId="165EE338" w14:textId="77777777" w:rsidR="00A96EC9" w:rsidRDefault="00A96EC9" w:rsidP="00A96EC9">
      <w:pPr>
        <w:pStyle w:val="ListingStandard"/>
      </w:pPr>
    </w:p>
    <w:p w14:paraId="513F883A" w14:textId="77777777" w:rsidR="00A96EC9" w:rsidRDefault="00A96EC9" w:rsidP="00A96EC9">
      <w:pPr>
        <w:pStyle w:val="ListingStandard"/>
      </w:pPr>
      <w:r>
        <w:t>## Verwendung:</w:t>
      </w:r>
    </w:p>
    <w:p w14:paraId="0D59EB58" w14:textId="77777777" w:rsidR="00A96EC9" w:rsidRDefault="00A96EC9" w:rsidP="00A96EC9">
      <w:pPr>
        <w:pStyle w:val="ListingStandard"/>
      </w:pPr>
    </w:p>
    <w:p w14:paraId="4DA65361" w14:textId="77777777" w:rsidR="00A96EC9" w:rsidRDefault="00A96EC9" w:rsidP="00A96EC9">
      <w:pPr>
        <w:pStyle w:val="ListingStandard"/>
      </w:pPr>
      <w:r>
        <w:t>1. **Installation der Abhängigkeiten:**</w:t>
      </w:r>
    </w:p>
    <w:p w14:paraId="00D983DD" w14:textId="77777777" w:rsidR="00A96EC9" w:rsidRDefault="00A96EC9" w:rsidP="00A96EC9">
      <w:pPr>
        <w:pStyle w:val="ListingStandard"/>
      </w:pPr>
      <w:r>
        <w:t>```bash</w:t>
      </w:r>
    </w:p>
    <w:p w14:paraId="33A45DAC" w14:textId="77777777" w:rsidR="00A96EC9" w:rsidRDefault="00A96EC9" w:rsidP="00A96EC9">
      <w:pPr>
        <w:pStyle w:val="ListingStandard"/>
      </w:pPr>
      <w:r>
        <w:t>npm install @modelcontextprotocol/sdk</w:t>
      </w:r>
    </w:p>
    <w:p w14:paraId="43AA65A7" w14:textId="77777777" w:rsidR="00A96EC9" w:rsidRDefault="00A96EC9" w:rsidP="00A96EC9">
      <w:pPr>
        <w:pStyle w:val="ListingStandard"/>
      </w:pPr>
      <w:r>
        <w:t>```</w:t>
      </w:r>
    </w:p>
    <w:p w14:paraId="7B0A98A9" w14:textId="77777777" w:rsidR="00A96EC9" w:rsidRDefault="00A96EC9" w:rsidP="00A96EC9">
      <w:pPr>
        <w:pStyle w:val="ListingStandard"/>
      </w:pPr>
    </w:p>
    <w:p w14:paraId="608F7D95" w14:textId="77777777" w:rsidR="00A96EC9" w:rsidRDefault="00A96EC9" w:rsidP="00A96EC9">
      <w:pPr>
        <w:pStyle w:val="ListingStandard"/>
      </w:pPr>
      <w:r>
        <w:t>2. **Server als Datei speichern** (z.B. `dateisystem-server.js`)</w:t>
      </w:r>
    </w:p>
    <w:p w14:paraId="7BD1B66F" w14:textId="77777777" w:rsidR="00A96EC9" w:rsidRDefault="00A96EC9" w:rsidP="00A96EC9">
      <w:pPr>
        <w:pStyle w:val="ListingStandard"/>
      </w:pPr>
    </w:p>
    <w:p w14:paraId="3750C373" w14:textId="77777777" w:rsidR="00A96EC9" w:rsidRDefault="00A96EC9" w:rsidP="00A96EC9">
      <w:pPr>
        <w:pStyle w:val="ListingStandard"/>
      </w:pPr>
      <w:r>
        <w:t>3. **In Claude Desktop konfigurieren** (claude_desktop_config.json):</w:t>
      </w:r>
    </w:p>
    <w:p w14:paraId="3066E7AC" w14:textId="77777777" w:rsidR="00A96EC9" w:rsidRDefault="00A96EC9" w:rsidP="00A96EC9">
      <w:pPr>
        <w:pStyle w:val="ListingStandard"/>
      </w:pPr>
      <w:r>
        <w:t>```json</w:t>
      </w:r>
    </w:p>
    <w:p w14:paraId="76D2839A" w14:textId="77777777" w:rsidR="00A96EC9" w:rsidRDefault="00A96EC9" w:rsidP="00A96EC9">
      <w:pPr>
        <w:pStyle w:val="ListingStandard"/>
      </w:pPr>
      <w:r>
        <w:t>{</w:t>
      </w:r>
    </w:p>
    <w:p w14:paraId="050FAE26" w14:textId="77777777" w:rsidR="00A96EC9" w:rsidRDefault="00A96EC9" w:rsidP="00A96EC9">
      <w:pPr>
        <w:pStyle w:val="ListingStandard"/>
      </w:pPr>
      <w:r>
        <w:t xml:space="preserve">  "mcpServers": {</w:t>
      </w:r>
    </w:p>
    <w:p w14:paraId="45989D61" w14:textId="77777777" w:rsidR="00A96EC9" w:rsidRDefault="00A96EC9" w:rsidP="00A96EC9">
      <w:pPr>
        <w:pStyle w:val="ListingStandard"/>
      </w:pPr>
      <w:r>
        <w:t xml:space="preserve">    "dateisystem": {</w:t>
      </w:r>
    </w:p>
    <w:p w14:paraId="0ADA6736" w14:textId="77777777" w:rsidR="00A96EC9" w:rsidRDefault="00A96EC9" w:rsidP="00A96EC9">
      <w:pPr>
        <w:pStyle w:val="ListingStandard"/>
      </w:pPr>
      <w:r>
        <w:t xml:space="preserve">      "command": "node",</w:t>
      </w:r>
    </w:p>
    <w:p w14:paraId="77B63557" w14:textId="77777777" w:rsidR="00A96EC9" w:rsidRDefault="00A96EC9" w:rsidP="00A96EC9">
      <w:pPr>
        <w:pStyle w:val="ListingStandard"/>
      </w:pPr>
      <w:r>
        <w:t xml:space="preserve">      "args": ["pfad/zu/dateisystem-server.js"]</w:t>
      </w:r>
    </w:p>
    <w:p w14:paraId="242949B0" w14:textId="77777777" w:rsidR="00A96EC9" w:rsidRDefault="00A96EC9" w:rsidP="00A96EC9">
      <w:pPr>
        <w:pStyle w:val="ListingStandard"/>
      </w:pPr>
      <w:r>
        <w:t xml:space="preserve">    }</w:t>
      </w:r>
    </w:p>
    <w:p w14:paraId="5EFC9ACF" w14:textId="77777777" w:rsidR="00A96EC9" w:rsidRDefault="00A96EC9" w:rsidP="00A96EC9">
      <w:pPr>
        <w:pStyle w:val="ListingStandard"/>
      </w:pPr>
      <w:r>
        <w:t xml:space="preserve">  }</w:t>
      </w:r>
    </w:p>
    <w:p w14:paraId="1BCBE80B" w14:textId="77777777" w:rsidR="00A96EC9" w:rsidRDefault="00A96EC9" w:rsidP="00A96EC9">
      <w:pPr>
        <w:pStyle w:val="ListingStandard"/>
      </w:pPr>
      <w:r>
        <w:t>}</w:t>
      </w:r>
    </w:p>
    <w:p w14:paraId="7891B699" w14:textId="77777777" w:rsidR="00A96EC9" w:rsidRDefault="00A96EC9" w:rsidP="00A96EC9">
      <w:pPr>
        <w:pStyle w:val="ListingStandard"/>
      </w:pPr>
      <w:r>
        <w:t>```</w:t>
      </w:r>
    </w:p>
    <w:p w14:paraId="09170C2A" w14:textId="77777777" w:rsidR="00A96EC9" w:rsidRDefault="00A96EC9" w:rsidP="00A96EC9">
      <w:pPr>
        <w:pStyle w:val="ListingStandard"/>
      </w:pPr>
    </w:p>
    <w:p w14:paraId="543A4F0B" w14:textId="77777777" w:rsidR="00A96EC9" w:rsidRDefault="00A96EC9" w:rsidP="00A96EC9">
      <w:pPr>
        <w:pStyle w:val="ListingStandard"/>
      </w:pPr>
      <w:r>
        <w:t>Sobald der MCP Server läuft, kann Claude auf das Dateisystem zugreifen und Dateien lesen, schreiben oder Verzeichnisse auflisten. Das macht Claude deutlich nützlicher für lokale Entwicklungsaufgaben, da es direkt mit deinen Dateien arbeiten kann.</w:t>
      </w:r>
    </w:p>
    <w:p w14:paraId="5BF74424" w14:textId="77777777" w:rsidR="00A96EC9" w:rsidRDefault="00A96EC9" w:rsidP="00A96EC9">
      <w:pPr>
        <w:pStyle w:val="ListingStandard"/>
      </w:pPr>
    </w:p>
    <w:p w14:paraId="7F63E0F6" w14:textId="37FE0F8A" w:rsidR="00A96EC9" w:rsidRDefault="00A96EC9" w:rsidP="00A96EC9">
      <w:pPr>
        <w:pStyle w:val="ListingStandard"/>
      </w:pPr>
      <w:r>
        <w:t>Der Code verwendet bewusst deutsche Variablennamen ohne Umlaute (wie `dateipfad`, `groesse`) entsprechend deinen Präferenzen.</w:t>
      </w:r>
    </w:p>
    <w:p w14:paraId="4697262C" w14:textId="77777777" w:rsidR="00AC7B4A" w:rsidRDefault="00AC7B4A" w:rsidP="00AC7B4A">
      <w:pPr>
        <w:pStyle w:val="ListingStandard"/>
      </w:pPr>
    </w:p>
    <w:p w14:paraId="083CA944" w14:textId="16401DD6" w:rsidR="00DB5064" w:rsidRDefault="00DB5064" w:rsidP="00AC7B4A">
      <w:pPr>
        <w:pStyle w:val="ListingStandard"/>
        <w:rPr>
          <w:rStyle w:val="ListingZeichenFett"/>
        </w:rPr>
      </w:pPr>
      <w:r w:rsidRPr="00D709EA">
        <w:rPr>
          <w:rStyle w:val="ListingZeichenFett"/>
        </w:rPr>
        <w:t>Kannst du mir Schritt für Schritt zeigen, wie man diesen MCP Server einrichtet und wie ich ihn mit Claude Desktop nutzen kann?</w:t>
      </w:r>
    </w:p>
    <w:p w14:paraId="13F445DB" w14:textId="77777777" w:rsidR="00DB5064" w:rsidRDefault="00DB5064" w:rsidP="00AC7B4A">
      <w:pPr>
        <w:pStyle w:val="ListingStandard"/>
        <w:rPr>
          <w:rStyle w:val="ListingZeichenFett"/>
        </w:rPr>
      </w:pPr>
    </w:p>
    <w:p w14:paraId="07D4DD26" w14:textId="77777777" w:rsidR="00DB5064" w:rsidRDefault="00DB5064" w:rsidP="00DB5064">
      <w:pPr>
        <w:pStyle w:val="ListingStandard"/>
      </w:pPr>
      <w:r>
        <w:t># MCP Server Einrichtung - Schritt für Schritt Anleitung</w:t>
      </w:r>
    </w:p>
    <w:p w14:paraId="0C34B2B4" w14:textId="77777777" w:rsidR="00DB5064" w:rsidRDefault="00DB5064" w:rsidP="00DB5064">
      <w:pPr>
        <w:pStyle w:val="ListingStandard"/>
      </w:pPr>
    </w:p>
    <w:p w14:paraId="5CB86A32" w14:textId="77777777" w:rsidR="00DB5064" w:rsidRDefault="00DB5064" w:rsidP="00DB5064">
      <w:pPr>
        <w:pStyle w:val="ListingStandard"/>
      </w:pPr>
      <w:r>
        <w:t>## Schritt 1: Voraussetzungen installieren</w:t>
      </w:r>
    </w:p>
    <w:p w14:paraId="29CEF2F5" w14:textId="77777777" w:rsidR="00DB5064" w:rsidRDefault="00DB5064" w:rsidP="00DB5064">
      <w:pPr>
        <w:pStyle w:val="ListingStandard"/>
      </w:pPr>
    </w:p>
    <w:p w14:paraId="034B5EF9" w14:textId="77777777" w:rsidR="00DB5064" w:rsidRDefault="00DB5064" w:rsidP="00DB5064">
      <w:pPr>
        <w:pStyle w:val="ListingStandard"/>
      </w:pPr>
      <w:r>
        <w:t>### Node.js installieren</w:t>
      </w:r>
    </w:p>
    <w:p w14:paraId="7D87323F" w14:textId="77777777" w:rsidR="00DB5064" w:rsidRDefault="00DB5064" w:rsidP="00DB5064">
      <w:pPr>
        <w:pStyle w:val="ListingStandard"/>
      </w:pPr>
      <w:r>
        <w:t>1. Gehe zu [nodejs.org](https://nodejs.org)</w:t>
      </w:r>
    </w:p>
    <w:p w14:paraId="469F9925" w14:textId="77777777" w:rsidR="00DB5064" w:rsidRDefault="00DB5064" w:rsidP="00DB5064">
      <w:pPr>
        <w:pStyle w:val="ListingStandard"/>
      </w:pPr>
      <w:r>
        <w:t>2. Lade die LTS-Version herunter (empfohlen)</w:t>
      </w:r>
    </w:p>
    <w:p w14:paraId="73C2ED64" w14:textId="77777777" w:rsidR="00DB5064" w:rsidRDefault="00DB5064" w:rsidP="00DB5064">
      <w:pPr>
        <w:pStyle w:val="ListingStandard"/>
      </w:pPr>
      <w:r>
        <w:t>3. Installiere Node.js mit den Standard-Einstellungen</w:t>
      </w:r>
    </w:p>
    <w:p w14:paraId="181A0413" w14:textId="77777777" w:rsidR="00DB5064" w:rsidRDefault="00DB5064" w:rsidP="00DB5064">
      <w:pPr>
        <w:pStyle w:val="ListingStandard"/>
      </w:pPr>
      <w:r>
        <w:t>4. Öffne ein Terminal/Eingabeaufforderung und prüfe die Installation:</w:t>
      </w:r>
    </w:p>
    <w:p w14:paraId="391B1236" w14:textId="77777777" w:rsidR="00DB5064" w:rsidRDefault="00DB5064" w:rsidP="00DB5064">
      <w:pPr>
        <w:pStyle w:val="ListingStandard"/>
      </w:pPr>
      <w:r>
        <w:t xml:space="preserve">   ```bash</w:t>
      </w:r>
    </w:p>
    <w:p w14:paraId="5E967C21" w14:textId="77777777" w:rsidR="00DB5064" w:rsidRDefault="00DB5064" w:rsidP="00DB5064">
      <w:pPr>
        <w:pStyle w:val="ListingStandard"/>
      </w:pPr>
      <w:r>
        <w:t xml:space="preserve">   node --version</w:t>
      </w:r>
    </w:p>
    <w:p w14:paraId="4E24E803" w14:textId="77777777" w:rsidR="00DB5064" w:rsidRDefault="00DB5064" w:rsidP="00DB5064">
      <w:pPr>
        <w:pStyle w:val="ListingStandard"/>
      </w:pPr>
      <w:r>
        <w:t xml:space="preserve">   npm --version</w:t>
      </w:r>
    </w:p>
    <w:p w14:paraId="78E595C0" w14:textId="77777777" w:rsidR="00DB5064" w:rsidRDefault="00DB5064" w:rsidP="00DB5064">
      <w:pPr>
        <w:pStyle w:val="ListingStandard"/>
      </w:pPr>
      <w:r>
        <w:t xml:space="preserve">   ```</w:t>
      </w:r>
    </w:p>
    <w:p w14:paraId="1AAEDEB6" w14:textId="77777777" w:rsidR="00DB5064" w:rsidRDefault="00DB5064" w:rsidP="00DB5064">
      <w:pPr>
        <w:pStyle w:val="ListingStandard"/>
      </w:pPr>
    </w:p>
    <w:p w14:paraId="41A2BE9D" w14:textId="77777777" w:rsidR="00DB5064" w:rsidRDefault="00DB5064" w:rsidP="00DB5064">
      <w:pPr>
        <w:pStyle w:val="ListingStandard"/>
      </w:pPr>
      <w:r>
        <w:lastRenderedPageBreak/>
        <w:t>## Schritt 2: Projekt-Ordner erstellen</w:t>
      </w:r>
    </w:p>
    <w:p w14:paraId="1B77665A" w14:textId="77777777" w:rsidR="00DB5064" w:rsidRDefault="00DB5064" w:rsidP="00DB5064">
      <w:pPr>
        <w:pStyle w:val="ListingStandard"/>
      </w:pPr>
    </w:p>
    <w:p w14:paraId="4E9E51F4" w14:textId="77777777" w:rsidR="00DB5064" w:rsidRDefault="00DB5064" w:rsidP="00DB5064">
      <w:pPr>
        <w:pStyle w:val="ListingStandard"/>
      </w:pPr>
      <w:r>
        <w:t>1. Erstelle einen neuen Ordner für deinen MCP Server:</w:t>
      </w:r>
    </w:p>
    <w:p w14:paraId="2ABACD84" w14:textId="77777777" w:rsidR="00DB5064" w:rsidRDefault="00DB5064" w:rsidP="00DB5064">
      <w:pPr>
        <w:pStyle w:val="ListingStandard"/>
      </w:pPr>
      <w:r>
        <w:t xml:space="preserve">   ```bash</w:t>
      </w:r>
    </w:p>
    <w:p w14:paraId="5B6B0C8E" w14:textId="77777777" w:rsidR="00DB5064" w:rsidRDefault="00DB5064" w:rsidP="00DB5064">
      <w:pPr>
        <w:pStyle w:val="ListingStandard"/>
      </w:pPr>
      <w:r>
        <w:t xml:space="preserve">   mkdir mein-mcp-server</w:t>
      </w:r>
    </w:p>
    <w:p w14:paraId="34CD87FE" w14:textId="77777777" w:rsidR="00DB5064" w:rsidRDefault="00DB5064" w:rsidP="00DB5064">
      <w:pPr>
        <w:pStyle w:val="ListingStandard"/>
      </w:pPr>
      <w:r>
        <w:t xml:space="preserve">   cd mein-mcp-server</w:t>
      </w:r>
    </w:p>
    <w:p w14:paraId="4BE6DE09" w14:textId="77777777" w:rsidR="00DB5064" w:rsidRDefault="00DB5064" w:rsidP="00DB5064">
      <w:pPr>
        <w:pStyle w:val="ListingStandard"/>
      </w:pPr>
      <w:r>
        <w:t xml:space="preserve">   ```</w:t>
      </w:r>
    </w:p>
    <w:p w14:paraId="72E0D309" w14:textId="77777777" w:rsidR="00DB5064" w:rsidRDefault="00DB5064" w:rsidP="00DB5064">
      <w:pPr>
        <w:pStyle w:val="ListingStandard"/>
      </w:pPr>
    </w:p>
    <w:p w14:paraId="360D0352" w14:textId="77777777" w:rsidR="00DB5064" w:rsidRDefault="00DB5064" w:rsidP="00DB5064">
      <w:pPr>
        <w:pStyle w:val="ListingStandard"/>
      </w:pPr>
      <w:r>
        <w:t>2. Initialisiere ein neues Node.js Projekt:</w:t>
      </w:r>
    </w:p>
    <w:p w14:paraId="2C452ECA" w14:textId="77777777" w:rsidR="00DB5064" w:rsidRDefault="00DB5064" w:rsidP="00DB5064">
      <w:pPr>
        <w:pStyle w:val="ListingStandard"/>
      </w:pPr>
      <w:r>
        <w:t xml:space="preserve">   ```bash</w:t>
      </w:r>
    </w:p>
    <w:p w14:paraId="7520D897" w14:textId="77777777" w:rsidR="00DB5064" w:rsidRDefault="00DB5064" w:rsidP="00DB5064">
      <w:pPr>
        <w:pStyle w:val="ListingStandard"/>
      </w:pPr>
      <w:r>
        <w:t xml:space="preserve">   npm init -y</w:t>
      </w:r>
    </w:p>
    <w:p w14:paraId="08221790" w14:textId="77777777" w:rsidR="00DB5064" w:rsidRDefault="00DB5064" w:rsidP="00DB5064">
      <w:pPr>
        <w:pStyle w:val="ListingStandard"/>
      </w:pPr>
      <w:r>
        <w:t xml:space="preserve">   ```</w:t>
      </w:r>
    </w:p>
    <w:p w14:paraId="1EEEA8C9" w14:textId="77777777" w:rsidR="00DB5064" w:rsidRDefault="00DB5064" w:rsidP="00DB5064">
      <w:pPr>
        <w:pStyle w:val="ListingStandard"/>
      </w:pPr>
    </w:p>
    <w:p w14:paraId="44CDE6B5" w14:textId="77777777" w:rsidR="00DB5064" w:rsidRDefault="00DB5064" w:rsidP="00DB5064">
      <w:pPr>
        <w:pStyle w:val="ListingStandard"/>
      </w:pPr>
      <w:r>
        <w:t>## Schritt 3: MCP SDK installieren</w:t>
      </w:r>
    </w:p>
    <w:p w14:paraId="2A1896BB" w14:textId="77777777" w:rsidR="00DB5064" w:rsidRDefault="00DB5064" w:rsidP="00DB5064">
      <w:pPr>
        <w:pStyle w:val="ListingStandard"/>
      </w:pPr>
    </w:p>
    <w:p w14:paraId="0C5B49C5" w14:textId="77777777" w:rsidR="00DB5064" w:rsidRDefault="00DB5064" w:rsidP="00DB5064">
      <w:pPr>
        <w:pStyle w:val="ListingStandard"/>
      </w:pPr>
      <w:r>
        <w:t>Installiere die erforderlichen Abhängigkeiten:</w:t>
      </w:r>
    </w:p>
    <w:p w14:paraId="2529C922" w14:textId="77777777" w:rsidR="00DB5064" w:rsidRDefault="00DB5064" w:rsidP="00DB5064">
      <w:pPr>
        <w:pStyle w:val="ListingStandard"/>
      </w:pPr>
      <w:r>
        <w:t>```bash</w:t>
      </w:r>
    </w:p>
    <w:p w14:paraId="4F15EA87" w14:textId="77777777" w:rsidR="00DB5064" w:rsidRDefault="00DB5064" w:rsidP="00DB5064">
      <w:pPr>
        <w:pStyle w:val="ListingStandard"/>
      </w:pPr>
      <w:r>
        <w:t>npm install @modelcontextprotocol/sdk</w:t>
      </w:r>
    </w:p>
    <w:p w14:paraId="16D31A55" w14:textId="77777777" w:rsidR="00DB5064" w:rsidRDefault="00DB5064" w:rsidP="00DB5064">
      <w:pPr>
        <w:pStyle w:val="ListingStandard"/>
      </w:pPr>
      <w:r>
        <w:t>```</w:t>
      </w:r>
    </w:p>
    <w:p w14:paraId="3BA5E7D3" w14:textId="77777777" w:rsidR="00DB5064" w:rsidRDefault="00DB5064" w:rsidP="00DB5064">
      <w:pPr>
        <w:pStyle w:val="ListingStandard"/>
      </w:pPr>
    </w:p>
    <w:p w14:paraId="66BB654A" w14:textId="77777777" w:rsidR="00DB5064" w:rsidRDefault="00DB5064" w:rsidP="00DB5064">
      <w:pPr>
        <w:pStyle w:val="ListingStandard"/>
      </w:pPr>
      <w:r>
        <w:t>## Schritt 4: Server-Code erstellen</w:t>
      </w:r>
    </w:p>
    <w:p w14:paraId="3E29A758" w14:textId="77777777" w:rsidR="00DB5064" w:rsidRDefault="00DB5064" w:rsidP="00DB5064">
      <w:pPr>
        <w:pStyle w:val="ListingStandard"/>
      </w:pPr>
    </w:p>
    <w:p w14:paraId="5F059E2E" w14:textId="77777777" w:rsidR="00DB5064" w:rsidRDefault="00DB5064" w:rsidP="00DB5064">
      <w:pPr>
        <w:pStyle w:val="ListingStandard"/>
      </w:pPr>
      <w:r>
        <w:t>1. Erstelle eine Datei namens `dateisystem-server.js`</w:t>
      </w:r>
    </w:p>
    <w:p w14:paraId="759221ED" w14:textId="77777777" w:rsidR="00DB5064" w:rsidRDefault="00DB5064" w:rsidP="00DB5064">
      <w:pPr>
        <w:pStyle w:val="ListingStandard"/>
      </w:pPr>
      <w:r>
        <w:t>2. Kopiere den MCP Server Code aus dem vorherigen Beispiel hinein</w:t>
      </w:r>
    </w:p>
    <w:p w14:paraId="022C6B6D" w14:textId="77777777" w:rsidR="00DB5064" w:rsidRDefault="00DB5064" w:rsidP="00DB5064">
      <w:pPr>
        <w:pStyle w:val="ListingStandard"/>
      </w:pPr>
      <w:r>
        <w:t>3. Speichere die Datei</w:t>
      </w:r>
    </w:p>
    <w:p w14:paraId="7D21DE7B" w14:textId="77777777" w:rsidR="00DB5064" w:rsidRDefault="00DB5064" w:rsidP="00DB5064">
      <w:pPr>
        <w:pStyle w:val="ListingStandard"/>
      </w:pPr>
    </w:p>
    <w:p w14:paraId="17610322" w14:textId="77777777" w:rsidR="00DB5064" w:rsidRDefault="00DB5064" w:rsidP="00DB5064">
      <w:pPr>
        <w:pStyle w:val="ListingStandard"/>
      </w:pPr>
      <w:r>
        <w:t>## Schritt 5: package.json anpassen</w:t>
      </w:r>
    </w:p>
    <w:p w14:paraId="7FC1EFB6" w14:textId="77777777" w:rsidR="00DB5064" w:rsidRDefault="00DB5064" w:rsidP="00DB5064">
      <w:pPr>
        <w:pStyle w:val="ListingStandard"/>
      </w:pPr>
    </w:p>
    <w:p w14:paraId="4E161A71" w14:textId="77777777" w:rsidR="00DB5064" w:rsidRDefault="00DB5064" w:rsidP="00DB5064">
      <w:pPr>
        <w:pStyle w:val="ListingStandard"/>
      </w:pPr>
      <w:r>
        <w:t>Bearbeite die `package.json` und füge hinzu:</w:t>
      </w:r>
    </w:p>
    <w:p w14:paraId="41014E85" w14:textId="77777777" w:rsidR="00DB5064" w:rsidRDefault="00DB5064" w:rsidP="00DB5064">
      <w:pPr>
        <w:pStyle w:val="ListingStandard"/>
      </w:pPr>
      <w:r>
        <w:t>```json</w:t>
      </w:r>
    </w:p>
    <w:p w14:paraId="6A2E2C9D" w14:textId="77777777" w:rsidR="00DB5064" w:rsidRDefault="00DB5064" w:rsidP="00DB5064">
      <w:pPr>
        <w:pStyle w:val="ListingStandard"/>
      </w:pPr>
      <w:r>
        <w:t>{</w:t>
      </w:r>
    </w:p>
    <w:p w14:paraId="08727D3F" w14:textId="77777777" w:rsidR="00DB5064" w:rsidRDefault="00DB5064" w:rsidP="00DB5064">
      <w:pPr>
        <w:pStyle w:val="ListingStandard"/>
      </w:pPr>
      <w:r>
        <w:t xml:space="preserve">  "name": "mein-mcp-server",</w:t>
      </w:r>
    </w:p>
    <w:p w14:paraId="2B3B972E" w14:textId="77777777" w:rsidR="00DB5064" w:rsidRDefault="00DB5064" w:rsidP="00DB5064">
      <w:pPr>
        <w:pStyle w:val="ListingStandard"/>
      </w:pPr>
      <w:r>
        <w:t xml:space="preserve">  "version": "1.0.0",</w:t>
      </w:r>
    </w:p>
    <w:p w14:paraId="28238984" w14:textId="77777777" w:rsidR="00DB5064" w:rsidRDefault="00DB5064" w:rsidP="00DB5064">
      <w:pPr>
        <w:pStyle w:val="ListingStandard"/>
      </w:pPr>
      <w:r>
        <w:t xml:space="preserve">  "type": "module",</w:t>
      </w:r>
    </w:p>
    <w:p w14:paraId="765F6391" w14:textId="77777777" w:rsidR="00DB5064" w:rsidRDefault="00DB5064" w:rsidP="00DB5064">
      <w:pPr>
        <w:pStyle w:val="ListingStandard"/>
      </w:pPr>
      <w:r>
        <w:t xml:space="preserve">  "main": "dateisystem-server.js",</w:t>
      </w:r>
    </w:p>
    <w:p w14:paraId="447BB0FB" w14:textId="77777777" w:rsidR="00DB5064" w:rsidRDefault="00DB5064" w:rsidP="00DB5064">
      <w:pPr>
        <w:pStyle w:val="ListingStandard"/>
      </w:pPr>
      <w:r>
        <w:t xml:space="preserve">  "scripts": {</w:t>
      </w:r>
    </w:p>
    <w:p w14:paraId="58415809" w14:textId="77777777" w:rsidR="00DB5064" w:rsidRDefault="00DB5064" w:rsidP="00DB5064">
      <w:pPr>
        <w:pStyle w:val="ListingStandard"/>
      </w:pPr>
      <w:r>
        <w:t xml:space="preserve">    "start": "node dateisystem-server.js"</w:t>
      </w:r>
    </w:p>
    <w:p w14:paraId="5DDB3CB7" w14:textId="77777777" w:rsidR="00DB5064" w:rsidRDefault="00DB5064" w:rsidP="00DB5064">
      <w:pPr>
        <w:pStyle w:val="ListingStandard"/>
      </w:pPr>
      <w:r>
        <w:t xml:space="preserve">  },</w:t>
      </w:r>
    </w:p>
    <w:p w14:paraId="3EB52474" w14:textId="77777777" w:rsidR="00DB5064" w:rsidRDefault="00DB5064" w:rsidP="00DB5064">
      <w:pPr>
        <w:pStyle w:val="ListingStandard"/>
      </w:pPr>
      <w:r>
        <w:lastRenderedPageBreak/>
        <w:t xml:space="preserve">  "dependencies": {</w:t>
      </w:r>
    </w:p>
    <w:p w14:paraId="4644462A" w14:textId="77777777" w:rsidR="00DB5064" w:rsidRDefault="00DB5064" w:rsidP="00DB5064">
      <w:pPr>
        <w:pStyle w:val="ListingStandard"/>
      </w:pPr>
      <w:r>
        <w:t xml:space="preserve">    "@modelcontextprotocol/sdk": "^0.6.0"</w:t>
      </w:r>
    </w:p>
    <w:p w14:paraId="444492CC" w14:textId="77777777" w:rsidR="00DB5064" w:rsidRDefault="00DB5064" w:rsidP="00DB5064">
      <w:pPr>
        <w:pStyle w:val="ListingStandard"/>
      </w:pPr>
      <w:r>
        <w:t xml:space="preserve">  }</w:t>
      </w:r>
    </w:p>
    <w:p w14:paraId="15C07846" w14:textId="77777777" w:rsidR="00DB5064" w:rsidRDefault="00DB5064" w:rsidP="00DB5064">
      <w:pPr>
        <w:pStyle w:val="ListingStandard"/>
      </w:pPr>
      <w:r>
        <w:t>}</w:t>
      </w:r>
    </w:p>
    <w:p w14:paraId="13D2D8F1" w14:textId="77777777" w:rsidR="00DB5064" w:rsidRDefault="00DB5064" w:rsidP="00DB5064">
      <w:pPr>
        <w:pStyle w:val="ListingStandard"/>
      </w:pPr>
      <w:r>
        <w:t>```</w:t>
      </w:r>
    </w:p>
    <w:p w14:paraId="1AD96248" w14:textId="77777777" w:rsidR="00DB5064" w:rsidRDefault="00DB5064" w:rsidP="00DB5064">
      <w:pPr>
        <w:pStyle w:val="ListingStandard"/>
      </w:pPr>
    </w:p>
    <w:p w14:paraId="209C17A2" w14:textId="77777777" w:rsidR="00DB5064" w:rsidRDefault="00DB5064" w:rsidP="00DB5064">
      <w:pPr>
        <w:pStyle w:val="ListingStandard"/>
      </w:pPr>
      <w:r>
        <w:t>## Schritt 6: Server testen</w:t>
      </w:r>
    </w:p>
    <w:p w14:paraId="1F437387" w14:textId="77777777" w:rsidR="00DB5064" w:rsidRDefault="00DB5064" w:rsidP="00DB5064">
      <w:pPr>
        <w:pStyle w:val="ListingStandard"/>
      </w:pPr>
    </w:p>
    <w:p w14:paraId="79B3B511" w14:textId="77777777" w:rsidR="00DB5064" w:rsidRDefault="00DB5064" w:rsidP="00DB5064">
      <w:pPr>
        <w:pStyle w:val="ListingStandard"/>
      </w:pPr>
      <w:r>
        <w:t>Teste den Server lokal:</w:t>
      </w:r>
    </w:p>
    <w:p w14:paraId="7E3641C3" w14:textId="77777777" w:rsidR="00DB5064" w:rsidRDefault="00DB5064" w:rsidP="00DB5064">
      <w:pPr>
        <w:pStyle w:val="ListingStandard"/>
      </w:pPr>
      <w:r>
        <w:t>```bash</w:t>
      </w:r>
    </w:p>
    <w:p w14:paraId="0285C7F6" w14:textId="77777777" w:rsidR="00DB5064" w:rsidRDefault="00DB5064" w:rsidP="00DB5064">
      <w:pPr>
        <w:pStyle w:val="ListingStandard"/>
      </w:pPr>
      <w:r>
        <w:t>npm start</w:t>
      </w:r>
    </w:p>
    <w:p w14:paraId="6154CE0E" w14:textId="77777777" w:rsidR="00DB5064" w:rsidRDefault="00DB5064" w:rsidP="00DB5064">
      <w:pPr>
        <w:pStyle w:val="ListingStandard"/>
      </w:pPr>
      <w:r>
        <w:t>```</w:t>
      </w:r>
    </w:p>
    <w:p w14:paraId="0D71D6F1" w14:textId="77777777" w:rsidR="00DB5064" w:rsidRDefault="00DB5064" w:rsidP="00DB5064">
      <w:pPr>
        <w:pStyle w:val="ListingStandard"/>
      </w:pPr>
    </w:p>
    <w:p w14:paraId="634F9C96" w14:textId="77777777" w:rsidR="00DB5064" w:rsidRDefault="00DB5064" w:rsidP="00DB5064">
      <w:pPr>
        <w:pStyle w:val="ListingStandard"/>
      </w:pPr>
      <w:r>
        <w:t>Der Server sollte "Dateisystem MCP Server gestartet" ausgeben.</w:t>
      </w:r>
    </w:p>
    <w:p w14:paraId="003719D0" w14:textId="77777777" w:rsidR="00DB5064" w:rsidRDefault="00DB5064" w:rsidP="00DB5064">
      <w:pPr>
        <w:pStyle w:val="ListingStandard"/>
      </w:pPr>
      <w:r>
        <w:t>Beende ihn mit `Ctrl+C`.</w:t>
      </w:r>
    </w:p>
    <w:p w14:paraId="5CE5E294" w14:textId="77777777" w:rsidR="00DB5064" w:rsidRDefault="00DB5064" w:rsidP="00DB5064">
      <w:pPr>
        <w:pStyle w:val="ListingStandard"/>
      </w:pPr>
    </w:p>
    <w:p w14:paraId="7A323370" w14:textId="77777777" w:rsidR="00DB5064" w:rsidRDefault="00DB5064" w:rsidP="00DB5064">
      <w:pPr>
        <w:pStyle w:val="ListingStandard"/>
      </w:pPr>
      <w:r>
        <w:t>## Schritt 7: Claude Desktop herunterladen</w:t>
      </w:r>
    </w:p>
    <w:p w14:paraId="72EC3896" w14:textId="77777777" w:rsidR="00DB5064" w:rsidRDefault="00DB5064" w:rsidP="00DB5064">
      <w:pPr>
        <w:pStyle w:val="ListingStandard"/>
      </w:pPr>
    </w:p>
    <w:p w14:paraId="6B43B7B8" w14:textId="77777777" w:rsidR="00DB5064" w:rsidRDefault="00DB5064" w:rsidP="00DB5064">
      <w:pPr>
        <w:pStyle w:val="ListingStandard"/>
      </w:pPr>
      <w:r>
        <w:t>1. Gehe zu [claude.ai/download](https://claude.ai/download)</w:t>
      </w:r>
    </w:p>
    <w:p w14:paraId="1FEBF6F8" w14:textId="77777777" w:rsidR="00DB5064" w:rsidRDefault="00DB5064" w:rsidP="00DB5064">
      <w:pPr>
        <w:pStyle w:val="ListingStandard"/>
      </w:pPr>
      <w:r>
        <w:t>2. Lade Claude Desktop für dein Betriebssystem herunter</w:t>
      </w:r>
    </w:p>
    <w:p w14:paraId="3A6E5BF0" w14:textId="77777777" w:rsidR="00DB5064" w:rsidRDefault="00DB5064" w:rsidP="00DB5064">
      <w:pPr>
        <w:pStyle w:val="ListingStandard"/>
      </w:pPr>
      <w:r>
        <w:t>3. Installiere Claude Desktop</w:t>
      </w:r>
    </w:p>
    <w:p w14:paraId="36C9E9D8" w14:textId="77777777" w:rsidR="00DB5064" w:rsidRDefault="00DB5064" w:rsidP="00DB5064">
      <w:pPr>
        <w:pStyle w:val="ListingStandard"/>
      </w:pPr>
    </w:p>
    <w:p w14:paraId="7B1CCD45" w14:textId="77777777" w:rsidR="00DB5064" w:rsidRDefault="00DB5064" w:rsidP="00DB5064">
      <w:pPr>
        <w:pStyle w:val="ListingStandard"/>
      </w:pPr>
      <w:r>
        <w:t>## Schritt 8: MCP Server in Claude Desktop konfigurieren</w:t>
      </w:r>
    </w:p>
    <w:p w14:paraId="1AFBCD0D" w14:textId="77777777" w:rsidR="00DB5064" w:rsidRDefault="00DB5064" w:rsidP="00DB5064">
      <w:pPr>
        <w:pStyle w:val="ListingStandard"/>
      </w:pPr>
    </w:p>
    <w:p w14:paraId="48F61E4D" w14:textId="77777777" w:rsidR="00DB5064" w:rsidRDefault="00DB5064" w:rsidP="00DB5064">
      <w:pPr>
        <w:pStyle w:val="ListingStandard"/>
      </w:pPr>
      <w:r>
        <w:t>### Windows:</w:t>
      </w:r>
    </w:p>
    <w:p w14:paraId="24F53AC1" w14:textId="77777777" w:rsidR="00DB5064" w:rsidRDefault="00DB5064" w:rsidP="00DB5064">
      <w:pPr>
        <w:pStyle w:val="ListingStandard"/>
      </w:pPr>
      <w:r>
        <w:t>1. Öffne den Datei-Explorer</w:t>
      </w:r>
    </w:p>
    <w:p w14:paraId="6EDBBC3A" w14:textId="77777777" w:rsidR="00DB5064" w:rsidRDefault="00DB5064" w:rsidP="00DB5064">
      <w:pPr>
        <w:pStyle w:val="ListingStandard"/>
      </w:pPr>
      <w:r>
        <w:t>2. Navigiere zu: `%APPDATA%\Claude\`</w:t>
      </w:r>
    </w:p>
    <w:p w14:paraId="7ED0ED29" w14:textId="77777777" w:rsidR="00DB5064" w:rsidRDefault="00DB5064" w:rsidP="00DB5064">
      <w:pPr>
        <w:pStyle w:val="ListingStandard"/>
      </w:pPr>
      <w:r>
        <w:t>3. Erstelle eine Datei namens `claude_desktop_config.json`</w:t>
      </w:r>
    </w:p>
    <w:p w14:paraId="302733E8" w14:textId="77777777" w:rsidR="00DB5064" w:rsidRDefault="00DB5064" w:rsidP="00DB5064">
      <w:pPr>
        <w:pStyle w:val="ListingStandard"/>
      </w:pPr>
    </w:p>
    <w:p w14:paraId="6AFF286A" w14:textId="77777777" w:rsidR="00DB5064" w:rsidRDefault="00DB5064" w:rsidP="00DB5064">
      <w:pPr>
        <w:pStyle w:val="ListingStandard"/>
      </w:pPr>
      <w:r>
        <w:t>### macOS:</w:t>
      </w:r>
    </w:p>
    <w:p w14:paraId="59BE623E" w14:textId="77777777" w:rsidR="00DB5064" w:rsidRDefault="00DB5064" w:rsidP="00DB5064">
      <w:pPr>
        <w:pStyle w:val="ListingStandard"/>
      </w:pPr>
      <w:r>
        <w:t>1. Öffne den Finder</w:t>
      </w:r>
    </w:p>
    <w:p w14:paraId="77CBC866" w14:textId="77777777" w:rsidR="00DB5064" w:rsidRDefault="00DB5064" w:rsidP="00DB5064">
      <w:pPr>
        <w:pStyle w:val="ListingStandard"/>
      </w:pPr>
      <w:r>
        <w:t>2. Drücke `Cmd+Shift+G` und gib ein: `~/Library/Application Support/Claude/`</w:t>
      </w:r>
    </w:p>
    <w:p w14:paraId="5FD3F620" w14:textId="77777777" w:rsidR="00DB5064" w:rsidRDefault="00DB5064" w:rsidP="00DB5064">
      <w:pPr>
        <w:pStyle w:val="ListingStandard"/>
      </w:pPr>
      <w:r>
        <w:t>3. Erstelle eine Datei namens `claude_desktop_config.json`</w:t>
      </w:r>
    </w:p>
    <w:p w14:paraId="61961A3E" w14:textId="77777777" w:rsidR="00DB5064" w:rsidRDefault="00DB5064" w:rsidP="00DB5064">
      <w:pPr>
        <w:pStyle w:val="ListingStandard"/>
      </w:pPr>
    </w:p>
    <w:p w14:paraId="56799696" w14:textId="77777777" w:rsidR="00DB5064" w:rsidRDefault="00DB5064" w:rsidP="00DB5064">
      <w:pPr>
        <w:pStyle w:val="ListingStandard"/>
      </w:pPr>
      <w:r>
        <w:t>### Linux:</w:t>
      </w:r>
    </w:p>
    <w:p w14:paraId="1192DF12" w14:textId="77777777" w:rsidR="00DB5064" w:rsidRDefault="00DB5064" w:rsidP="00DB5064">
      <w:pPr>
        <w:pStyle w:val="ListingStandard"/>
      </w:pPr>
      <w:r>
        <w:t>1. Navigiere zu: `~/.config/Claude/`</w:t>
      </w:r>
    </w:p>
    <w:p w14:paraId="4A848291" w14:textId="77777777" w:rsidR="00DB5064" w:rsidRDefault="00DB5064" w:rsidP="00DB5064">
      <w:pPr>
        <w:pStyle w:val="ListingStandard"/>
      </w:pPr>
      <w:r>
        <w:t>2. Erstelle eine Datei namens `claude_desktop_config.json`</w:t>
      </w:r>
    </w:p>
    <w:p w14:paraId="5891C406" w14:textId="77777777" w:rsidR="00DB5064" w:rsidRDefault="00DB5064" w:rsidP="00DB5064">
      <w:pPr>
        <w:pStyle w:val="ListingStandard"/>
      </w:pPr>
    </w:p>
    <w:p w14:paraId="6B1A01BA" w14:textId="77777777" w:rsidR="00DB5064" w:rsidRDefault="00DB5064" w:rsidP="00DB5064">
      <w:pPr>
        <w:pStyle w:val="ListingStandard"/>
      </w:pPr>
      <w:r>
        <w:lastRenderedPageBreak/>
        <w:t>## Schritt 9: Konfigurationsdatei erstellen</w:t>
      </w:r>
    </w:p>
    <w:p w14:paraId="5FC13DD2" w14:textId="77777777" w:rsidR="00DB5064" w:rsidRDefault="00DB5064" w:rsidP="00DB5064">
      <w:pPr>
        <w:pStyle w:val="ListingStandard"/>
      </w:pPr>
    </w:p>
    <w:p w14:paraId="136D87DE" w14:textId="77777777" w:rsidR="00DB5064" w:rsidRDefault="00DB5064" w:rsidP="00DB5064">
      <w:pPr>
        <w:pStyle w:val="ListingStandard"/>
      </w:pPr>
      <w:r>
        <w:t>Füge folgenden Inhalt in die `claude_desktop_config.json` ein:</w:t>
      </w:r>
    </w:p>
    <w:p w14:paraId="6C021CAC" w14:textId="77777777" w:rsidR="00DB5064" w:rsidRDefault="00DB5064" w:rsidP="00DB5064">
      <w:pPr>
        <w:pStyle w:val="ListingStandard"/>
      </w:pPr>
    </w:p>
    <w:p w14:paraId="2812E833" w14:textId="77777777" w:rsidR="00DB5064" w:rsidRDefault="00DB5064" w:rsidP="00DB5064">
      <w:pPr>
        <w:pStyle w:val="ListingStandard"/>
      </w:pPr>
      <w:r>
        <w:t>```json</w:t>
      </w:r>
    </w:p>
    <w:p w14:paraId="7862ADC9" w14:textId="77777777" w:rsidR="00DB5064" w:rsidRDefault="00DB5064" w:rsidP="00DB5064">
      <w:pPr>
        <w:pStyle w:val="ListingStandard"/>
      </w:pPr>
      <w:r>
        <w:t>{</w:t>
      </w:r>
    </w:p>
    <w:p w14:paraId="7CB2003C" w14:textId="77777777" w:rsidR="00DB5064" w:rsidRDefault="00DB5064" w:rsidP="00DB5064">
      <w:pPr>
        <w:pStyle w:val="ListingStandard"/>
      </w:pPr>
      <w:r>
        <w:t xml:space="preserve">  "mcpServers": {</w:t>
      </w:r>
    </w:p>
    <w:p w14:paraId="53C0068A" w14:textId="77777777" w:rsidR="00DB5064" w:rsidRDefault="00DB5064" w:rsidP="00DB5064">
      <w:pPr>
        <w:pStyle w:val="ListingStandard"/>
      </w:pPr>
      <w:r>
        <w:t xml:space="preserve">    "dateisystem": {</w:t>
      </w:r>
    </w:p>
    <w:p w14:paraId="08C7C902" w14:textId="77777777" w:rsidR="00DB5064" w:rsidRDefault="00DB5064" w:rsidP="00DB5064">
      <w:pPr>
        <w:pStyle w:val="ListingStandard"/>
      </w:pPr>
      <w:r>
        <w:t xml:space="preserve">      "command": "node",</w:t>
      </w:r>
    </w:p>
    <w:p w14:paraId="73770247" w14:textId="77777777" w:rsidR="00DB5064" w:rsidRDefault="00DB5064" w:rsidP="00DB5064">
      <w:pPr>
        <w:pStyle w:val="ListingStandard"/>
      </w:pPr>
      <w:r>
        <w:t xml:space="preserve">      "args": ["C:/Pfad/zu/deinem/mein-mcp-server/dateisystem-server.js"],</w:t>
      </w:r>
    </w:p>
    <w:p w14:paraId="379F529B" w14:textId="77777777" w:rsidR="00DB5064" w:rsidRDefault="00DB5064" w:rsidP="00DB5064">
      <w:pPr>
        <w:pStyle w:val="ListingStandard"/>
      </w:pPr>
      <w:r>
        <w:t xml:space="preserve">      "env": {}</w:t>
      </w:r>
    </w:p>
    <w:p w14:paraId="7630E50A" w14:textId="77777777" w:rsidR="00DB5064" w:rsidRDefault="00DB5064" w:rsidP="00DB5064">
      <w:pPr>
        <w:pStyle w:val="ListingStandard"/>
      </w:pPr>
      <w:r>
        <w:t xml:space="preserve">    }</w:t>
      </w:r>
    </w:p>
    <w:p w14:paraId="4CCF9D94" w14:textId="77777777" w:rsidR="00DB5064" w:rsidRDefault="00DB5064" w:rsidP="00DB5064">
      <w:pPr>
        <w:pStyle w:val="ListingStandard"/>
      </w:pPr>
      <w:r>
        <w:t xml:space="preserve">  }</w:t>
      </w:r>
    </w:p>
    <w:p w14:paraId="53DD14A6" w14:textId="77777777" w:rsidR="00DB5064" w:rsidRDefault="00DB5064" w:rsidP="00DB5064">
      <w:pPr>
        <w:pStyle w:val="ListingStandard"/>
      </w:pPr>
      <w:r>
        <w:t>}</w:t>
      </w:r>
    </w:p>
    <w:p w14:paraId="636E14FF" w14:textId="77777777" w:rsidR="00DB5064" w:rsidRDefault="00DB5064" w:rsidP="00DB5064">
      <w:pPr>
        <w:pStyle w:val="ListingStandard"/>
      </w:pPr>
      <w:r>
        <w:t>```</w:t>
      </w:r>
    </w:p>
    <w:p w14:paraId="11285BAC" w14:textId="77777777" w:rsidR="00DB5064" w:rsidRDefault="00DB5064" w:rsidP="00DB5064">
      <w:pPr>
        <w:pStyle w:val="ListingStandard"/>
      </w:pPr>
    </w:p>
    <w:p w14:paraId="54519193" w14:textId="77777777" w:rsidR="00DB5064" w:rsidRDefault="00DB5064" w:rsidP="00DB5064">
      <w:pPr>
        <w:pStyle w:val="ListingStandard"/>
      </w:pPr>
      <w:r>
        <w:t>**Wichtig:** Ersetze `C:/Pfad/zu/deinem/mein-mcp-server/dateisystem-server.js` mit dem tatsächlichen Pfad zu deiner Server-Datei.</w:t>
      </w:r>
    </w:p>
    <w:p w14:paraId="584AA82A" w14:textId="77777777" w:rsidR="00DB5064" w:rsidRDefault="00DB5064" w:rsidP="00DB5064">
      <w:pPr>
        <w:pStyle w:val="ListingStandard"/>
      </w:pPr>
    </w:p>
    <w:p w14:paraId="43224573" w14:textId="77777777" w:rsidR="00DB5064" w:rsidRDefault="00DB5064" w:rsidP="00DB5064">
      <w:pPr>
        <w:pStyle w:val="ListingStandard"/>
      </w:pPr>
      <w:r>
        <w:t>### Beispiele für korrekte Pfade:</w:t>
      </w:r>
    </w:p>
    <w:p w14:paraId="14CF1FBA" w14:textId="77777777" w:rsidR="00DB5064" w:rsidRDefault="00DB5064" w:rsidP="00DB5064">
      <w:pPr>
        <w:pStyle w:val="ListingStandard"/>
      </w:pPr>
      <w:r>
        <w:t>- **Windows:** `"C:\\Users\\DeinName\\Desktop\\mein-mcp-server\\dateisystem-server.js"`</w:t>
      </w:r>
    </w:p>
    <w:p w14:paraId="6900D8F7" w14:textId="77777777" w:rsidR="00DB5064" w:rsidRDefault="00DB5064" w:rsidP="00DB5064">
      <w:pPr>
        <w:pStyle w:val="ListingStandard"/>
      </w:pPr>
      <w:r>
        <w:t>- **macOS:** `"/Users/DeinName/Desktop/mein-mcp-server/dateisystem-server.js"`</w:t>
      </w:r>
    </w:p>
    <w:p w14:paraId="609076FC" w14:textId="77777777" w:rsidR="00DB5064" w:rsidRDefault="00DB5064" w:rsidP="00DB5064">
      <w:pPr>
        <w:pStyle w:val="ListingStandard"/>
      </w:pPr>
      <w:r>
        <w:t>- **Linux:** `"/home/deinname/Desktop/mein-mcp-server/dateisystem-server.js"`</w:t>
      </w:r>
    </w:p>
    <w:p w14:paraId="21319A09" w14:textId="77777777" w:rsidR="00DB5064" w:rsidRDefault="00DB5064" w:rsidP="00DB5064">
      <w:pPr>
        <w:pStyle w:val="ListingStandard"/>
      </w:pPr>
    </w:p>
    <w:p w14:paraId="06EF01BF" w14:textId="77777777" w:rsidR="00DB5064" w:rsidRDefault="00DB5064" w:rsidP="00DB5064">
      <w:pPr>
        <w:pStyle w:val="ListingStandard"/>
      </w:pPr>
      <w:r>
        <w:t>## Schritt 10: Claude Desktop neu starten</w:t>
      </w:r>
    </w:p>
    <w:p w14:paraId="1A22B1E3" w14:textId="77777777" w:rsidR="00DB5064" w:rsidRDefault="00DB5064" w:rsidP="00DB5064">
      <w:pPr>
        <w:pStyle w:val="ListingStandard"/>
      </w:pPr>
    </w:p>
    <w:p w14:paraId="400F1F77" w14:textId="77777777" w:rsidR="00DB5064" w:rsidRDefault="00DB5064" w:rsidP="00DB5064">
      <w:pPr>
        <w:pStyle w:val="ListingStandard"/>
      </w:pPr>
      <w:r>
        <w:t>1. Beende Claude Desktop vollständig</w:t>
      </w:r>
    </w:p>
    <w:p w14:paraId="1F36F572" w14:textId="77777777" w:rsidR="00DB5064" w:rsidRDefault="00DB5064" w:rsidP="00DB5064">
      <w:pPr>
        <w:pStyle w:val="ListingStandard"/>
      </w:pPr>
      <w:r>
        <w:t>2. Starte Claude Desktop neu</w:t>
      </w:r>
    </w:p>
    <w:p w14:paraId="1A72C865" w14:textId="77777777" w:rsidR="00DB5064" w:rsidRDefault="00DB5064" w:rsidP="00DB5064">
      <w:pPr>
        <w:pStyle w:val="ListingStandard"/>
      </w:pPr>
      <w:r>
        <w:t>3. Der MCP Server sollte automatisch geladen werden</w:t>
      </w:r>
    </w:p>
    <w:p w14:paraId="407E8416" w14:textId="77777777" w:rsidR="00DB5064" w:rsidRDefault="00DB5064" w:rsidP="00DB5064">
      <w:pPr>
        <w:pStyle w:val="ListingStandard"/>
      </w:pPr>
    </w:p>
    <w:p w14:paraId="509E1F13" w14:textId="77777777" w:rsidR="00DB5064" w:rsidRDefault="00DB5064" w:rsidP="00DB5064">
      <w:pPr>
        <w:pStyle w:val="ListingStandard"/>
      </w:pPr>
      <w:r>
        <w:t>## Schritt 11: MCP Server verwenden</w:t>
      </w:r>
    </w:p>
    <w:p w14:paraId="5D1B08FF" w14:textId="77777777" w:rsidR="00DB5064" w:rsidRDefault="00DB5064" w:rsidP="00DB5064">
      <w:pPr>
        <w:pStyle w:val="ListingStandard"/>
      </w:pPr>
    </w:p>
    <w:p w14:paraId="71350A75" w14:textId="77777777" w:rsidR="00DB5064" w:rsidRDefault="00DB5064" w:rsidP="00DB5064">
      <w:pPr>
        <w:pStyle w:val="ListingStandard"/>
      </w:pPr>
      <w:r>
        <w:t>Nach dem Neustart von Claude Desktop kannst du folgende Befehle verwenden:</w:t>
      </w:r>
    </w:p>
    <w:p w14:paraId="1ADF12F5" w14:textId="77777777" w:rsidR="00DB5064" w:rsidRDefault="00DB5064" w:rsidP="00DB5064">
      <w:pPr>
        <w:pStyle w:val="ListingStandard"/>
      </w:pPr>
    </w:p>
    <w:p w14:paraId="7AE6FC6B" w14:textId="77777777" w:rsidR="00DB5064" w:rsidRDefault="00DB5064" w:rsidP="00DB5064">
      <w:pPr>
        <w:pStyle w:val="ListingStandard"/>
      </w:pPr>
      <w:r>
        <w:t>### Beispiel-Befehle:</w:t>
      </w:r>
    </w:p>
    <w:p w14:paraId="0A6E96A7" w14:textId="77777777" w:rsidR="00DB5064" w:rsidRDefault="00DB5064" w:rsidP="00DB5064">
      <w:pPr>
        <w:pStyle w:val="ListingStandard"/>
      </w:pPr>
      <w:r>
        <w:t>1. **"Lies die Datei test.txt"** - Claude verwendet das `datei_lesen` Tool</w:t>
      </w:r>
    </w:p>
    <w:p w14:paraId="4F9628DC" w14:textId="77777777" w:rsidR="00DB5064" w:rsidRDefault="00DB5064" w:rsidP="00DB5064">
      <w:pPr>
        <w:pStyle w:val="ListingStandard"/>
      </w:pPr>
      <w:r>
        <w:lastRenderedPageBreak/>
        <w:t>2. **"Erstelle eine Datei namens 'notizen.txt' mit dem Inhalt 'Hallo Welt'"** - Claude verwendet das `datei_schreiben` Tool</w:t>
      </w:r>
    </w:p>
    <w:p w14:paraId="4EAA4F7F" w14:textId="77777777" w:rsidR="00DB5064" w:rsidRDefault="00DB5064" w:rsidP="00DB5064">
      <w:pPr>
        <w:pStyle w:val="ListingStandard"/>
      </w:pPr>
      <w:r>
        <w:t>3. **"Zeige mir den Inhalt des aktuellen Verzeichnisses"** - Claude verwendet das `verzeichnis_auflisten` Tool</w:t>
      </w:r>
    </w:p>
    <w:p w14:paraId="76B8913A" w14:textId="77777777" w:rsidR="00DB5064" w:rsidRDefault="00DB5064" w:rsidP="00DB5064">
      <w:pPr>
        <w:pStyle w:val="ListingStandard"/>
      </w:pPr>
    </w:p>
    <w:p w14:paraId="21A852F6" w14:textId="77777777" w:rsidR="00DB5064" w:rsidRDefault="00DB5064" w:rsidP="00DB5064">
      <w:pPr>
        <w:pStyle w:val="ListingStandard"/>
      </w:pPr>
      <w:r>
        <w:t>## Schritt 12: Fehlerbehandlung</w:t>
      </w:r>
    </w:p>
    <w:p w14:paraId="518368A1" w14:textId="77777777" w:rsidR="00DB5064" w:rsidRDefault="00DB5064" w:rsidP="00DB5064">
      <w:pPr>
        <w:pStyle w:val="ListingStandard"/>
      </w:pPr>
    </w:p>
    <w:p w14:paraId="3951CA58" w14:textId="77777777" w:rsidR="00DB5064" w:rsidRDefault="00DB5064" w:rsidP="00DB5064">
      <w:pPr>
        <w:pStyle w:val="ListingStandard"/>
      </w:pPr>
      <w:r>
        <w:t>### Häufige Probleme:</w:t>
      </w:r>
    </w:p>
    <w:p w14:paraId="11CC745A" w14:textId="77777777" w:rsidR="00DB5064" w:rsidRDefault="00DB5064" w:rsidP="00DB5064">
      <w:pPr>
        <w:pStyle w:val="ListingStandard"/>
      </w:pPr>
    </w:p>
    <w:p w14:paraId="6B986720" w14:textId="77777777" w:rsidR="00DB5064" w:rsidRDefault="00DB5064" w:rsidP="00DB5064">
      <w:pPr>
        <w:pStyle w:val="ListingStandard"/>
      </w:pPr>
      <w:r>
        <w:t>1. **"MCP Server nicht gefunden"**</w:t>
      </w:r>
    </w:p>
    <w:p w14:paraId="50B92CF0" w14:textId="77777777" w:rsidR="00DB5064" w:rsidRDefault="00DB5064" w:rsidP="00DB5064">
      <w:pPr>
        <w:pStyle w:val="ListingStandard"/>
      </w:pPr>
      <w:r>
        <w:t xml:space="preserve">   - Prüfe den Pfad in der Konfigurationsdatei</w:t>
      </w:r>
    </w:p>
    <w:p w14:paraId="6AFDC5D5" w14:textId="77777777" w:rsidR="00DB5064" w:rsidRDefault="00DB5064" w:rsidP="00DB5064">
      <w:pPr>
        <w:pStyle w:val="ListingStandard"/>
      </w:pPr>
      <w:r>
        <w:t xml:space="preserve">   - Stelle sicher, dass Node.js installiert ist</w:t>
      </w:r>
    </w:p>
    <w:p w14:paraId="249B63A2" w14:textId="77777777" w:rsidR="00DB5064" w:rsidRDefault="00DB5064" w:rsidP="00DB5064">
      <w:pPr>
        <w:pStyle w:val="ListingStandard"/>
      </w:pPr>
      <w:r>
        <w:t xml:space="preserve">   - Verwende absolute Pfade</w:t>
      </w:r>
    </w:p>
    <w:p w14:paraId="7849FCDD" w14:textId="77777777" w:rsidR="00DB5064" w:rsidRDefault="00DB5064" w:rsidP="00DB5064">
      <w:pPr>
        <w:pStyle w:val="ListingStandard"/>
      </w:pPr>
    </w:p>
    <w:p w14:paraId="4976A145" w14:textId="77777777" w:rsidR="00DB5064" w:rsidRDefault="00DB5064" w:rsidP="00DB5064">
      <w:pPr>
        <w:pStyle w:val="ListingStandard"/>
      </w:pPr>
      <w:r>
        <w:t>2. **"Permission denied"**</w:t>
      </w:r>
    </w:p>
    <w:p w14:paraId="6715BEFD" w14:textId="77777777" w:rsidR="00DB5064" w:rsidRDefault="00DB5064" w:rsidP="00DB5064">
      <w:pPr>
        <w:pStyle w:val="ListingStandard"/>
      </w:pPr>
      <w:r>
        <w:t xml:space="preserve">   - Stelle sicher, dass die Datei ausführbar ist</w:t>
      </w:r>
    </w:p>
    <w:p w14:paraId="484CD177" w14:textId="77777777" w:rsidR="00DB5064" w:rsidRDefault="00DB5064" w:rsidP="00DB5064">
      <w:pPr>
        <w:pStyle w:val="ListingStandard"/>
      </w:pPr>
      <w:r>
        <w:t xml:space="preserve">   - Prüfe Schreibrechte im Zielverzeichnis</w:t>
      </w:r>
    </w:p>
    <w:p w14:paraId="460CAF1A" w14:textId="77777777" w:rsidR="00DB5064" w:rsidRDefault="00DB5064" w:rsidP="00DB5064">
      <w:pPr>
        <w:pStyle w:val="ListingStandard"/>
      </w:pPr>
    </w:p>
    <w:p w14:paraId="6FA64F5C" w14:textId="77777777" w:rsidR="00DB5064" w:rsidRDefault="00DB5064" w:rsidP="00DB5064">
      <w:pPr>
        <w:pStyle w:val="ListingStandard"/>
      </w:pPr>
      <w:r>
        <w:t>3. **"Module not found"**</w:t>
      </w:r>
    </w:p>
    <w:p w14:paraId="5A3F713C" w14:textId="77777777" w:rsidR="00DB5064" w:rsidRDefault="00DB5064" w:rsidP="00DB5064">
      <w:pPr>
        <w:pStyle w:val="ListingStandard"/>
      </w:pPr>
      <w:r>
        <w:t xml:space="preserve">   - Führe `npm install` im Server-Verzeichnis aus</w:t>
      </w:r>
    </w:p>
    <w:p w14:paraId="4EE7EB87" w14:textId="77777777" w:rsidR="00DB5064" w:rsidRDefault="00DB5064" w:rsidP="00DB5064">
      <w:pPr>
        <w:pStyle w:val="ListingStandard"/>
      </w:pPr>
      <w:r>
        <w:t xml:space="preserve">   - Prüfe, ob alle Abhängigkeiten installiert sind</w:t>
      </w:r>
    </w:p>
    <w:p w14:paraId="324386FD" w14:textId="77777777" w:rsidR="00DB5064" w:rsidRDefault="00DB5064" w:rsidP="00DB5064">
      <w:pPr>
        <w:pStyle w:val="ListingStandard"/>
      </w:pPr>
    </w:p>
    <w:p w14:paraId="639E75CB" w14:textId="77777777" w:rsidR="00DB5064" w:rsidRDefault="00DB5064" w:rsidP="00DB5064">
      <w:pPr>
        <w:pStyle w:val="ListingStandard"/>
      </w:pPr>
      <w:r>
        <w:t>### Debug-Tipps:</w:t>
      </w:r>
    </w:p>
    <w:p w14:paraId="5119DD70" w14:textId="77777777" w:rsidR="00DB5064" w:rsidRDefault="00DB5064" w:rsidP="00DB5064">
      <w:pPr>
        <w:pStyle w:val="ListingStandard"/>
      </w:pPr>
      <w:r>
        <w:t>- Schaue in die Claude Desktop Logs (falls verfügbar)</w:t>
      </w:r>
    </w:p>
    <w:p w14:paraId="6850F2B8" w14:textId="77777777" w:rsidR="00DB5064" w:rsidRDefault="00DB5064" w:rsidP="00DB5064">
      <w:pPr>
        <w:pStyle w:val="ListingStandard"/>
      </w:pPr>
      <w:r>
        <w:t>- Teste den Server separat mit `npm start`</w:t>
      </w:r>
    </w:p>
    <w:p w14:paraId="047C5F4E" w14:textId="77777777" w:rsidR="00DB5064" w:rsidRDefault="00DB5064" w:rsidP="00DB5064">
      <w:pPr>
        <w:pStyle w:val="ListingStandard"/>
      </w:pPr>
      <w:r>
        <w:t>- Prüfe die JSON-Syntax der Konfigurationsdatei</w:t>
      </w:r>
    </w:p>
    <w:p w14:paraId="3260DA60" w14:textId="77777777" w:rsidR="00DB5064" w:rsidRDefault="00DB5064" w:rsidP="00DB5064">
      <w:pPr>
        <w:pStyle w:val="ListingStandard"/>
      </w:pPr>
    </w:p>
    <w:p w14:paraId="48A660B4" w14:textId="77777777" w:rsidR="00DB5064" w:rsidRDefault="00DB5064" w:rsidP="00DB5064">
      <w:pPr>
        <w:pStyle w:val="ListingStandard"/>
      </w:pPr>
      <w:r>
        <w:t>## Schritt 13: Erweiterte Konfiguration</w:t>
      </w:r>
    </w:p>
    <w:p w14:paraId="31D8AC56" w14:textId="77777777" w:rsidR="00DB5064" w:rsidRDefault="00DB5064" w:rsidP="00DB5064">
      <w:pPr>
        <w:pStyle w:val="ListingStandard"/>
      </w:pPr>
    </w:p>
    <w:p w14:paraId="60583C00" w14:textId="77777777" w:rsidR="00DB5064" w:rsidRDefault="00DB5064" w:rsidP="00DB5064">
      <w:pPr>
        <w:pStyle w:val="ListingStandard"/>
      </w:pPr>
      <w:r>
        <w:t>Du kannst mehrere MCP Server gleichzeitig verwenden:</w:t>
      </w:r>
    </w:p>
    <w:p w14:paraId="3402C742" w14:textId="77777777" w:rsidR="00DB5064" w:rsidRDefault="00DB5064" w:rsidP="00DB5064">
      <w:pPr>
        <w:pStyle w:val="ListingStandard"/>
      </w:pPr>
    </w:p>
    <w:p w14:paraId="69A30119" w14:textId="77777777" w:rsidR="00DB5064" w:rsidRDefault="00DB5064" w:rsidP="00DB5064">
      <w:pPr>
        <w:pStyle w:val="ListingStandard"/>
      </w:pPr>
      <w:r>
        <w:t>```json</w:t>
      </w:r>
    </w:p>
    <w:p w14:paraId="2D6DF8EB" w14:textId="77777777" w:rsidR="00DB5064" w:rsidRDefault="00DB5064" w:rsidP="00DB5064">
      <w:pPr>
        <w:pStyle w:val="ListingStandard"/>
      </w:pPr>
      <w:r>
        <w:t>{</w:t>
      </w:r>
    </w:p>
    <w:p w14:paraId="6EF32B3B" w14:textId="77777777" w:rsidR="00DB5064" w:rsidRDefault="00DB5064" w:rsidP="00DB5064">
      <w:pPr>
        <w:pStyle w:val="ListingStandard"/>
      </w:pPr>
      <w:r>
        <w:t xml:space="preserve">  "mcpServers": {</w:t>
      </w:r>
    </w:p>
    <w:p w14:paraId="01CE6ACD" w14:textId="77777777" w:rsidR="00DB5064" w:rsidRDefault="00DB5064" w:rsidP="00DB5064">
      <w:pPr>
        <w:pStyle w:val="ListingStandard"/>
      </w:pPr>
      <w:r>
        <w:t xml:space="preserve">    "dateisystem": {</w:t>
      </w:r>
    </w:p>
    <w:p w14:paraId="66E3F165" w14:textId="77777777" w:rsidR="00DB5064" w:rsidRDefault="00DB5064" w:rsidP="00DB5064">
      <w:pPr>
        <w:pStyle w:val="ListingStandard"/>
      </w:pPr>
      <w:r>
        <w:t xml:space="preserve">      "command": "node",</w:t>
      </w:r>
    </w:p>
    <w:p w14:paraId="51B08F00" w14:textId="77777777" w:rsidR="00DB5064" w:rsidRDefault="00DB5064" w:rsidP="00DB5064">
      <w:pPr>
        <w:pStyle w:val="ListingStandard"/>
      </w:pPr>
      <w:r>
        <w:t xml:space="preserve">      "args": ["pfad/zu/dateisystem-server.js"]</w:t>
      </w:r>
    </w:p>
    <w:p w14:paraId="7D6AE5A3" w14:textId="77777777" w:rsidR="00DB5064" w:rsidRDefault="00DB5064" w:rsidP="00DB5064">
      <w:pPr>
        <w:pStyle w:val="ListingStandard"/>
      </w:pPr>
      <w:r>
        <w:t xml:space="preserve">    },</w:t>
      </w:r>
    </w:p>
    <w:p w14:paraId="08F89AF9" w14:textId="77777777" w:rsidR="00DB5064" w:rsidRDefault="00DB5064" w:rsidP="00DB5064">
      <w:pPr>
        <w:pStyle w:val="ListingStandard"/>
      </w:pPr>
      <w:r>
        <w:lastRenderedPageBreak/>
        <w:t xml:space="preserve">    "web-suche": {</w:t>
      </w:r>
    </w:p>
    <w:p w14:paraId="445E0691" w14:textId="77777777" w:rsidR="00DB5064" w:rsidRDefault="00DB5064" w:rsidP="00DB5064">
      <w:pPr>
        <w:pStyle w:val="ListingStandard"/>
      </w:pPr>
      <w:r>
        <w:t xml:space="preserve">      "command": "node", </w:t>
      </w:r>
    </w:p>
    <w:p w14:paraId="662EC6C9" w14:textId="77777777" w:rsidR="00DB5064" w:rsidRDefault="00DB5064" w:rsidP="00DB5064">
      <w:pPr>
        <w:pStyle w:val="ListingStandard"/>
      </w:pPr>
      <w:r>
        <w:t xml:space="preserve">      "args": ["pfad/zu/web-server.js"]</w:t>
      </w:r>
    </w:p>
    <w:p w14:paraId="2B8CEC41" w14:textId="77777777" w:rsidR="00DB5064" w:rsidRDefault="00DB5064" w:rsidP="00DB5064">
      <w:pPr>
        <w:pStyle w:val="ListingStandard"/>
      </w:pPr>
      <w:r>
        <w:t xml:space="preserve">    }</w:t>
      </w:r>
    </w:p>
    <w:p w14:paraId="58504E48" w14:textId="77777777" w:rsidR="00DB5064" w:rsidRDefault="00DB5064" w:rsidP="00DB5064">
      <w:pPr>
        <w:pStyle w:val="ListingStandard"/>
      </w:pPr>
      <w:r>
        <w:t xml:space="preserve">  }</w:t>
      </w:r>
    </w:p>
    <w:p w14:paraId="1BD803BD" w14:textId="77777777" w:rsidR="00DB5064" w:rsidRDefault="00DB5064" w:rsidP="00DB5064">
      <w:pPr>
        <w:pStyle w:val="ListingStandard"/>
      </w:pPr>
      <w:r>
        <w:t>}</w:t>
      </w:r>
    </w:p>
    <w:p w14:paraId="49142C7F" w14:textId="77777777" w:rsidR="00DB5064" w:rsidRDefault="00DB5064" w:rsidP="00DB5064">
      <w:pPr>
        <w:pStyle w:val="ListingStandard"/>
      </w:pPr>
      <w:r>
        <w:t>```</w:t>
      </w:r>
    </w:p>
    <w:p w14:paraId="25FBDEE0" w14:textId="77777777" w:rsidR="00DB5064" w:rsidRDefault="00DB5064" w:rsidP="00DB5064">
      <w:pPr>
        <w:pStyle w:val="ListingStandard"/>
      </w:pPr>
    </w:p>
    <w:p w14:paraId="4AA20FF1" w14:textId="77777777" w:rsidR="00DB5064" w:rsidRDefault="00DB5064" w:rsidP="00DB5064">
      <w:pPr>
        <w:pStyle w:val="ListingStandard"/>
      </w:pPr>
      <w:r>
        <w:t>## Nächste Schritte</w:t>
      </w:r>
    </w:p>
    <w:p w14:paraId="464A5EDA" w14:textId="77777777" w:rsidR="00DB5064" w:rsidRDefault="00DB5064" w:rsidP="00DB5064">
      <w:pPr>
        <w:pStyle w:val="ListingStandard"/>
      </w:pPr>
    </w:p>
    <w:p w14:paraId="2E25A3EB" w14:textId="77777777" w:rsidR="00DB5064" w:rsidRDefault="00DB5064" w:rsidP="00DB5064">
      <w:pPr>
        <w:pStyle w:val="ListingStandard"/>
      </w:pPr>
      <w:r>
        <w:t>Nach erfolgreicher Einrichtung kannst du:</w:t>
      </w:r>
    </w:p>
    <w:p w14:paraId="750E3639" w14:textId="77777777" w:rsidR="00DB5064" w:rsidRDefault="00DB5064" w:rsidP="00DB5064">
      <w:pPr>
        <w:pStyle w:val="ListingStandard"/>
      </w:pPr>
      <w:r>
        <w:t>- Den Server um weitere Tools erweitern</w:t>
      </w:r>
    </w:p>
    <w:p w14:paraId="3D433054" w14:textId="77777777" w:rsidR="00DB5064" w:rsidRDefault="00DB5064" w:rsidP="00DB5064">
      <w:pPr>
        <w:pStyle w:val="ListingStandard"/>
      </w:pPr>
      <w:r>
        <w:t>- Andere MCP Server aus der Community ausprobieren</w:t>
      </w:r>
    </w:p>
    <w:p w14:paraId="55A1D783" w14:textId="77777777" w:rsidR="00DB5064" w:rsidRDefault="00DB5064" w:rsidP="00DB5064">
      <w:pPr>
        <w:pStyle w:val="ListingStandard"/>
      </w:pPr>
      <w:r>
        <w:t>- Eigene spezialisierte Server für deine Workflows entwickeln</w:t>
      </w:r>
    </w:p>
    <w:p w14:paraId="3CD5A3FE" w14:textId="77777777" w:rsidR="00DB5064" w:rsidRDefault="00DB5064" w:rsidP="00DB5064">
      <w:pPr>
        <w:pStyle w:val="ListingStandard"/>
      </w:pPr>
    </w:p>
    <w:p w14:paraId="6B011439" w14:textId="77777777" w:rsidR="00DB5064" w:rsidRDefault="00DB5064" w:rsidP="00DB5064">
      <w:pPr>
        <w:pStyle w:val="ListingStandard"/>
      </w:pPr>
      <w:r>
        <w:t>## Sicherheitshinweise</w:t>
      </w:r>
    </w:p>
    <w:p w14:paraId="2371BD74" w14:textId="77777777" w:rsidR="00DB5064" w:rsidRDefault="00DB5064" w:rsidP="00DB5064">
      <w:pPr>
        <w:pStyle w:val="ListingStandard"/>
      </w:pPr>
    </w:p>
    <w:p w14:paraId="5D7DD073" w14:textId="77777777" w:rsidR="00DB5064" w:rsidRDefault="00DB5064" w:rsidP="00DB5064">
      <w:pPr>
        <w:pStyle w:val="ListingStandard"/>
      </w:pPr>
      <w:r>
        <w:t>- Der Server hat Zugriff auf dein Dateisystem</w:t>
      </w:r>
    </w:p>
    <w:p w14:paraId="3EB2A64B" w14:textId="77777777" w:rsidR="00DB5064" w:rsidRDefault="00DB5064" w:rsidP="00DB5064">
      <w:pPr>
        <w:pStyle w:val="ListingStandard"/>
      </w:pPr>
      <w:r>
        <w:t>- Verwende ihn nur in vertrauenswürdigen Verzeichnissen</w:t>
      </w:r>
    </w:p>
    <w:p w14:paraId="66A24EE8" w14:textId="77777777" w:rsidR="00DB5064" w:rsidRDefault="00DB5064" w:rsidP="00DB5064">
      <w:pPr>
        <w:pStyle w:val="ListingStandard"/>
      </w:pPr>
      <w:r>
        <w:t>- Prüfe immer, welche Aktionen Claude ausführen möchte</w:t>
      </w:r>
    </w:p>
    <w:p w14:paraId="37B7B876" w14:textId="7BB9F4F1" w:rsidR="00DB5064" w:rsidRDefault="00DB5064" w:rsidP="00DB5064">
      <w:pPr>
        <w:pStyle w:val="ListingStandard"/>
      </w:pPr>
      <w:r>
        <w:t>- Erstelle Backups wichtiger Dateien</w:t>
      </w:r>
    </w:p>
    <w:p w14:paraId="328AB9E3" w14:textId="77777777" w:rsidR="00DB5064" w:rsidRDefault="00DB5064" w:rsidP="00AC7B4A">
      <w:pPr>
        <w:pStyle w:val="ListingStandard"/>
      </w:pPr>
    </w:p>
    <w:p w14:paraId="1187BE05" w14:textId="77777777" w:rsidR="00DB5064" w:rsidRDefault="00DB5064" w:rsidP="00AC7B4A">
      <w:pPr>
        <w:pStyle w:val="ListingStandard"/>
      </w:pPr>
    </w:p>
    <w:p w14:paraId="63D04D9D" w14:textId="2775D93E" w:rsidR="006B660E" w:rsidRDefault="006B660E" w:rsidP="00AC7B4A">
      <w:pPr>
        <w:pStyle w:val="ListingStandard"/>
        <w:rPr>
          <w:rStyle w:val="ListingZeichenFett"/>
        </w:rPr>
      </w:pPr>
      <w:r w:rsidRPr="0056420A">
        <w:rPr>
          <w:rStyle w:val="ListingZeichenFett"/>
        </w:rPr>
        <w:t>Ich habe auf GitHub ein Repository namens ai-programming erstellt. Dieses möchte ich in VSC einbinden und dort auch bearbeiten. Es soll in einem lokalen Verzeichnis /Users/rainer/ geklont werden. Die GitHub Erweiterung für VSC habe ich bereits installiert. Wie muss ich jetzt vorgehen, damit ich mit GitHub und VSC zusammenarbeiten kann?</w:t>
      </w:r>
    </w:p>
    <w:p w14:paraId="42C56FE3" w14:textId="77777777" w:rsidR="006B660E" w:rsidRDefault="006B660E" w:rsidP="00AC7B4A">
      <w:pPr>
        <w:pStyle w:val="ListingStandard"/>
        <w:rPr>
          <w:rStyle w:val="ListingZeichenFett"/>
        </w:rPr>
      </w:pPr>
    </w:p>
    <w:p w14:paraId="3B5BC653" w14:textId="77777777" w:rsidR="006B660E" w:rsidRDefault="006B660E" w:rsidP="006B660E">
      <w:pPr>
        <w:pStyle w:val="ListingStandard"/>
      </w:pPr>
      <w:r>
        <w:t>Prima, Rainer! Du bist schon auf einem sehr guten Weg. Um dein GitHub-Repository ai-programming mit Visual Studio Code (VSC) zu verbinden und lokal zu bearbeiten, gehst du wie folgt vor:</w:t>
      </w:r>
    </w:p>
    <w:p w14:paraId="4AD42BDA" w14:textId="77777777" w:rsidR="006B660E" w:rsidRDefault="006B660E" w:rsidP="006B660E">
      <w:pPr>
        <w:pStyle w:val="ListingStandard"/>
      </w:pPr>
    </w:p>
    <w:p w14:paraId="48A331E5" w14:textId="77777777" w:rsidR="006B660E" w:rsidRDefault="006B660E" w:rsidP="006B660E">
      <w:pPr>
        <w:pStyle w:val="ListingStandard"/>
      </w:pPr>
      <w:r>
        <w:rPr>
          <w:rFonts w:ascii="Roboto" w:hAnsi="Roboto" w:cs="Roboto"/>
        </w:rPr>
        <w:t>⸻</w:t>
      </w:r>
    </w:p>
    <w:p w14:paraId="37BE0704" w14:textId="77777777" w:rsidR="006B660E" w:rsidRDefault="006B660E" w:rsidP="006B660E">
      <w:pPr>
        <w:pStyle w:val="ListingStandard"/>
      </w:pPr>
    </w:p>
    <w:p w14:paraId="102002B7" w14:textId="77777777" w:rsidR="006B660E" w:rsidRDefault="006B660E" w:rsidP="006B660E">
      <w:pPr>
        <w:pStyle w:val="ListingStandard"/>
      </w:pPr>
      <w:r>
        <w:rPr>
          <w:rFonts w:ascii="Apple Color Emoji" w:hAnsi="Apple Color Emoji" w:cs="Apple Color Emoji"/>
        </w:rPr>
        <w:t>✅</w:t>
      </w:r>
      <w:r>
        <w:t xml:space="preserve"> 1. Repository von GitHub klonen</w:t>
      </w:r>
    </w:p>
    <w:p w14:paraId="3714ED4A" w14:textId="77777777" w:rsidR="006B660E" w:rsidRDefault="006B660E" w:rsidP="006B660E">
      <w:pPr>
        <w:pStyle w:val="ListingStandard"/>
      </w:pPr>
    </w:p>
    <w:p w14:paraId="38DFFC4F" w14:textId="77777777" w:rsidR="006B660E" w:rsidRDefault="006B660E" w:rsidP="006B660E">
      <w:pPr>
        <w:pStyle w:val="ListingStandard"/>
      </w:pPr>
      <w:r>
        <w:t>Öffne dein Terminal (z.</w:t>
      </w:r>
      <w:r>
        <w:rPr>
          <w:rFonts w:ascii="Cambria Math" w:hAnsi="Cambria Math" w:cs="Cambria Math"/>
        </w:rPr>
        <w:t> </w:t>
      </w:r>
      <w:r>
        <w:t>B. Terminal.app auf dem Mac) und gib folgenden Befehl ein:</w:t>
      </w:r>
    </w:p>
    <w:p w14:paraId="03DF4708" w14:textId="77777777" w:rsidR="006B660E" w:rsidRDefault="006B660E" w:rsidP="006B660E">
      <w:pPr>
        <w:pStyle w:val="ListingStandard"/>
      </w:pPr>
    </w:p>
    <w:p w14:paraId="27B4B9B3" w14:textId="77777777" w:rsidR="006B660E" w:rsidRDefault="006B660E" w:rsidP="006B660E">
      <w:pPr>
        <w:pStyle w:val="ListingStandard"/>
      </w:pPr>
      <w:r>
        <w:t>cd /Users/rainer/</w:t>
      </w:r>
    </w:p>
    <w:p w14:paraId="5B44DFEB" w14:textId="77777777" w:rsidR="006B660E" w:rsidRDefault="006B660E" w:rsidP="006B660E">
      <w:pPr>
        <w:pStyle w:val="ListingStandard"/>
      </w:pPr>
      <w:r>
        <w:t>git clone https://github.com/&lt;dein-benutzername&gt;/ai-programming.git</w:t>
      </w:r>
    </w:p>
    <w:p w14:paraId="7C4F16AE" w14:textId="77777777" w:rsidR="006B660E" w:rsidRDefault="006B660E" w:rsidP="006B660E">
      <w:pPr>
        <w:pStyle w:val="ListingStandard"/>
      </w:pPr>
    </w:p>
    <w:p w14:paraId="01260907" w14:textId="77777777" w:rsidR="006B660E" w:rsidRDefault="006B660E" w:rsidP="006B660E">
      <w:pPr>
        <w:pStyle w:val="ListingStandard"/>
      </w:pPr>
      <w:r>
        <w:t>Beispiel:</w:t>
      </w:r>
    </w:p>
    <w:p w14:paraId="2B34EFBE" w14:textId="77777777" w:rsidR="006B660E" w:rsidRDefault="006B660E" w:rsidP="006B660E">
      <w:pPr>
        <w:pStyle w:val="ListingStandard"/>
      </w:pPr>
      <w:r>
        <w:t>Wenn dein GitHub-Name rainerh ist:</w:t>
      </w:r>
    </w:p>
    <w:p w14:paraId="28DE0738" w14:textId="77777777" w:rsidR="006B660E" w:rsidRDefault="006B660E" w:rsidP="006B660E">
      <w:pPr>
        <w:pStyle w:val="ListingStandard"/>
      </w:pPr>
    </w:p>
    <w:p w14:paraId="68C7C15A" w14:textId="77777777" w:rsidR="006B660E" w:rsidRDefault="006B660E" w:rsidP="006B660E">
      <w:pPr>
        <w:pStyle w:val="ListingStandard"/>
      </w:pPr>
      <w:r>
        <w:t>git clone https://github.com/rainerh/ai-programming.git</w:t>
      </w:r>
    </w:p>
    <w:p w14:paraId="52517F43" w14:textId="77777777" w:rsidR="006B660E" w:rsidRDefault="006B660E" w:rsidP="006B660E">
      <w:pPr>
        <w:pStyle w:val="ListingStandard"/>
      </w:pPr>
    </w:p>
    <w:p w14:paraId="1B8BFC3E" w14:textId="77777777" w:rsidR="006B660E" w:rsidRDefault="006B660E" w:rsidP="006B660E">
      <w:pPr>
        <w:pStyle w:val="ListingStandard"/>
      </w:pPr>
      <w:r>
        <w:t>Das Repository wird dann in /Users/rainer/ai-programming/ geklont.</w:t>
      </w:r>
    </w:p>
    <w:p w14:paraId="64589443" w14:textId="77777777" w:rsidR="006B660E" w:rsidRDefault="006B660E" w:rsidP="006B660E">
      <w:pPr>
        <w:pStyle w:val="ListingStandard"/>
      </w:pPr>
    </w:p>
    <w:p w14:paraId="353CC1F5" w14:textId="77777777" w:rsidR="006B660E" w:rsidRDefault="006B660E" w:rsidP="006B660E">
      <w:pPr>
        <w:pStyle w:val="ListingStandard"/>
      </w:pPr>
      <w:r>
        <w:rPr>
          <w:rFonts w:ascii="Roboto" w:hAnsi="Roboto" w:cs="Roboto"/>
        </w:rPr>
        <w:t>⸻</w:t>
      </w:r>
    </w:p>
    <w:p w14:paraId="76E991E4" w14:textId="77777777" w:rsidR="006B660E" w:rsidRDefault="006B660E" w:rsidP="006B660E">
      <w:pPr>
        <w:pStyle w:val="ListingStandard"/>
      </w:pPr>
    </w:p>
    <w:p w14:paraId="798ED960" w14:textId="77777777" w:rsidR="006B660E" w:rsidRDefault="006B660E" w:rsidP="006B660E">
      <w:pPr>
        <w:pStyle w:val="ListingStandard"/>
      </w:pPr>
      <w:r>
        <w:rPr>
          <w:rFonts w:ascii="Apple Color Emoji" w:hAnsi="Apple Color Emoji" w:cs="Apple Color Emoji"/>
        </w:rPr>
        <w:t>✅</w:t>
      </w:r>
      <w:r>
        <w:t xml:space="preserve"> 2. Ordner in VS Code öffnen</w:t>
      </w:r>
    </w:p>
    <w:p w14:paraId="78363A52" w14:textId="77777777" w:rsidR="006B660E" w:rsidRDefault="006B660E" w:rsidP="006B660E">
      <w:pPr>
        <w:pStyle w:val="ListingStandard"/>
      </w:pPr>
    </w:p>
    <w:p w14:paraId="53686522" w14:textId="77777777" w:rsidR="006B660E" w:rsidRDefault="006B660E" w:rsidP="006B660E">
      <w:pPr>
        <w:pStyle w:val="ListingStandard"/>
      </w:pPr>
      <w:r>
        <w:t>Du kannst das Verzeichnis nun in Visual Studio Code öffnen:</w:t>
      </w:r>
    </w:p>
    <w:p w14:paraId="66FCA13E" w14:textId="77777777" w:rsidR="006B660E" w:rsidRDefault="006B660E" w:rsidP="006B660E">
      <w:pPr>
        <w:pStyle w:val="ListingStandard"/>
      </w:pPr>
    </w:p>
    <w:p w14:paraId="04C2A3D7" w14:textId="77777777" w:rsidR="006B660E" w:rsidRDefault="006B660E" w:rsidP="006B660E">
      <w:pPr>
        <w:pStyle w:val="ListingStandard"/>
      </w:pPr>
      <w:r>
        <w:t>Möglichkeit A: Per Kommandozeile</w:t>
      </w:r>
    </w:p>
    <w:p w14:paraId="3A141A31" w14:textId="77777777" w:rsidR="006B660E" w:rsidRDefault="006B660E" w:rsidP="006B660E">
      <w:pPr>
        <w:pStyle w:val="ListingStandard"/>
      </w:pPr>
    </w:p>
    <w:p w14:paraId="303D8E49" w14:textId="77777777" w:rsidR="006B660E" w:rsidRDefault="006B660E" w:rsidP="006B660E">
      <w:pPr>
        <w:pStyle w:val="ListingStandard"/>
      </w:pPr>
      <w:r>
        <w:t>code /Users/rainer/ai-programming</w:t>
      </w:r>
    </w:p>
    <w:p w14:paraId="4488611C" w14:textId="77777777" w:rsidR="006B660E" w:rsidRDefault="006B660E" w:rsidP="006B660E">
      <w:pPr>
        <w:pStyle w:val="ListingStandard"/>
      </w:pPr>
    </w:p>
    <w:p w14:paraId="3F0239CD" w14:textId="77777777" w:rsidR="006B660E" w:rsidRDefault="006B660E" w:rsidP="006B660E">
      <w:pPr>
        <w:pStyle w:val="ListingStandard"/>
      </w:pPr>
      <w:r>
        <w:t>(Das funktioniert, wenn du den code-Befehl in der Shell verfügbar gemacht hast. Falls nicht, kannst du das in VSC aktivieren: Cmd</w:t>
      </w:r>
      <w:r>
        <w:rPr>
          <w:rFonts w:ascii="Cambria Math" w:hAnsi="Cambria Math" w:cs="Cambria Math"/>
        </w:rPr>
        <w:t> </w:t>
      </w:r>
      <w:r>
        <w:t>+</w:t>
      </w:r>
      <w:r>
        <w:rPr>
          <w:rFonts w:ascii="Cambria Math" w:hAnsi="Cambria Math" w:cs="Cambria Math"/>
        </w:rPr>
        <w:t> </w:t>
      </w:r>
      <w:r>
        <w:t>Shift</w:t>
      </w:r>
      <w:r>
        <w:rPr>
          <w:rFonts w:ascii="Cambria Math" w:hAnsi="Cambria Math" w:cs="Cambria Math"/>
        </w:rPr>
        <w:t> </w:t>
      </w:r>
      <w:r>
        <w:t>+</w:t>
      </w:r>
      <w:r>
        <w:rPr>
          <w:rFonts w:ascii="Cambria Math" w:hAnsi="Cambria Math" w:cs="Cambria Math"/>
        </w:rPr>
        <w:t> </w:t>
      </w:r>
      <w:r>
        <w:t>P → „Shell Command: Install ‘code’ command in PATH“.)</w:t>
      </w:r>
    </w:p>
    <w:p w14:paraId="53704404" w14:textId="77777777" w:rsidR="006B660E" w:rsidRDefault="006B660E" w:rsidP="006B660E">
      <w:pPr>
        <w:pStyle w:val="ListingStandard"/>
      </w:pPr>
    </w:p>
    <w:p w14:paraId="14EE1F6D" w14:textId="77777777" w:rsidR="006B660E" w:rsidRDefault="006B660E" w:rsidP="006B660E">
      <w:pPr>
        <w:pStyle w:val="ListingStandard"/>
      </w:pPr>
      <w:r>
        <w:t>Möglichkeit B: Per GUI</w:t>
      </w:r>
    </w:p>
    <w:p w14:paraId="0E386780" w14:textId="77777777" w:rsidR="006B660E" w:rsidRDefault="006B660E" w:rsidP="006B660E">
      <w:pPr>
        <w:pStyle w:val="ListingStandard"/>
      </w:pPr>
      <w:r>
        <w:tab/>
        <w:t>1.</w:t>
      </w:r>
      <w:r>
        <w:tab/>
        <w:t>Starte Visual Studio Code</w:t>
      </w:r>
    </w:p>
    <w:p w14:paraId="24E7573E" w14:textId="77777777" w:rsidR="006B660E" w:rsidRDefault="006B660E" w:rsidP="006B660E">
      <w:pPr>
        <w:pStyle w:val="ListingStandard"/>
      </w:pPr>
      <w:r>
        <w:tab/>
        <w:t>2.</w:t>
      </w:r>
      <w:r>
        <w:tab/>
        <w:t>Gehe auf Datei &gt; Ordner öffnen…</w:t>
      </w:r>
    </w:p>
    <w:p w14:paraId="5A0AB2C6" w14:textId="77777777" w:rsidR="006B660E" w:rsidRDefault="006B660E" w:rsidP="006B660E">
      <w:pPr>
        <w:pStyle w:val="ListingStandard"/>
      </w:pPr>
      <w:r>
        <w:tab/>
        <w:t>3.</w:t>
      </w:r>
      <w:r>
        <w:tab/>
        <w:t>Wähle den Ordner /Users/rainer/ai-programming aus</w:t>
      </w:r>
    </w:p>
    <w:p w14:paraId="67793A2F" w14:textId="77777777" w:rsidR="006B660E" w:rsidRDefault="006B660E" w:rsidP="006B660E">
      <w:pPr>
        <w:pStyle w:val="ListingStandard"/>
      </w:pPr>
    </w:p>
    <w:p w14:paraId="30B9F843" w14:textId="77777777" w:rsidR="006B660E" w:rsidRDefault="006B660E" w:rsidP="006B660E">
      <w:pPr>
        <w:pStyle w:val="ListingStandard"/>
      </w:pPr>
      <w:r>
        <w:rPr>
          <w:rFonts w:ascii="Roboto" w:hAnsi="Roboto" w:cs="Roboto"/>
        </w:rPr>
        <w:t>⸻</w:t>
      </w:r>
    </w:p>
    <w:p w14:paraId="6975FE59" w14:textId="77777777" w:rsidR="006B660E" w:rsidRDefault="006B660E" w:rsidP="006B660E">
      <w:pPr>
        <w:pStyle w:val="ListingStandard"/>
      </w:pPr>
    </w:p>
    <w:p w14:paraId="6EAB9EA1" w14:textId="77777777" w:rsidR="006B660E" w:rsidRDefault="006B660E" w:rsidP="006B660E">
      <w:pPr>
        <w:pStyle w:val="ListingStandard"/>
      </w:pPr>
      <w:r>
        <w:rPr>
          <w:rFonts w:ascii="Apple Color Emoji" w:hAnsi="Apple Color Emoji" w:cs="Apple Color Emoji"/>
        </w:rPr>
        <w:t>✅</w:t>
      </w:r>
      <w:r>
        <w:t xml:space="preserve"> 3. Verbindung mit GitHub prüfen</w:t>
      </w:r>
    </w:p>
    <w:p w14:paraId="48F181D2" w14:textId="77777777" w:rsidR="006B660E" w:rsidRDefault="006B660E" w:rsidP="006B660E">
      <w:pPr>
        <w:pStyle w:val="ListingStandard"/>
      </w:pPr>
    </w:p>
    <w:p w14:paraId="740E2E60" w14:textId="77777777" w:rsidR="006B660E" w:rsidRDefault="006B660E" w:rsidP="006B660E">
      <w:pPr>
        <w:pStyle w:val="ListingStandard"/>
      </w:pPr>
      <w:r>
        <w:t>Wenn du das Projekt in VSC geöffnet hast, solltest du im linken Menü das Git-Symbol (kleines Zweig-Icon) sehen. Dort kannst du:</w:t>
      </w:r>
    </w:p>
    <w:p w14:paraId="5F1617F4" w14:textId="77777777" w:rsidR="006B660E" w:rsidRDefault="006B660E" w:rsidP="006B660E">
      <w:pPr>
        <w:pStyle w:val="ListingStandard"/>
      </w:pPr>
      <w:r>
        <w:tab/>
        <w:t>•</w:t>
      </w:r>
      <w:r>
        <w:tab/>
        <w:t>Änderungen anzeigen</w:t>
      </w:r>
    </w:p>
    <w:p w14:paraId="6DA1C7E0" w14:textId="77777777" w:rsidR="006B660E" w:rsidRDefault="006B660E" w:rsidP="006B660E">
      <w:pPr>
        <w:pStyle w:val="ListingStandard"/>
      </w:pPr>
      <w:r>
        <w:tab/>
        <w:t>•</w:t>
      </w:r>
      <w:r>
        <w:tab/>
        <w:t>Commits erstellen</w:t>
      </w:r>
    </w:p>
    <w:p w14:paraId="727DCD37" w14:textId="77777777" w:rsidR="006B660E" w:rsidRDefault="006B660E" w:rsidP="006B660E">
      <w:pPr>
        <w:pStyle w:val="ListingStandard"/>
      </w:pPr>
      <w:r>
        <w:lastRenderedPageBreak/>
        <w:tab/>
        <w:t>•</w:t>
      </w:r>
      <w:r>
        <w:tab/>
        <w:t>Push &amp; Pull ausführen</w:t>
      </w:r>
    </w:p>
    <w:p w14:paraId="5F36A5F3" w14:textId="77777777" w:rsidR="006B660E" w:rsidRDefault="006B660E" w:rsidP="006B660E">
      <w:pPr>
        <w:pStyle w:val="ListingStandard"/>
      </w:pPr>
    </w:p>
    <w:p w14:paraId="4E893591" w14:textId="77777777" w:rsidR="006B660E" w:rsidRDefault="006B660E" w:rsidP="006B660E">
      <w:pPr>
        <w:pStyle w:val="ListingStandard"/>
      </w:pPr>
      <w:r>
        <w:t>Wenn du auf „Push“ klickst, wird VSC dich ggf. auffordern, dich bei GitHub anzumelden. Falls du VS Code bereits mit GitHub verbunden hast, passiert das automatisch.</w:t>
      </w:r>
    </w:p>
    <w:p w14:paraId="00D8D0CC" w14:textId="77777777" w:rsidR="006B660E" w:rsidRDefault="006B660E" w:rsidP="006B660E">
      <w:pPr>
        <w:pStyle w:val="ListingStandard"/>
      </w:pPr>
    </w:p>
    <w:p w14:paraId="18CEE2C6" w14:textId="77777777" w:rsidR="006B660E" w:rsidRDefault="006B660E" w:rsidP="006B660E">
      <w:pPr>
        <w:pStyle w:val="ListingStandard"/>
      </w:pPr>
      <w:r>
        <w:rPr>
          <w:rFonts w:ascii="Roboto" w:hAnsi="Roboto" w:cs="Roboto"/>
        </w:rPr>
        <w:t>⸻</w:t>
      </w:r>
    </w:p>
    <w:p w14:paraId="53DE9667" w14:textId="77777777" w:rsidR="006B660E" w:rsidRDefault="006B660E" w:rsidP="006B660E">
      <w:pPr>
        <w:pStyle w:val="ListingStandard"/>
      </w:pPr>
    </w:p>
    <w:p w14:paraId="1D3CD5E8" w14:textId="77777777" w:rsidR="006B660E" w:rsidRDefault="006B660E" w:rsidP="006B660E">
      <w:pPr>
        <w:pStyle w:val="ListingStandard"/>
      </w:pPr>
      <w:r>
        <w:rPr>
          <w:rFonts w:ascii="Apple Color Emoji" w:hAnsi="Apple Color Emoji" w:cs="Apple Color Emoji"/>
        </w:rPr>
        <w:t>✅</w:t>
      </w:r>
      <w:r>
        <w:t xml:space="preserve"> 4. GitHub-Authentifizierung (falls noch nicht geschehen)</w:t>
      </w:r>
    </w:p>
    <w:p w14:paraId="41E6F767" w14:textId="77777777" w:rsidR="006B660E" w:rsidRDefault="006B660E" w:rsidP="006B660E">
      <w:pPr>
        <w:pStyle w:val="ListingStandard"/>
      </w:pPr>
    </w:p>
    <w:p w14:paraId="54AE0741" w14:textId="77777777" w:rsidR="006B660E" w:rsidRDefault="006B660E" w:rsidP="006B660E">
      <w:pPr>
        <w:pStyle w:val="ListingStandard"/>
      </w:pPr>
      <w:r>
        <w:t>Falls du noch nicht authentifiziert bist, wird VSC dich auffordern, dich mit GitHub zu verbinden. Du kannst dich mit einem Personal Access Token (PAT) oder per OAuth verbinden.</w:t>
      </w:r>
    </w:p>
    <w:p w14:paraId="3359247A" w14:textId="77777777" w:rsidR="006B660E" w:rsidRDefault="006B660E" w:rsidP="006B660E">
      <w:pPr>
        <w:pStyle w:val="ListingStandard"/>
      </w:pPr>
    </w:p>
    <w:p w14:paraId="7DD92A51" w14:textId="77777777" w:rsidR="006B660E" w:rsidRDefault="006B660E" w:rsidP="006B660E">
      <w:pPr>
        <w:pStyle w:val="ListingStandard"/>
      </w:pPr>
      <w:r>
        <w:rPr>
          <w:rFonts w:ascii="Apple Color Emoji" w:hAnsi="Apple Color Emoji" w:cs="Apple Color Emoji"/>
        </w:rPr>
        <w:t>✅</w:t>
      </w:r>
      <w:r>
        <w:t xml:space="preserve"> Empfehlung: Melde dich mit GitHub direkt über VSC an. Das geht einfacher:</w:t>
      </w:r>
    </w:p>
    <w:p w14:paraId="0F396901" w14:textId="77777777" w:rsidR="006B660E" w:rsidRDefault="006B660E" w:rsidP="006B660E">
      <w:pPr>
        <w:pStyle w:val="ListingStandard"/>
      </w:pPr>
      <w:r>
        <w:t>Cmd</w:t>
      </w:r>
      <w:r>
        <w:rPr>
          <w:rFonts w:ascii="Cambria Math" w:hAnsi="Cambria Math" w:cs="Cambria Math"/>
        </w:rPr>
        <w:t> </w:t>
      </w:r>
      <w:r>
        <w:t>+</w:t>
      </w:r>
      <w:r>
        <w:rPr>
          <w:rFonts w:ascii="Cambria Math" w:hAnsi="Cambria Math" w:cs="Cambria Math"/>
        </w:rPr>
        <w:t> </w:t>
      </w:r>
      <w:r>
        <w:t>Shift</w:t>
      </w:r>
      <w:r>
        <w:rPr>
          <w:rFonts w:ascii="Cambria Math" w:hAnsi="Cambria Math" w:cs="Cambria Math"/>
        </w:rPr>
        <w:t> </w:t>
      </w:r>
      <w:r>
        <w:t>+</w:t>
      </w:r>
      <w:r>
        <w:rPr>
          <w:rFonts w:ascii="Cambria Math" w:hAnsi="Cambria Math" w:cs="Cambria Math"/>
        </w:rPr>
        <w:t> </w:t>
      </w:r>
      <w:r>
        <w:t>P → „GitHub: Sign in“</w:t>
      </w:r>
    </w:p>
    <w:p w14:paraId="287DFD58" w14:textId="77777777" w:rsidR="006B660E" w:rsidRDefault="006B660E" w:rsidP="006B660E">
      <w:pPr>
        <w:pStyle w:val="ListingStandard"/>
      </w:pPr>
    </w:p>
    <w:p w14:paraId="046CD25E" w14:textId="77777777" w:rsidR="006B660E" w:rsidRDefault="006B660E" w:rsidP="006B660E">
      <w:pPr>
        <w:pStyle w:val="ListingStandard"/>
      </w:pPr>
      <w:r>
        <w:rPr>
          <w:rFonts w:ascii="Roboto" w:hAnsi="Roboto" w:cs="Roboto"/>
        </w:rPr>
        <w:t>⸻</w:t>
      </w:r>
    </w:p>
    <w:p w14:paraId="5DCF18DE" w14:textId="77777777" w:rsidR="006B660E" w:rsidRDefault="006B660E" w:rsidP="006B660E">
      <w:pPr>
        <w:pStyle w:val="ListingStandard"/>
      </w:pPr>
    </w:p>
    <w:p w14:paraId="6CF9E9BE" w14:textId="77777777" w:rsidR="006B660E" w:rsidRDefault="006B660E" w:rsidP="006B660E">
      <w:pPr>
        <w:pStyle w:val="ListingStandard"/>
      </w:pPr>
      <w:r>
        <w:rPr>
          <w:rFonts w:ascii="Apple Color Emoji" w:hAnsi="Apple Color Emoji" w:cs="Apple Color Emoji"/>
        </w:rPr>
        <w:t>✅</w:t>
      </w:r>
      <w:r>
        <w:t xml:space="preserve"> 5. Typischer Arbeitsablauf in VSC</w:t>
      </w:r>
    </w:p>
    <w:p w14:paraId="4A8909D8" w14:textId="77777777" w:rsidR="006B660E" w:rsidRDefault="006B660E" w:rsidP="006B660E">
      <w:pPr>
        <w:pStyle w:val="ListingStandard"/>
      </w:pPr>
      <w:r>
        <w:tab/>
        <w:t>1.</w:t>
      </w:r>
      <w:r>
        <w:tab/>
        <w:t>Du bearbeitest deine Dateien</w:t>
      </w:r>
    </w:p>
    <w:p w14:paraId="064B8BFF" w14:textId="77777777" w:rsidR="006B660E" w:rsidRDefault="006B660E" w:rsidP="006B660E">
      <w:pPr>
        <w:pStyle w:val="ListingStandard"/>
      </w:pPr>
      <w:r>
        <w:tab/>
        <w:t>2.</w:t>
      </w:r>
      <w:r>
        <w:tab/>
        <w:t>Änderungen erscheinen im Git-Bereich von VSC</w:t>
      </w:r>
    </w:p>
    <w:p w14:paraId="1B467807" w14:textId="77777777" w:rsidR="006B660E" w:rsidRDefault="006B660E" w:rsidP="006B660E">
      <w:pPr>
        <w:pStyle w:val="ListingStandard"/>
      </w:pPr>
      <w:r>
        <w:tab/>
        <w:t>3.</w:t>
      </w:r>
      <w:r>
        <w:tab/>
        <w:t>Du machst einen Commit mit einer Beschreibung</w:t>
      </w:r>
    </w:p>
    <w:p w14:paraId="79775578" w14:textId="77777777" w:rsidR="006B660E" w:rsidRDefault="006B660E" w:rsidP="006B660E">
      <w:pPr>
        <w:pStyle w:val="ListingStandard"/>
      </w:pPr>
      <w:r>
        <w:tab/>
        <w:t>4.</w:t>
      </w:r>
      <w:r>
        <w:tab/>
        <w:t>Du machst einen Push zu GitHub</w:t>
      </w:r>
    </w:p>
    <w:p w14:paraId="7216CDE2" w14:textId="77777777" w:rsidR="006B660E" w:rsidRDefault="006B660E" w:rsidP="006B660E">
      <w:pPr>
        <w:pStyle w:val="ListingStandard"/>
      </w:pPr>
    </w:p>
    <w:p w14:paraId="6FE54984" w14:textId="77777777" w:rsidR="006B660E" w:rsidRDefault="006B660E" w:rsidP="006B660E">
      <w:pPr>
        <w:pStyle w:val="ListingStandard"/>
      </w:pPr>
      <w:r>
        <w:rPr>
          <w:rFonts w:ascii="Roboto" w:hAnsi="Roboto" w:cs="Roboto"/>
        </w:rPr>
        <w:t>⸻</w:t>
      </w:r>
    </w:p>
    <w:p w14:paraId="4A4234E1" w14:textId="77777777" w:rsidR="006B660E" w:rsidRDefault="006B660E" w:rsidP="006B660E">
      <w:pPr>
        <w:pStyle w:val="ListingStandard"/>
      </w:pPr>
    </w:p>
    <w:p w14:paraId="68F3732D" w14:textId="77777777" w:rsidR="006B660E" w:rsidRDefault="006B660E" w:rsidP="006B660E">
      <w:pPr>
        <w:pStyle w:val="ListingStandard"/>
      </w:pPr>
      <w:r>
        <w:t>Beispiel: Erste Änderung committen und pushen</w:t>
      </w:r>
    </w:p>
    <w:p w14:paraId="5E968493" w14:textId="77777777" w:rsidR="006B660E" w:rsidRDefault="006B660E" w:rsidP="006B660E">
      <w:pPr>
        <w:pStyle w:val="ListingStandard"/>
      </w:pPr>
      <w:r>
        <w:tab/>
        <w:t>1.</w:t>
      </w:r>
      <w:r>
        <w:tab/>
        <w:t>Ändere eine Datei oder erstelle test.txt</w:t>
      </w:r>
    </w:p>
    <w:p w14:paraId="4F68E593" w14:textId="77777777" w:rsidR="006B660E" w:rsidRDefault="006B660E" w:rsidP="006B660E">
      <w:pPr>
        <w:pStyle w:val="ListingStandard"/>
      </w:pPr>
      <w:r>
        <w:tab/>
        <w:t>2.</w:t>
      </w:r>
      <w:r>
        <w:tab/>
        <w:t>Gehe ins Git-Menü (links)</w:t>
      </w:r>
    </w:p>
    <w:p w14:paraId="063C2102" w14:textId="77777777" w:rsidR="006B660E" w:rsidRDefault="006B660E" w:rsidP="006B660E">
      <w:pPr>
        <w:pStyle w:val="ListingStandard"/>
      </w:pPr>
      <w:r>
        <w:tab/>
        <w:t>3.</w:t>
      </w:r>
      <w:r>
        <w:tab/>
        <w:t>Gib einen Commit-Kommentar ein, z.</w:t>
      </w:r>
      <w:r>
        <w:rPr>
          <w:rFonts w:ascii="Cambria Math" w:hAnsi="Cambria Math" w:cs="Cambria Math"/>
        </w:rPr>
        <w:t> </w:t>
      </w:r>
      <w:r>
        <w:t>B. erste Änderung</w:t>
      </w:r>
    </w:p>
    <w:p w14:paraId="4BCAECB8" w14:textId="77777777" w:rsidR="006B660E" w:rsidRDefault="006B660E" w:rsidP="006B660E">
      <w:pPr>
        <w:pStyle w:val="ListingStandard"/>
      </w:pPr>
      <w:r>
        <w:tab/>
        <w:t>4.</w:t>
      </w:r>
      <w:r>
        <w:tab/>
        <w:t xml:space="preserve">Klicke auf </w:t>
      </w:r>
      <w:r>
        <w:rPr>
          <w:rFonts w:ascii="Apple Color Emoji" w:hAnsi="Apple Color Emoji" w:cs="Apple Color Emoji"/>
        </w:rPr>
        <w:t>✅</w:t>
      </w:r>
      <w:r>
        <w:t xml:space="preserve"> oder drücke Cmd</w:t>
      </w:r>
      <w:r>
        <w:rPr>
          <w:rFonts w:ascii="Cambria Math" w:hAnsi="Cambria Math" w:cs="Cambria Math"/>
        </w:rPr>
        <w:t> </w:t>
      </w:r>
      <w:r>
        <w:t>+</w:t>
      </w:r>
      <w:r>
        <w:rPr>
          <w:rFonts w:ascii="Cambria Math" w:hAnsi="Cambria Math" w:cs="Cambria Math"/>
        </w:rPr>
        <w:t> </w:t>
      </w:r>
      <w:r>
        <w:t>Enter</w:t>
      </w:r>
    </w:p>
    <w:p w14:paraId="42E82204" w14:textId="77777777" w:rsidR="006B660E" w:rsidRDefault="006B660E" w:rsidP="006B660E">
      <w:pPr>
        <w:pStyle w:val="ListingStandard"/>
      </w:pPr>
      <w:r>
        <w:tab/>
        <w:t>5.</w:t>
      </w:r>
      <w:r>
        <w:tab/>
        <w:t>Klicke danach auf Push (oben oder unten in der Statuszeile)</w:t>
      </w:r>
    </w:p>
    <w:p w14:paraId="5E6DBEC1" w14:textId="77777777" w:rsidR="006B660E" w:rsidRDefault="006B660E" w:rsidP="006B660E">
      <w:pPr>
        <w:pStyle w:val="ListingStandard"/>
      </w:pPr>
    </w:p>
    <w:p w14:paraId="333BE102" w14:textId="77777777" w:rsidR="006B660E" w:rsidRDefault="006B660E" w:rsidP="006B660E">
      <w:pPr>
        <w:pStyle w:val="ListingStandard"/>
      </w:pPr>
      <w:r>
        <w:rPr>
          <w:rFonts w:ascii="Roboto" w:hAnsi="Roboto" w:cs="Roboto"/>
        </w:rPr>
        <w:t>⸻</w:t>
      </w:r>
    </w:p>
    <w:p w14:paraId="1B33DCF9" w14:textId="77777777" w:rsidR="006B660E" w:rsidRDefault="006B660E" w:rsidP="006B660E">
      <w:pPr>
        <w:pStyle w:val="ListingStandard"/>
      </w:pPr>
    </w:p>
    <w:p w14:paraId="2FB10EBB" w14:textId="77777777" w:rsidR="006B660E" w:rsidRDefault="006B660E" w:rsidP="006B660E">
      <w:pPr>
        <w:pStyle w:val="ListingStandard"/>
      </w:pPr>
      <w:r>
        <w:t>Wenn du magst, kann ich dir auch ein Test-Workflow-Skript oder eine kleine .gitignore-Datei für dein Projekt vorschlagen.</w:t>
      </w:r>
    </w:p>
    <w:p w14:paraId="368EE058" w14:textId="77777777" w:rsidR="006B660E" w:rsidRDefault="006B660E" w:rsidP="006B660E">
      <w:pPr>
        <w:pStyle w:val="ListingStandard"/>
      </w:pPr>
    </w:p>
    <w:p w14:paraId="6F47034F" w14:textId="22416397" w:rsidR="006B660E" w:rsidRDefault="006B660E" w:rsidP="006B660E">
      <w:pPr>
        <w:pStyle w:val="ListingStandard"/>
      </w:pPr>
      <w:r>
        <w:t>Möchtest du das?</w:t>
      </w:r>
    </w:p>
    <w:p w14:paraId="41EB1E7A" w14:textId="77777777" w:rsidR="006B660E" w:rsidRDefault="006B660E" w:rsidP="006B660E">
      <w:pPr>
        <w:pStyle w:val="ListingStandard"/>
      </w:pPr>
    </w:p>
    <w:p w14:paraId="4C882611" w14:textId="77777777" w:rsidR="006B660E" w:rsidRDefault="006B660E" w:rsidP="006B660E">
      <w:pPr>
        <w:pStyle w:val="ListingStandard"/>
      </w:pPr>
    </w:p>
    <w:p w14:paraId="68FC7CCE" w14:textId="77777777" w:rsidR="00BC53BC" w:rsidRPr="00D7257B" w:rsidRDefault="00BC53BC" w:rsidP="00BC53BC">
      <w:pPr>
        <w:pStyle w:val="ListingStandard"/>
        <w:rPr>
          <w:rStyle w:val="ListingZeichenFett"/>
        </w:rPr>
      </w:pPr>
      <w:r w:rsidRPr="00D7257B">
        <w:rPr>
          <w:rStyle w:val="ListingZeichenFett"/>
        </w:rPr>
        <w:t>Ich möchte prüfen, ob ein vorgegebenes Jahr ein Schaltjahr ist. Schreibe mir dazu eine Python-Funktion.</w:t>
      </w:r>
    </w:p>
    <w:p w14:paraId="2DF9F36E" w14:textId="77777777" w:rsidR="00BC53BC" w:rsidRDefault="00BC53BC" w:rsidP="006B660E">
      <w:pPr>
        <w:pStyle w:val="ListingStandard"/>
      </w:pPr>
    </w:p>
    <w:p w14:paraId="68887D1E" w14:textId="77777777" w:rsidR="00BC53BC" w:rsidRDefault="00BC53BC" w:rsidP="006B660E">
      <w:pPr>
        <w:pStyle w:val="ListingStandard"/>
      </w:pPr>
    </w:p>
    <w:p w14:paraId="6976A28B" w14:textId="0E862ED7" w:rsidR="005A2D9D" w:rsidRPr="00345575" w:rsidRDefault="005A2D9D" w:rsidP="005A2D9D">
      <w:pPr>
        <w:pStyle w:val="berschrift1"/>
      </w:pPr>
      <w:r>
        <w:lastRenderedPageBreak/>
        <w:t>Künstliche Intelligenz selbst programmieren</w:t>
      </w:r>
    </w:p>
    <w:p w14:paraId="0746AE54" w14:textId="58506EE8" w:rsidR="005A2D9D" w:rsidRDefault="005A2D9D" w:rsidP="005A2D9D">
      <w:pPr>
        <w:pStyle w:val="ListingStandard"/>
        <w:rPr>
          <w:rStyle w:val="ListingZeichenFett"/>
        </w:rPr>
      </w:pPr>
      <w:r w:rsidRPr="0055691F">
        <w:rPr>
          <w:rStyle w:val="ListingZeichenFett"/>
        </w:rPr>
        <w:t>Kannst du mir den Unterschied zwischen KI, maschinellem Lernen und neuronalen Netzen in einfachen Worten erklären? Verwende dabei gerne Analogien.</w:t>
      </w:r>
    </w:p>
    <w:p w14:paraId="3D9A7B59" w14:textId="77777777" w:rsidR="005A2D9D" w:rsidRDefault="005A2D9D" w:rsidP="005A2D9D">
      <w:pPr>
        <w:rPr>
          <w:rStyle w:val="ListingZeichenFett"/>
        </w:rPr>
      </w:pPr>
    </w:p>
    <w:p w14:paraId="45743849" w14:textId="77777777" w:rsidR="0065356B" w:rsidRDefault="0065356B" w:rsidP="0065356B">
      <w:pPr>
        <w:pStyle w:val="ListingStandard"/>
      </w:pPr>
      <w:r>
        <w:t>Natürlich, Rainer! Hier eine einfache Erklärung mit passenden Analogien:</w:t>
      </w:r>
    </w:p>
    <w:p w14:paraId="16A020B7" w14:textId="77777777" w:rsidR="0065356B" w:rsidRDefault="0065356B" w:rsidP="0065356B">
      <w:pPr>
        <w:pStyle w:val="ListingStandard"/>
      </w:pPr>
    </w:p>
    <w:p w14:paraId="1813B7F1" w14:textId="77777777" w:rsidR="0065356B" w:rsidRDefault="0065356B" w:rsidP="0065356B">
      <w:pPr>
        <w:pStyle w:val="ListingStandard"/>
      </w:pPr>
      <w:r>
        <w:rPr>
          <w:rFonts w:ascii="Roboto" w:hAnsi="Roboto" w:cs="Roboto"/>
        </w:rPr>
        <w:t>⸻</w:t>
      </w:r>
    </w:p>
    <w:p w14:paraId="47845983" w14:textId="77777777" w:rsidR="0065356B" w:rsidRDefault="0065356B" w:rsidP="0065356B">
      <w:pPr>
        <w:pStyle w:val="ListingStandard"/>
      </w:pPr>
    </w:p>
    <w:p w14:paraId="3B6AE2F0" w14:textId="77777777" w:rsidR="0065356B" w:rsidRDefault="0065356B" w:rsidP="0065356B">
      <w:pPr>
        <w:pStyle w:val="ListingStandard"/>
      </w:pPr>
      <w:r>
        <w:rPr>
          <w:rFonts w:ascii="Apple Color Emoji" w:hAnsi="Apple Color Emoji" w:cs="Apple Color Emoji"/>
        </w:rPr>
        <w:t>🤖</w:t>
      </w:r>
      <w:r>
        <w:t xml:space="preserve"> Künstliche Intelligenz (KI)</w:t>
      </w:r>
    </w:p>
    <w:p w14:paraId="0E90DDB1" w14:textId="77777777" w:rsidR="0065356B" w:rsidRDefault="0065356B" w:rsidP="0065356B">
      <w:pPr>
        <w:pStyle w:val="ListingStandard"/>
      </w:pPr>
    </w:p>
    <w:p w14:paraId="6695943C" w14:textId="77777777" w:rsidR="0065356B" w:rsidRDefault="0065356B" w:rsidP="0065356B">
      <w:pPr>
        <w:pStyle w:val="ListingStandard"/>
      </w:pPr>
      <w:r>
        <w:t>Was ist das?</w:t>
      </w:r>
    </w:p>
    <w:p w14:paraId="13649FD6" w14:textId="77777777" w:rsidR="0065356B" w:rsidRDefault="0065356B" w:rsidP="0065356B">
      <w:pPr>
        <w:pStyle w:val="ListingStandard"/>
      </w:pPr>
      <w:r>
        <w:t>KI ist der Überbegriff für Maschinen, die „intelligent“ handeln – also Aufgaben lösen, die normalerweise menschliche Intelligenz erfordern, wie z.</w:t>
      </w:r>
      <w:r>
        <w:rPr>
          <w:rFonts w:ascii="Cambria Math" w:hAnsi="Cambria Math" w:cs="Cambria Math"/>
        </w:rPr>
        <w:t> </w:t>
      </w:r>
      <w:r>
        <w:t>B. Denken, Lernen, Entscheiden oder Sprache verstehen.</w:t>
      </w:r>
    </w:p>
    <w:p w14:paraId="165486A6" w14:textId="77777777" w:rsidR="0065356B" w:rsidRDefault="0065356B" w:rsidP="0065356B">
      <w:pPr>
        <w:pStyle w:val="ListingStandard"/>
      </w:pPr>
    </w:p>
    <w:p w14:paraId="43BE40BB" w14:textId="77777777" w:rsidR="0065356B" w:rsidRDefault="0065356B" w:rsidP="0065356B">
      <w:pPr>
        <w:pStyle w:val="ListingStandard"/>
      </w:pPr>
      <w:r>
        <w:t>Analogie:</w:t>
      </w:r>
    </w:p>
    <w:p w14:paraId="74C62923" w14:textId="77777777" w:rsidR="0065356B" w:rsidRDefault="0065356B" w:rsidP="0065356B">
      <w:pPr>
        <w:pStyle w:val="ListingStandard"/>
      </w:pPr>
      <w:r>
        <w:t>Stell dir KI wie ein ganzes Auto vor. Es ist das fertige Produkt, das fahren kann, Entscheidungen trifft und ans Ziel kommt.</w:t>
      </w:r>
    </w:p>
    <w:p w14:paraId="7125106F" w14:textId="77777777" w:rsidR="0065356B" w:rsidRDefault="0065356B" w:rsidP="0065356B">
      <w:pPr>
        <w:pStyle w:val="ListingStandard"/>
      </w:pPr>
    </w:p>
    <w:p w14:paraId="35F461BE" w14:textId="77777777" w:rsidR="0065356B" w:rsidRDefault="0065356B" w:rsidP="0065356B">
      <w:pPr>
        <w:pStyle w:val="ListingStandard"/>
      </w:pPr>
      <w:r>
        <w:rPr>
          <w:rFonts w:ascii="Roboto" w:hAnsi="Roboto" w:cs="Roboto"/>
        </w:rPr>
        <w:t>⸻</w:t>
      </w:r>
    </w:p>
    <w:p w14:paraId="7B5693C1" w14:textId="77777777" w:rsidR="0065356B" w:rsidRDefault="0065356B" w:rsidP="0065356B">
      <w:pPr>
        <w:pStyle w:val="ListingStandard"/>
      </w:pPr>
    </w:p>
    <w:p w14:paraId="436F5C3B" w14:textId="77777777" w:rsidR="0065356B" w:rsidRDefault="0065356B" w:rsidP="0065356B">
      <w:pPr>
        <w:pStyle w:val="ListingStandard"/>
      </w:pPr>
      <w:r>
        <w:rPr>
          <w:rFonts w:ascii="Apple Color Emoji" w:hAnsi="Apple Color Emoji" w:cs="Apple Color Emoji"/>
        </w:rPr>
        <w:t>📈</w:t>
      </w:r>
      <w:r>
        <w:t xml:space="preserve"> Maschinelles Lernen (ML)</w:t>
      </w:r>
    </w:p>
    <w:p w14:paraId="22322CB6" w14:textId="77777777" w:rsidR="0065356B" w:rsidRDefault="0065356B" w:rsidP="0065356B">
      <w:pPr>
        <w:pStyle w:val="ListingStandard"/>
      </w:pPr>
    </w:p>
    <w:p w14:paraId="79E9FD75" w14:textId="77777777" w:rsidR="0065356B" w:rsidRDefault="0065356B" w:rsidP="0065356B">
      <w:pPr>
        <w:pStyle w:val="ListingStandard"/>
      </w:pPr>
      <w:r>
        <w:t>Was ist das?</w:t>
      </w:r>
    </w:p>
    <w:p w14:paraId="20AD6C50" w14:textId="77777777" w:rsidR="0065356B" w:rsidRDefault="0065356B" w:rsidP="0065356B">
      <w:pPr>
        <w:pStyle w:val="ListingStandard"/>
      </w:pPr>
      <w:r>
        <w:t>Maschinelles Lernen ist ein Teilbereich der KI. Hierbei „lernt“ der Computer selbstständig aus Beispielen, anstatt mit festen Regeln programmiert zu werden. Das System erkennt Muster in Daten und verbessert sich mit der Zeit.</w:t>
      </w:r>
    </w:p>
    <w:p w14:paraId="382107D0" w14:textId="77777777" w:rsidR="0065356B" w:rsidRDefault="0065356B" w:rsidP="0065356B">
      <w:pPr>
        <w:pStyle w:val="ListingStandard"/>
      </w:pPr>
    </w:p>
    <w:p w14:paraId="66358CBA" w14:textId="77777777" w:rsidR="0065356B" w:rsidRDefault="0065356B" w:rsidP="0065356B">
      <w:pPr>
        <w:pStyle w:val="ListingStandard"/>
      </w:pPr>
      <w:r>
        <w:t>Analogie:</w:t>
      </w:r>
    </w:p>
    <w:p w14:paraId="2F64B76E" w14:textId="77777777" w:rsidR="0065356B" w:rsidRDefault="0065356B" w:rsidP="0065356B">
      <w:pPr>
        <w:pStyle w:val="ListingStandard"/>
      </w:pPr>
      <w:r>
        <w:t>Wenn KI das Auto ist, dann ist maschinelles Lernen der Motor, der dafür sorgt, dass das Auto durch Erfahrung besser fährt – wie ein Fahranfänger, der mit jedem Kilometer sicherer wird.</w:t>
      </w:r>
    </w:p>
    <w:p w14:paraId="45DDB41A" w14:textId="77777777" w:rsidR="0065356B" w:rsidRDefault="0065356B" w:rsidP="0065356B">
      <w:pPr>
        <w:pStyle w:val="ListingStandard"/>
      </w:pPr>
    </w:p>
    <w:p w14:paraId="65532BAD" w14:textId="77777777" w:rsidR="0065356B" w:rsidRDefault="0065356B" w:rsidP="0065356B">
      <w:pPr>
        <w:pStyle w:val="ListingStandard"/>
      </w:pPr>
      <w:r>
        <w:rPr>
          <w:rFonts w:ascii="Roboto" w:hAnsi="Roboto" w:cs="Roboto"/>
        </w:rPr>
        <w:t>⸻</w:t>
      </w:r>
    </w:p>
    <w:p w14:paraId="42BF6AB5" w14:textId="77777777" w:rsidR="0065356B" w:rsidRDefault="0065356B" w:rsidP="0065356B">
      <w:pPr>
        <w:pStyle w:val="ListingStandard"/>
      </w:pPr>
    </w:p>
    <w:p w14:paraId="446D79F2" w14:textId="77777777" w:rsidR="0065356B" w:rsidRDefault="0065356B" w:rsidP="0065356B">
      <w:pPr>
        <w:pStyle w:val="ListingStandard"/>
      </w:pPr>
      <w:r>
        <w:rPr>
          <w:rFonts w:ascii="Apple Color Emoji" w:hAnsi="Apple Color Emoji" w:cs="Apple Color Emoji"/>
        </w:rPr>
        <w:lastRenderedPageBreak/>
        <w:t>🧠</w:t>
      </w:r>
      <w:r>
        <w:t xml:space="preserve"> Neuronale Netze</w:t>
      </w:r>
    </w:p>
    <w:p w14:paraId="36EC0ABD" w14:textId="77777777" w:rsidR="0065356B" w:rsidRDefault="0065356B" w:rsidP="0065356B">
      <w:pPr>
        <w:pStyle w:val="ListingStandard"/>
      </w:pPr>
    </w:p>
    <w:p w14:paraId="1864B5A0" w14:textId="77777777" w:rsidR="0065356B" w:rsidRDefault="0065356B" w:rsidP="0065356B">
      <w:pPr>
        <w:pStyle w:val="ListingStandard"/>
      </w:pPr>
      <w:r>
        <w:t>Was ist das?</w:t>
      </w:r>
    </w:p>
    <w:p w14:paraId="6A98811B" w14:textId="77777777" w:rsidR="0065356B" w:rsidRDefault="0065356B" w:rsidP="0065356B">
      <w:pPr>
        <w:pStyle w:val="ListingStandard"/>
      </w:pPr>
      <w:r>
        <w:t>Neuronale Netze sind ein spezieller Typ des maschinellen Lernens, inspiriert vom menschlichen Gehirn. Sie bestehen aus Schichten von „Neuronen“, die miteinander verbunden sind und Informationen verarbeiten.</w:t>
      </w:r>
    </w:p>
    <w:p w14:paraId="779DDBAC" w14:textId="77777777" w:rsidR="0065356B" w:rsidRDefault="0065356B" w:rsidP="0065356B">
      <w:pPr>
        <w:pStyle w:val="ListingStandard"/>
      </w:pPr>
    </w:p>
    <w:p w14:paraId="7E0140C7" w14:textId="77777777" w:rsidR="0065356B" w:rsidRDefault="0065356B" w:rsidP="0065356B">
      <w:pPr>
        <w:pStyle w:val="ListingStandard"/>
      </w:pPr>
      <w:r>
        <w:t>Analogie:</w:t>
      </w:r>
    </w:p>
    <w:p w14:paraId="111F16B2" w14:textId="77777777" w:rsidR="0065356B" w:rsidRDefault="0065356B" w:rsidP="0065356B">
      <w:pPr>
        <w:pStyle w:val="ListingStandard"/>
      </w:pPr>
      <w:r>
        <w:t>Wenn maschinelles Lernen der Motor ist, dann ist ein neuronales Netz eine bestimmte Art von Motor – z.</w:t>
      </w:r>
      <w:r>
        <w:rPr>
          <w:rFonts w:ascii="Cambria Math" w:hAnsi="Cambria Math" w:cs="Cambria Math"/>
        </w:rPr>
        <w:t> </w:t>
      </w:r>
      <w:r>
        <w:t>B. ein Elektromotor statt ein Benzinmotor. Er ist besonders gut geeignet für komplexe Aufgaben wie Spracherkennung oder Bilderkennung.</w:t>
      </w:r>
    </w:p>
    <w:p w14:paraId="70B65CA3" w14:textId="77777777" w:rsidR="0065356B" w:rsidRDefault="0065356B" w:rsidP="0065356B">
      <w:pPr>
        <w:pStyle w:val="ListingStandard"/>
      </w:pPr>
    </w:p>
    <w:p w14:paraId="1F0CDF57" w14:textId="77777777" w:rsidR="0065356B" w:rsidRDefault="0065356B" w:rsidP="0065356B">
      <w:pPr>
        <w:pStyle w:val="ListingStandard"/>
      </w:pPr>
      <w:r>
        <w:rPr>
          <w:rFonts w:ascii="Roboto" w:hAnsi="Roboto" w:cs="Roboto"/>
        </w:rPr>
        <w:t>⸻</w:t>
      </w:r>
    </w:p>
    <w:p w14:paraId="4BE0C553" w14:textId="77777777" w:rsidR="0065356B" w:rsidRDefault="0065356B" w:rsidP="0065356B">
      <w:pPr>
        <w:pStyle w:val="ListingStandard"/>
      </w:pPr>
    </w:p>
    <w:p w14:paraId="08FEEE40" w14:textId="77777777" w:rsidR="0065356B" w:rsidRDefault="0065356B" w:rsidP="0065356B">
      <w:pPr>
        <w:pStyle w:val="ListingStandard"/>
      </w:pPr>
      <w:r>
        <w:t>Zusammenfassung als Satz:</w:t>
      </w:r>
    </w:p>
    <w:p w14:paraId="3706D2B6" w14:textId="77777777" w:rsidR="0065356B" w:rsidRDefault="0065356B" w:rsidP="0065356B">
      <w:pPr>
        <w:pStyle w:val="ListingStandard"/>
      </w:pPr>
    </w:p>
    <w:p w14:paraId="1BCE5235" w14:textId="77777777" w:rsidR="0065356B" w:rsidRDefault="0065356B" w:rsidP="0065356B">
      <w:pPr>
        <w:pStyle w:val="ListingStandard"/>
      </w:pPr>
      <w:r>
        <w:t>KI ist das große Ganze (Auto), maschinelles Lernen ist ein Weg, dieses Auto intelligenter zu machen (Motor durch Erfahrung), und neuronale Netze sind eine besonders leistungsstarke Technik dafür (eine besondere Art Motor).</w:t>
      </w:r>
    </w:p>
    <w:p w14:paraId="553476AC" w14:textId="77777777" w:rsidR="0065356B" w:rsidRDefault="0065356B" w:rsidP="0065356B">
      <w:pPr>
        <w:pStyle w:val="ListingStandard"/>
      </w:pPr>
    </w:p>
    <w:p w14:paraId="58B97FE5" w14:textId="77777777" w:rsidR="0065356B" w:rsidRDefault="0065356B" w:rsidP="0065356B">
      <w:pPr>
        <w:pStyle w:val="ListingStandard"/>
      </w:pPr>
      <w:r>
        <w:rPr>
          <w:rFonts w:ascii="Roboto" w:hAnsi="Roboto" w:cs="Roboto"/>
        </w:rPr>
        <w:t>⸻</w:t>
      </w:r>
    </w:p>
    <w:p w14:paraId="5F6C651B" w14:textId="77777777" w:rsidR="0065356B" w:rsidRDefault="0065356B" w:rsidP="0065356B">
      <w:pPr>
        <w:pStyle w:val="ListingStandard"/>
      </w:pPr>
    </w:p>
    <w:p w14:paraId="1FDF0B7A" w14:textId="5C6FB2BF" w:rsidR="00BC53BC" w:rsidRDefault="0065356B" w:rsidP="0065356B">
      <w:pPr>
        <w:pStyle w:val="ListingStandard"/>
      </w:pPr>
      <w:r>
        <w:t>Möchtest du dazu eine kleine Grafik oder ein Arbeitsblatt für deinen Kurs?</w:t>
      </w:r>
    </w:p>
    <w:p w14:paraId="6157253F" w14:textId="77777777" w:rsidR="002C4F72" w:rsidRDefault="002C4F72" w:rsidP="0065356B">
      <w:pPr>
        <w:pStyle w:val="ListingStandard"/>
      </w:pPr>
    </w:p>
    <w:p w14:paraId="2264A470" w14:textId="0A053269" w:rsidR="002C4F72" w:rsidRPr="002C4F72" w:rsidRDefault="002C4F72" w:rsidP="0065356B">
      <w:pPr>
        <w:pStyle w:val="ListingStandard"/>
        <w:rPr>
          <w:rStyle w:val="ListingZeichenFett"/>
        </w:rPr>
      </w:pPr>
      <w:r w:rsidRPr="002C4F72">
        <w:rPr>
          <w:rStyle w:val="ListingZeichenFett"/>
        </w:rPr>
        <w:t>Erkläre mir anhand eines einfachen Beispiels, wie ein maschinelles Lernsystem mit Trainingsdaten, einem Modell und Vorhersagen funktioniert. Nimm als Beispiel die Vorhersage des Wetters.</w:t>
      </w:r>
    </w:p>
    <w:p w14:paraId="6BA8203B" w14:textId="77777777" w:rsidR="002C4F72" w:rsidRDefault="002C4F72" w:rsidP="0065356B">
      <w:pPr>
        <w:pStyle w:val="ListingStandard"/>
        <w:rPr>
          <w:rStyle w:val="ListingZeichenFett"/>
        </w:rPr>
      </w:pPr>
    </w:p>
    <w:p w14:paraId="66CEA9AE" w14:textId="77777777" w:rsidR="002C4F72" w:rsidRDefault="002C4F72" w:rsidP="002C4F72">
      <w:pPr>
        <w:pStyle w:val="ListingStandard"/>
      </w:pPr>
      <w:r>
        <w:t>Gerne, Rainer! Hier kommt eine einfache Erklärung, wie ein System für maschinelles Lernen (ML) funktioniert – Schritt für Schritt – am Beispiel der Wettervorhersage:</w:t>
      </w:r>
    </w:p>
    <w:p w14:paraId="21505AF9" w14:textId="77777777" w:rsidR="002C4F72" w:rsidRDefault="002C4F72" w:rsidP="002C4F72">
      <w:pPr>
        <w:pStyle w:val="ListingStandard"/>
      </w:pPr>
    </w:p>
    <w:p w14:paraId="22BEB603" w14:textId="77777777" w:rsidR="002C4F72" w:rsidRDefault="002C4F72" w:rsidP="002C4F72">
      <w:pPr>
        <w:pStyle w:val="ListingStandard"/>
      </w:pPr>
      <w:r>
        <w:rPr>
          <w:rFonts w:ascii="Roboto" w:hAnsi="Roboto" w:cs="Roboto"/>
        </w:rPr>
        <w:t>⸻</w:t>
      </w:r>
    </w:p>
    <w:p w14:paraId="0959435F" w14:textId="77777777" w:rsidR="002C4F72" w:rsidRDefault="002C4F72" w:rsidP="002C4F72">
      <w:pPr>
        <w:pStyle w:val="ListingStandard"/>
      </w:pPr>
    </w:p>
    <w:p w14:paraId="407A426B" w14:textId="77777777" w:rsidR="002C4F72" w:rsidRDefault="002C4F72" w:rsidP="002C4F72">
      <w:pPr>
        <w:pStyle w:val="ListingStandard"/>
      </w:pPr>
      <w:r>
        <w:rPr>
          <w:rFonts w:ascii="Apple Color Emoji" w:hAnsi="Apple Color Emoji" w:cs="Apple Color Emoji"/>
        </w:rPr>
        <w:t>🔍</w:t>
      </w:r>
      <w:r>
        <w:t xml:space="preserve"> Ziel</w:t>
      </w:r>
    </w:p>
    <w:p w14:paraId="2D52D179" w14:textId="77777777" w:rsidR="002C4F72" w:rsidRDefault="002C4F72" w:rsidP="002C4F72">
      <w:pPr>
        <w:pStyle w:val="ListingStandard"/>
      </w:pPr>
    </w:p>
    <w:p w14:paraId="5D3AD730" w14:textId="77777777" w:rsidR="002C4F72" w:rsidRDefault="002C4F72" w:rsidP="002C4F72">
      <w:pPr>
        <w:pStyle w:val="ListingStandard"/>
      </w:pPr>
      <w:r>
        <w:lastRenderedPageBreak/>
        <w:t>Ein ML-System soll vorhersagen, ob es morgen regnen wird oder nicht, basierend auf vergangenen Wetterdaten.</w:t>
      </w:r>
    </w:p>
    <w:p w14:paraId="355E2A2C" w14:textId="77777777" w:rsidR="002C4F72" w:rsidRDefault="002C4F72" w:rsidP="002C4F72">
      <w:pPr>
        <w:pStyle w:val="ListingStandard"/>
      </w:pPr>
    </w:p>
    <w:p w14:paraId="7884BCBD" w14:textId="77777777" w:rsidR="002C4F72" w:rsidRDefault="002C4F72" w:rsidP="002C4F72">
      <w:pPr>
        <w:pStyle w:val="ListingStandard"/>
      </w:pPr>
      <w:r>
        <w:rPr>
          <w:rFonts w:ascii="Roboto" w:hAnsi="Roboto" w:cs="Roboto"/>
        </w:rPr>
        <w:t>⸻</w:t>
      </w:r>
    </w:p>
    <w:p w14:paraId="174987F0" w14:textId="77777777" w:rsidR="002C4F72" w:rsidRDefault="002C4F72" w:rsidP="002C4F72">
      <w:pPr>
        <w:pStyle w:val="ListingStandard"/>
      </w:pPr>
    </w:p>
    <w:p w14:paraId="7AF0BD9A" w14:textId="77777777" w:rsidR="002C4F72" w:rsidRDefault="002C4F72" w:rsidP="002C4F72">
      <w:pPr>
        <w:pStyle w:val="ListingStandard"/>
      </w:pPr>
      <w:r>
        <w:t>1. Trainingsdaten</w:t>
      </w:r>
    </w:p>
    <w:p w14:paraId="00A6BEBA" w14:textId="77777777" w:rsidR="002C4F72" w:rsidRDefault="002C4F72" w:rsidP="002C4F72">
      <w:pPr>
        <w:pStyle w:val="ListingStandard"/>
      </w:pPr>
    </w:p>
    <w:p w14:paraId="17EF89C3" w14:textId="77777777" w:rsidR="002C4F72" w:rsidRDefault="002C4F72" w:rsidP="002C4F72">
      <w:pPr>
        <w:pStyle w:val="ListingStandard"/>
      </w:pPr>
      <w:r>
        <w:t>Wie bei einem Schüler, der aus Beispielen lernt, braucht das System viele Beispiele aus der Vergangenheit.</w:t>
      </w:r>
    </w:p>
    <w:p w14:paraId="5B84CD6A" w14:textId="77777777" w:rsidR="002C4F72" w:rsidRDefault="002C4F72" w:rsidP="002C4F72">
      <w:pPr>
        <w:pStyle w:val="ListingStandard"/>
      </w:pPr>
    </w:p>
    <w:p w14:paraId="10C93D1B" w14:textId="77777777" w:rsidR="002C4F72" w:rsidRDefault="002C4F72" w:rsidP="002C4F72">
      <w:pPr>
        <w:pStyle w:val="ListingStandard"/>
      </w:pPr>
      <w:r>
        <w:t>Beispieldaten:</w:t>
      </w:r>
    </w:p>
    <w:p w14:paraId="1339EBA9" w14:textId="77777777" w:rsidR="002C4F72" w:rsidRDefault="002C4F72" w:rsidP="002C4F72">
      <w:pPr>
        <w:pStyle w:val="ListingStandard"/>
      </w:pPr>
    </w:p>
    <w:p w14:paraId="3012645F" w14:textId="77777777" w:rsidR="002C4F72" w:rsidRDefault="002C4F72" w:rsidP="002C4F72">
      <w:pPr>
        <w:pStyle w:val="ListingStandard"/>
      </w:pPr>
      <w:r>
        <w:t>Temperatur (°C)</w:t>
      </w:r>
      <w:r>
        <w:tab/>
        <w:t>Luftfeuchtigkeit (%)</w:t>
      </w:r>
      <w:r>
        <w:tab/>
        <w:t>Wind (km/h)</w:t>
      </w:r>
      <w:r>
        <w:tab/>
        <w:t>Regen (Ja/Nein)</w:t>
      </w:r>
    </w:p>
    <w:p w14:paraId="4CA17045" w14:textId="77777777" w:rsidR="002C4F72" w:rsidRDefault="002C4F72" w:rsidP="002C4F72">
      <w:pPr>
        <w:pStyle w:val="ListingStandard"/>
      </w:pPr>
      <w:r>
        <w:t>20</w:t>
      </w:r>
      <w:r>
        <w:tab/>
        <w:t>80</w:t>
      </w:r>
      <w:r>
        <w:tab/>
        <w:t>10</w:t>
      </w:r>
      <w:r>
        <w:tab/>
        <w:t>Ja</w:t>
      </w:r>
    </w:p>
    <w:p w14:paraId="685CE626" w14:textId="77777777" w:rsidR="002C4F72" w:rsidRDefault="002C4F72" w:rsidP="002C4F72">
      <w:pPr>
        <w:pStyle w:val="ListingStandard"/>
      </w:pPr>
      <w:r>
        <w:t>25</w:t>
      </w:r>
      <w:r>
        <w:tab/>
        <w:t>40</w:t>
      </w:r>
      <w:r>
        <w:tab/>
        <w:t>5</w:t>
      </w:r>
      <w:r>
        <w:tab/>
        <w:t>Nein</w:t>
      </w:r>
    </w:p>
    <w:p w14:paraId="4EF62CE6" w14:textId="77777777" w:rsidR="002C4F72" w:rsidRDefault="002C4F72" w:rsidP="002C4F72">
      <w:pPr>
        <w:pStyle w:val="ListingStandard"/>
      </w:pPr>
      <w:r>
        <w:t>18</w:t>
      </w:r>
      <w:r>
        <w:tab/>
        <w:t>90</w:t>
      </w:r>
      <w:r>
        <w:tab/>
        <w:t>15</w:t>
      </w:r>
      <w:r>
        <w:tab/>
        <w:t>Ja</w:t>
      </w:r>
    </w:p>
    <w:p w14:paraId="55255F60" w14:textId="77777777" w:rsidR="002C4F72" w:rsidRDefault="002C4F72" w:rsidP="002C4F72">
      <w:pPr>
        <w:pStyle w:val="ListingStandard"/>
      </w:pPr>
      <w:r>
        <w:t>27</w:t>
      </w:r>
      <w:r>
        <w:tab/>
        <w:t>30</w:t>
      </w:r>
      <w:r>
        <w:tab/>
        <w:t>8</w:t>
      </w:r>
      <w:r>
        <w:tab/>
        <w:t>Nein</w:t>
      </w:r>
    </w:p>
    <w:p w14:paraId="15C8CE54" w14:textId="77777777" w:rsidR="002C4F72" w:rsidRDefault="002C4F72" w:rsidP="002C4F72">
      <w:pPr>
        <w:pStyle w:val="ListingStandard"/>
      </w:pPr>
      <w:r>
        <w:t>…</w:t>
      </w:r>
      <w:r>
        <w:tab/>
        <w:t>…</w:t>
      </w:r>
      <w:r>
        <w:tab/>
        <w:t>…</w:t>
      </w:r>
      <w:r>
        <w:tab/>
        <w:t>…</w:t>
      </w:r>
    </w:p>
    <w:p w14:paraId="53A027EF" w14:textId="77777777" w:rsidR="002C4F72" w:rsidRDefault="002C4F72" w:rsidP="002C4F72">
      <w:pPr>
        <w:pStyle w:val="ListingStandard"/>
      </w:pPr>
    </w:p>
    <w:p w14:paraId="4228D73D" w14:textId="77777777" w:rsidR="002C4F72" w:rsidRDefault="002C4F72" w:rsidP="002C4F72">
      <w:pPr>
        <w:pStyle w:val="ListingStandard"/>
      </w:pPr>
      <w:r>
        <w:t>Diese Tabelle ist unser Trainingsdatensatz.</w:t>
      </w:r>
    </w:p>
    <w:p w14:paraId="33D609B7" w14:textId="77777777" w:rsidR="002C4F72" w:rsidRDefault="002C4F72" w:rsidP="002C4F72">
      <w:pPr>
        <w:pStyle w:val="ListingStandard"/>
      </w:pPr>
    </w:p>
    <w:p w14:paraId="353F810E" w14:textId="77777777" w:rsidR="002C4F72" w:rsidRDefault="002C4F72" w:rsidP="002C4F72">
      <w:pPr>
        <w:pStyle w:val="ListingStandard"/>
      </w:pPr>
      <w:r>
        <w:rPr>
          <w:rFonts w:ascii="Roboto" w:hAnsi="Roboto" w:cs="Roboto"/>
        </w:rPr>
        <w:t>⸻</w:t>
      </w:r>
    </w:p>
    <w:p w14:paraId="6046CC2D" w14:textId="77777777" w:rsidR="002C4F72" w:rsidRDefault="002C4F72" w:rsidP="002C4F72">
      <w:pPr>
        <w:pStyle w:val="ListingStandard"/>
      </w:pPr>
    </w:p>
    <w:p w14:paraId="1713CF3D" w14:textId="77777777" w:rsidR="002C4F72" w:rsidRDefault="002C4F72" w:rsidP="002C4F72">
      <w:pPr>
        <w:pStyle w:val="ListingStandard"/>
      </w:pPr>
      <w:r>
        <w:t>2. Modell</w:t>
      </w:r>
    </w:p>
    <w:p w14:paraId="6E02186C" w14:textId="77777777" w:rsidR="002C4F72" w:rsidRDefault="002C4F72" w:rsidP="002C4F72">
      <w:pPr>
        <w:pStyle w:val="ListingStandard"/>
      </w:pPr>
    </w:p>
    <w:p w14:paraId="616FC917" w14:textId="77777777" w:rsidR="002C4F72" w:rsidRDefault="002C4F72" w:rsidP="002C4F72">
      <w:pPr>
        <w:pStyle w:val="ListingStandard"/>
      </w:pPr>
      <w:r>
        <w:t>Das Modell ist wie ein Rezept oder eine mathematische Funktion, die versucht, Zusammenhänge in den Daten zu erkennen.</w:t>
      </w:r>
    </w:p>
    <w:p w14:paraId="188259BD" w14:textId="77777777" w:rsidR="002C4F72" w:rsidRDefault="002C4F72" w:rsidP="002C4F72">
      <w:pPr>
        <w:pStyle w:val="ListingStandard"/>
      </w:pPr>
    </w:p>
    <w:p w14:paraId="5BB96E17" w14:textId="77777777" w:rsidR="002C4F72" w:rsidRDefault="002C4F72" w:rsidP="002C4F72">
      <w:pPr>
        <w:pStyle w:val="ListingStandard"/>
      </w:pPr>
      <w:r>
        <w:t>Das Modell „lernt“ z.</w:t>
      </w:r>
      <w:r>
        <w:rPr>
          <w:rFonts w:ascii="Cambria Math" w:hAnsi="Cambria Math" w:cs="Cambria Math"/>
        </w:rPr>
        <w:t> </w:t>
      </w:r>
      <w:r>
        <w:t>B.:</w:t>
      </w:r>
    </w:p>
    <w:p w14:paraId="73C15EAA" w14:textId="77777777" w:rsidR="002C4F72" w:rsidRDefault="002C4F72" w:rsidP="002C4F72">
      <w:pPr>
        <w:pStyle w:val="ListingStandard"/>
      </w:pPr>
      <w:r>
        <w:tab/>
        <w:t>•</w:t>
      </w:r>
      <w:r>
        <w:tab/>
        <w:t>Wenn die Luftfeuchtigkeit hoch ist und die Temperatur niedrig, dann regnet es häufig.</w:t>
      </w:r>
    </w:p>
    <w:p w14:paraId="5C5998B1" w14:textId="77777777" w:rsidR="002C4F72" w:rsidRDefault="002C4F72" w:rsidP="002C4F72">
      <w:pPr>
        <w:pStyle w:val="ListingStandard"/>
      </w:pPr>
      <w:r>
        <w:tab/>
        <w:t>•</w:t>
      </w:r>
      <w:r>
        <w:tab/>
        <w:t>Wenn es heiß und trocken ist, dann regnet es selten.</w:t>
      </w:r>
    </w:p>
    <w:p w14:paraId="74439E95" w14:textId="77777777" w:rsidR="002C4F72" w:rsidRDefault="002C4F72" w:rsidP="002C4F72">
      <w:pPr>
        <w:pStyle w:val="ListingStandard"/>
      </w:pPr>
    </w:p>
    <w:p w14:paraId="6127A3A0" w14:textId="77777777" w:rsidR="002C4F72" w:rsidRDefault="002C4F72" w:rsidP="002C4F72">
      <w:pPr>
        <w:pStyle w:val="ListingStandard"/>
      </w:pPr>
      <w:r>
        <w:t>Diese Zusammenhänge entstehen durch einen Lernalgorithmus – zum Beispiel durch ein Entscheidungsbaum-Modell oder ein neuronales Netz.</w:t>
      </w:r>
    </w:p>
    <w:p w14:paraId="48BD27BC" w14:textId="77777777" w:rsidR="002C4F72" w:rsidRDefault="002C4F72" w:rsidP="002C4F72">
      <w:pPr>
        <w:pStyle w:val="ListingStandard"/>
      </w:pPr>
    </w:p>
    <w:p w14:paraId="1BAA45BE" w14:textId="77777777" w:rsidR="002C4F72" w:rsidRDefault="002C4F72" w:rsidP="002C4F72">
      <w:pPr>
        <w:pStyle w:val="ListingStandard"/>
      </w:pPr>
      <w:r>
        <w:rPr>
          <w:rFonts w:ascii="Roboto" w:hAnsi="Roboto" w:cs="Roboto"/>
        </w:rPr>
        <w:t>⸻</w:t>
      </w:r>
    </w:p>
    <w:p w14:paraId="6E4259D2" w14:textId="77777777" w:rsidR="002C4F72" w:rsidRDefault="002C4F72" w:rsidP="002C4F72">
      <w:pPr>
        <w:pStyle w:val="ListingStandard"/>
      </w:pPr>
    </w:p>
    <w:p w14:paraId="027CB84A" w14:textId="77777777" w:rsidR="002C4F72" w:rsidRDefault="002C4F72" w:rsidP="002C4F72">
      <w:pPr>
        <w:pStyle w:val="ListingStandard"/>
      </w:pPr>
      <w:r>
        <w:lastRenderedPageBreak/>
        <w:t>3. Training</w:t>
      </w:r>
    </w:p>
    <w:p w14:paraId="05B6B10C" w14:textId="77777777" w:rsidR="002C4F72" w:rsidRDefault="002C4F72" w:rsidP="002C4F72">
      <w:pPr>
        <w:pStyle w:val="ListingStandard"/>
      </w:pPr>
    </w:p>
    <w:p w14:paraId="4CB2DBBF" w14:textId="77777777" w:rsidR="002C4F72" w:rsidRDefault="002C4F72" w:rsidP="002C4F72">
      <w:pPr>
        <w:pStyle w:val="ListingStandard"/>
      </w:pPr>
      <w:r>
        <w:t>In diesem Schritt wird das Modell mit den Trainingsdaten gefüttert. Es verändert seine internen Regeln so lange, bis es die Daten möglichst gut erklären kann.</w:t>
      </w:r>
    </w:p>
    <w:p w14:paraId="04A51CAE" w14:textId="77777777" w:rsidR="002C4F72" w:rsidRDefault="002C4F72" w:rsidP="002C4F72">
      <w:pPr>
        <w:pStyle w:val="ListingStandard"/>
      </w:pPr>
    </w:p>
    <w:p w14:paraId="4D49F96E" w14:textId="77777777" w:rsidR="002C4F72" w:rsidRDefault="002C4F72" w:rsidP="002C4F72">
      <w:pPr>
        <w:pStyle w:val="ListingStandard"/>
      </w:pPr>
      <w:r>
        <w:rPr>
          <w:rFonts w:ascii="Roboto" w:hAnsi="Roboto" w:cs="Roboto"/>
        </w:rPr>
        <w:t>⸻</w:t>
      </w:r>
    </w:p>
    <w:p w14:paraId="29F2CFF9" w14:textId="77777777" w:rsidR="002C4F72" w:rsidRDefault="002C4F72" w:rsidP="002C4F72">
      <w:pPr>
        <w:pStyle w:val="ListingStandard"/>
      </w:pPr>
    </w:p>
    <w:p w14:paraId="63214338" w14:textId="77777777" w:rsidR="002C4F72" w:rsidRDefault="002C4F72" w:rsidP="002C4F72">
      <w:pPr>
        <w:pStyle w:val="ListingStandard"/>
      </w:pPr>
      <w:r>
        <w:t>4. Vorhersage (Inference)</w:t>
      </w:r>
    </w:p>
    <w:p w14:paraId="0E1CAB4A" w14:textId="77777777" w:rsidR="002C4F72" w:rsidRDefault="002C4F72" w:rsidP="002C4F72">
      <w:pPr>
        <w:pStyle w:val="ListingStandard"/>
      </w:pPr>
    </w:p>
    <w:p w14:paraId="7CE3F797" w14:textId="77777777" w:rsidR="002C4F72" w:rsidRDefault="002C4F72" w:rsidP="002C4F72">
      <w:pPr>
        <w:pStyle w:val="ListingStandard"/>
      </w:pPr>
      <w:r>
        <w:t>Nun kommt ein neuer Tag, an dem wir wissen:</w:t>
      </w:r>
    </w:p>
    <w:p w14:paraId="509E6785" w14:textId="77777777" w:rsidR="002C4F72" w:rsidRDefault="002C4F72" w:rsidP="002C4F72">
      <w:pPr>
        <w:pStyle w:val="ListingStandard"/>
      </w:pPr>
      <w:r>
        <w:tab/>
        <w:t>•</w:t>
      </w:r>
      <w:r>
        <w:tab/>
        <w:t>Temperatur: 19</w:t>
      </w:r>
      <w:r>
        <w:rPr>
          <w:rFonts w:ascii="Cambria Math" w:hAnsi="Cambria Math" w:cs="Cambria Math"/>
        </w:rPr>
        <w:t> </w:t>
      </w:r>
      <w:r>
        <w:t>°C</w:t>
      </w:r>
    </w:p>
    <w:p w14:paraId="67F64955" w14:textId="77777777" w:rsidR="002C4F72" w:rsidRDefault="002C4F72" w:rsidP="002C4F72">
      <w:pPr>
        <w:pStyle w:val="ListingStandard"/>
      </w:pPr>
      <w:r>
        <w:tab/>
        <w:t>•</w:t>
      </w:r>
      <w:r>
        <w:tab/>
        <w:t>Luftfeuchtigkeit: 85</w:t>
      </w:r>
      <w:r>
        <w:rPr>
          <w:rFonts w:ascii="Cambria Math" w:hAnsi="Cambria Math" w:cs="Cambria Math"/>
        </w:rPr>
        <w:t> </w:t>
      </w:r>
      <w:r>
        <w:t>%</w:t>
      </w:r>
    </w:p>
    <w:p w14:paraId="6E6830EC" w14:textId="77777777" w:rsidR="002C4F72" w:rsidRDefault="002C4F72" w:rsidP="002C4F72">
      <w:pPr>
        <w:pStyle w:val="ListingStandard"/>
      </w:pPr>
      <w:r>
        <w:tab/>
        <w:t>•</w:t>
      </w:r>
      <w:r>
        <w:tab/>
        <w:t>Wind: 12</w:t>
      </w:r>
      <w:r>
        <w:rPr>
          <w:rFonts w:ascii="Cambria Math" w:hAnsi="Cambria Math" w:cs="Cambria Math"/>
        </w:rPr>
        <w:t> </w:t>
      </w:r>
      <w:r>
        <w:t>km/h</w:t>
      </w:r>
    </w:p>
    <w:p w14:paraId="2E29AEEB" w14:textId="77777777" w:rsidR="002C4F72" w:rsidRDefault="002C4F72" w:rsidP="002C4F72">
      <w:pPr>
        <w:pStyle w:val="ListingStandard"/>
      </w:pPr>
    </w:p>
    <w:p w14:paraId="1028377A" w14:textId="77777777" w:rsidR="002C4F72" w:rsidRDefault="002C4F72" w:rsidP="002C4F72">
      <w:pPr>
        <w:pStyle w:val="ListingStandard"/>
      </w:pPr>
      <w:r>
        <w:t>Das trainierte Modell erhält diese Daten und sagt z.</w:t>
      </w:r>
      <w:r>
        <w:rPr>
          <w:rFonts w:ascii="Cambria Math" w:hAnsi="Cambria Math" w:cs="Cambria Math"/>
        </w:rPr>
        <w:t> </w:t>
      </w:r>
      <w:r>
        <w:t>B.:</w:t>
      </w:r>
    </w:p>
    <w:p w14:paraId="71E50F72" w14:textId="77777777" w:rsidR="002C4F72" w:rsidRDefault="002C4F72" w:rsidP="002C4F72">
      <w:pPr>
        <w:pStyle w:val="ListingStandard"/>
      </w:pPr>
    </w:p>
    <w:p w14:paraId="7B8E773B" w14:textId="77777777" w:rsidR="002C4F72" w:rsidRDefault="002C4F72" w:rsidP="002C4F72">
      <w:pPr>
        <w:pStyle w:val="ListingStandard"/>
      </w:pPr>
      <w:r>
        <w:t>“Es wird mit 85</w:t>
      </w:r>
      <w:r>
        <w:rPr>
          <w:rFonts w:ascii="Cambria Math" w:hAnsi="Cambria Math" w:cs="Cambria Math"/>
        </w:rPr>
        <w:t> </w:t>
      </w:r>
      <w:r>
        <w:t>% Wahrscheinlichkeit regnen.”</w:t>
      </w:r>
    </w:p>
    <w:p w14:paraId="23810527" w14:textId="77777777" w:rsidR="002C4F72" w:rsidRDefault="002C4F72" w:rsidP="002C4F72">
      <w:pPr>
        <w:pStyle w:val="ListingStandard"/>
      </w:pPr>
    </w:p>
    <w:p w14:paraId="27AF603E" w14:textId="77777777" w:rsidR="002C4F72" w:rsidRDefault="002C4F72" w:rsidP="002C4F72">
      <w:pPr>
        <w:pStyle w:val="ListingStandard"/>
      </w:pPr>
      <w:r>
        <w:rPr>
          <w:rFonts w:ascii="Roboto" w:hAnsi="Roboto" w:cs="Roboto"/>
        </w:rPr>
        <w:t>⸻</w:t>
      </w:r>
    </w:p>
    <w:p w14:paraId="0E0BF169" w14:textId="77777777" w:rsidR="002C4F72" w:rsidRDefault="002C4F72" w:rsidP="002C4F72">
      <w:pPr>
        <w:pStyle w:val="ListingStandard"/>
      </w:pPr>
    </w:p>
    <w:p w14:paraId="7B38F62C" w14:textId="77777777" w:rsidR="002C4F72" w:rsidRDefault="002C4F72" w:rsidP="002C4F72">
      <w:pPr>
        <w:pStyle w:val="ListingStandard"/>
      </w:pPr>
      <w:r>
        <w:t>5. Auswertung und Verbesserung</w:t>
      </w:r>
    </w:p>
    <w:p w14:paraId="5348FC8E" w14:textId="77777777" w:rsidR="002C4F72" w:rsidRDefault="002C4F72" w:rsidP="002C4F72">
      <w:pPr>
        <w:pStyle w:val="ListingStandard"/>
      </w:pPr>
    </w:p>
    <w:p w14:paraId="320DB61E" w14:textId="77777777" w:rsidR="002C4F72" w:rsidRDefault="002C4F72" w:rsidP="002C4F72">
      <w:pPr>
        <w:pStyle w:val="ListingStandard"/>
      </w:pPr>
      <w:r>
        <w:t>Wenn das Modell öfter liegt oder falsch liegt, können wir:</w:t>
      </w:r>
    </w:p>
    <w:p w14:paraId="53107144" w14:textId="77777777" w:rsidR="002C4F72" w:rsidRDefault="002C4F72" w:rsidP="002C4F72">
      <w:pPr>
        <w:pStyle w:val="ListingStandard"/>
      </w:pPr>
      <w:r>
        <w:tab/>
        <w:t>•</w:t>
      </w:r>
      <w:r>
        <w:tab/>
        <w:t>mehr oder bessere Daten sammeln,</w:t>
      </w:r>
    </w:p>
    <w:p w14:paraId="38D62BC6" w14:textId="77777777" w:rsidR="002C4F72" w:rsidRDefault="002C4F72" w:rsidP="002C4F72">
      <w:pPr>
        <w:pStyle w:val="ListingStandard"/>
      </w:pPr>
      <w:r>
        <w:tab/>
        <w:t>•</w:t>
      </w:r>
      <w:r>
        <w:tab/>
        <w:t>das Modell anpassen (z.</w:t>
      </w:r>
      <w:r>
        <w:rPr>
          <w:rFonts w:ascii="Cambria Math" w:hAnsi="Cambria Math" w:cs="Cambria Math"/>
        </w:rPr>
        <w:t> </w:t>
      </w:r>
      <w:r>
        <w:t>B. ein anderes verwenden),</w:t>
      </w:r>
    </w:p>
    <w:p w14:paraId="0B5A1E41" w14:textId="77777777" w:rsidR="002C4F72" w:rsidRDefault="002C4F72" w:rsidP="002C4F72">
      <w:pPr>
        <w:pStyle w:val="ListingStandard"/>
      </w:pPr>
      <w:r>
        <w:tab/>
        <w:t>•</w:t>
      </w:r>
      <w:r>
        <w:tab/>
        <w:t>oder die Daten anders vorverarbeiten.</w:t>
      </w:r>
    </w:p>
    <w:p w14:paraId="1B47567E" w14:textId="77777777" w:rsidR="002C4F72" w:rsidRDefault="002C4F72" w:rsidP="002C4F72">
      <w:pPr>
        <w:pStyle w:val="ListingStandard"/>
      </w:pPr>
    </w:p>
    <w:p w14:paraId="1ACDE011" w14:textId="77777777" w:rsidR="002C4F72" w:rsidRDefault="002C4F72" w:rsidP="002C4F72">
      <w:pPr>
        <w:pStyle w:val="ListingStandard"/>
      </w:pPr>
      <w:r>
        <w:rPr>
          <w:rFonts w:ascii="Roboto" w:hAnsi="Roboto" w:cs="Roboto"/>
        </w:rPr>
        <w:t>⸻</w:t>
      </w:r>
    </w:p>
    <w:p w14:paraId="671999CE" w14:textId="77777777" w:rsidR="002C4F72" w:rsidRDefault="002C4F72" w:rsidP="002C4F72">
      <w:pPr>
        <w:pStyle w:val="ListingStandard"/>
      </w:pPr>
    </w:p>
    <w:p w14:paraId="5C2E656D" w14:textId="77777777" w:rsidR="002C4F72" w:rsidRDefault="002C4F72" w:rsidP="002C4F72">
      <w:pPr>
        <w:pStyle w:val="ListingStandard"/>
      </w:pPr>
      <w:r>
        <w:rPr>
          <w:rFonts w:ascii="Apple Color Emoji" w:hAnsi="Apple Color Emoji" w:cs="Apple Color Emoji"/>
        </w:rPr>
        <w:t>🧠</w:t>
      </w:r>
      <w:r>
        <w:t xml:space="preserve"> Analogie: Lernen wie ein Mensch</w:t>
      </w:r>
    </w:p>
    <w:p w14:paraId="7AF5EE85" w14:textId="77777777" w:rsidR="002C4F72" w:rsidRDefault="002C4F72" w:rsidP="002C4F72">
      <w:pPr>
        <w:pStyle w:val="ListingStandard"/>
      </w:pPr>
    </w:p>
    <w:p w14:paraId="47CC620C" w14:textId="77777777" w:rsidR="002C4F72" w:rsidRDefault="002C4F72" w:rsidP="002C4F72">
      <w:pPr>
        <w:pStyle w:val="ListingStandard"/>
      </w:pPr>
      <w:r>
        <w:t>Stell dir vor, du schreibst ein Wettertagebuch. Jeden Tag notierst du Wetterdaten und ob es geregnet hat. Nach 100 Tagen erkennst du ein Muster. Du bist jetzt in der Lage, zu sagen:</w:t>
      </w:r>
    </w:p>
    <w:p w14:paraId="06DA3843" w14:textId="77777777" w:rsidR="002C4F72" w:rsidRDefault="002C4F72" w:rsidP="002C4F72">
      <w:pPr>
        <w:pStyle w:val="ListingStandard"/>
      </w:pPr>
    </w:p>
    <w:p w14:paraId="7CAD03E8" w14:textId="77777777" w:rsidR="002C4F72" w:rsidRDefault="002C4F72" w:rsidP="002C4F72">
      <w:pPr>
        <w:pStyle w:val="ListingStandard"/>
      </w:pPr>
      <w:r>
        <w:t>„Hm, heute ist es kühl und feucht – wahrscheinlich regnet es morgen.“</w:t>
      </w:r>
    </w:p>
    <w:p w14:paraId="147BC382" w14:textId="77777777" w:rsidR="002C4F72" w:rsidRDefault="002C4F72" w:rsidP="002C4F72">
      <w:pPr>
        <w:pStyle w:val="ListingStandard"/>
      </w:pPr>
    </w:p>
    <w:p w14:paraId="6B081F2D" w14:textId="77777777" w:rsidR="002C4F72" w:rsidRDefault="002C4F72" w:rsidP="002C4F72">
      <w:pPr>
        <w:pStyle w:val="ListingStandard"/>
      </w:pPr>
      <w:r>
        <w:t>Maschinelles Lernen funktioniert genau so – nur mit mehr Daten und Mathematik.</w:t>
      </w:r>
    </w:p>
    <w:p w14:paraId="31A0F018" w14:textId="77777777" w:rsidR="002C4F72" w:rsidRDefault="002C4F72" w:rsidP="002C4F72">
      <w:pPr>
        <w:pStyle w:val="ListingStandard"/>
      </w:pPr>
    </w:p>
    <w:p w14:paraId="06278E08" w14:textId="77777777" w:rsidR="002C4F72" w:rsidRDefault="002C4F72" w:rsidP="002C4F72">
      <w:pPr>
        <w:pStyle w:val="ListingStandard"/>
      </w:pPr>
      <w:r>
        <w:rPr>
          <w:rFonts w:ascii="Roboto" w:hAnsi="Roboto" w:cs="Roboto"/>
        </w:rPr>
        <w:t>⸻</w:t>
      </w:r>
    </w:p>
    <w:p w14:paraId="36807D0F" w14:textId="77777777" w:rsidR="002C4F72" w:rsidRDefault="002C4F72" w:rsidP="002C4F72">
      <w:pPr>
        <w:pStyle w:val="ListingStandard"/>
      </w:pPr>
    </w:p>
    <w:p w14:paraId="35776735" w14:textId="7A4A6C1B" w:rsidR="002C4F72" w:rsidRDefault="002C4F72" w:rsidP="002C4F72">
      <w:pPr>
        <w:pStyle w:val="ListingStandard"/>
      </w:pPr>
      <w:r>
        <w:t>Möchtest du dazu auch eine kleine Grafik oder ein Python-Beispiel sehen?</w:t>
      </w:r>
    </w:p>
    <w:p w14:paraId="02510B58" w14:textId="77777777" w:rsidR="002C4F72" w:rsidRDefault="002C4F72" w:rsidP="002C4F72">
      <w:pPr>
        <w:pStyle w:val="ListingStandard"/>
      </w:pPr>
    </w:p>
    <w:p w14:paraId="3A036898" w14:textId="77777777" w:rsidR="002C4F72" w:rsidRDefault="002C4F72" w:rsidP="002C4F72">
      <w:pPr>
        <w:pStyle w:val="ListingStandard"/>
      </w:pPr>
    </w:p>
    <w:p w14:paraId="16B12C49" w14:textId="77777777" w:rsidR="002C4F72" w:rsidRPr="00D73F25" w:rsidRDefault="002C4F72" w:rsidP="002C4F72">
      <w:pPr>
        <w:rPr>
          <w:rStyle w:val="ListingZeichenFett"/>
        </w:rPr>
      </w:pPr>
      <w:r w:rsidRPr="00D73F25">
        <w:rPr>
          <w:rStyle w:val="ListingZeichenFett"/>
        </w:rPr>
        <w:t>Ja, zeige mir dazu ein Python-Beispiel!</w:t>
      </w:r>
    </w:p>
    <w:p w14:paraId="03AAA96D" w14:textId="77777777" w:rsidR="002C4F72" w:rsidRDefault="002C4F72" w:rsidP="002C4F72">
      <w:pPr>
        <w:pStyle w:val="ListingStandard"/>
      </w:pPr>
    </w:p>
    <w:p w14:paraId="2E4CA2A6" w14:textId="77777777" w:rsidR="00BD3DEE" w:rsidRDefault="00BD3DEE" w:rsidP="00BD3DEE">
      <w:pPr>
        <w:pStyle w:val="ListingStandard"/>
      </w:pPr>
      <w:r>
        <w:t>Perfekt! Hier ist ein einfaches Python-Beispiel, das mit Hilfe von Scikit-Learn ein Modell trainiert, um vorherzusagen, ob es regnet oder nicht, basierend auf Temperatur und Luftfeuchtigkeit.</w:t>
      </w:r>
    </w:p>
    <w:p w14:paraId="4D087AD1" w14:textId="77777777" w:rsidR="00BD3DEE" w:rsidRDefault="00BD3DEE" w:rsidP="00BD3DEE">
      <w:pPr>
        <w:pStyle w:val="ListingStandard"/>
      </w:pPr>
    </w:p>
    <w:p w14:paraId="595C8CD3" w14:textId="77777777" w:rsidR="00BD3DEE" w:rsidRDefault="00BD3DEE" w:rsidP="00BD3DEE">
      <w:pPr>
        <w:pStyle w:val="ListingStandard"/>
      </w:pPr>
      <w:r>
        <w:rPr>
          <w:rFonts w:ascii="Roboto" w:hAnsi="Roboto" w:cs="Roboto"/>
        </w:rPr>
        <w:t>⸻</w:t>
      </w:r>
    </w:p>
    <w:p w14:paraId="4E935FE1" w14:textId="77777777" w:rsidR="00BD3DEE" w:rsidRDefault="00BD3DEE" w:rsidP="00BD3DEE">
      <w:pPr>
        <w:pStyle w:val="ListingStandard"/>
      </w:pPr>
    </w:p>
    <w:p w14:paraId="06D223CB" w14:textId="77777777" w:rsidR="00BD3DEE" w:rsidRDefault="00BD3DEE" w:rsidP="00BD3DEE">
      <w:pPr>
        <w:pStyle w:val="ListingStandard"/>
      </w:pPr>
      <w:r>
        <w:rPr>
          <w:rFonts w:ascii="Apple Color Emoji" w:hAnsi="Apple Color Emoji" w:cs="Apple Color Emoji"/>
        </w:rPr>
        <w:t>✅</w:t>
      </w:r>
      <w:r>
        <w:t xml:space="preserve"> Voraussetzungen</w:t>
      </w:r>
    </w:p>
    <w:p w14:paraId="46B3C92F" w14:textId="77777777" w:rsidR="00BD3DEE" w:rsidRDefault="00BD3DEE" w:rsidP="00BD3DEE">
      <w:pPr>
        <w:pStyle w:val="ListingStandard"/>
      </w:pPr>
    </w:p>
    <w:p w14:paraId="7A39F0E1" w14:textId="77777777" w:rsidR="00BD3DEE" w:rsidRDefault="00BD3DEE" w:rsidP="00BD3DEE">
      <w:pPr>
        <w:pStyle w:val="ListingStandard"/>
      </w:pPr>
      <w:r>
        <w:t>Bitte stelle sicher, dass du die Bibliothek scikit-learn installiert hast:</w:t>
      </w:r>
    </w:p>
    <w:p w14:paraId="1BDADBA8" w14:textId="77777777" w:rsidR="00BD3DEE" w:rsidRDefault="00BD3DEE" w:rsidP="00BD3DEE">
      <w:pPr>
        <w:pStyle w:val="ListingStandard"/>
      </w:pPr>
    </w:p>
    <w:p w14:paraId="36296F82" w14:textId="77777777" w:rsidR="00BD3DEE" w:rsidRDefault="00BD3DEE" w:rsidP="00BD3DEE">
      <w:pPr>
        <w:pStyle w:val="ListingStandard"/>
      </w:pPr>
      <w:r>
        <w:t>pip install scikit-learn</w:t>
      </w:r>
    </w:p>
    <w:p w14:paraId="6EA79FE5" w14:textId="77777777" w:rsidR="00BD3DEE" w:rsidRDefault="00BD3DEE" w:rsidP="00BD3DEE">
      <w:pPr>
        <w:pStyle w:val="ListingStandard"/>
      </w:pPr>
    </w:p>
    <w:p w14:paraId="2FAE13F2" w14:textId="77777777" w:rsidR="00BD3DEE" w:rsidRDefault="00BD3DEE" w:rsidP="00BD3DEE">
      <w:pPr>
        <w:pStyle w:val="ListingStandard"/>
      </w:pPr>
    </w:p>
    <w:p w14:paraId="443FF937" w14:textId="77777777" w:rsidR="00BD3DEE" w:rsidRDefault="00BD3DEE" w:rsidP="00BD3DEE">
      <w:pPr>
        <w:pStyle w:val="ListingStandard"/>
      </w:pPr>
      <w:r>
        <w:rPr>
          <w:rFonts w:ascii="Roboto" w:hAnsi="Roboto" w:cs="Roboto"/>
        </w:rPr>
        <w:t>⸻</w:t>
      </w:r>
    </w:p>
    <w:p w14:paraId="654885B3" w14:textId="77777777" w:rsidR="00BD3DEE" w:rsidRDefault="00BD3DEE" w:rsidP="00BD3DEE">
      <w:pPr>
        <w:pStyle w:val="ListingStandard"/>
      </w:pPr>
    </w:p>
    <w:p w14:paraId="2A3E1240" w14:textId="77777777" w:rsidR="00BD3DEE" w:rsidRDefault="00BD3DEE" w:rsidP="00BD3DEE">
      <w:pPr>
        <w:pStyle w:val="ListingStandard"/>
      </w:pPr>
      <w:r>
        <w:rPr>
          <w:rFonts w:ascii="Apple Color Emoji" w:hAnsi="Apple Color Emoji" w:cs="Apple Color Emoji"/>
        </w:rPr>
        <w:t>🧪</w:t>
      </w:r>
      <w:r>
        <w:t xml:space="preserve"> Beispielcode</w:t>
      </w:r>
    </w:p>
    <w:p w14:paraId="2A4EDC25" w14:textId="77777777" w:rsidR="00BD3DEE" w:rsidRDefault="00BD3DEE" w:rsidP="00BD3DEE">
      <w:pPr>
        <w:pStyle w:val="ListingStandard"/>
      </w:pPr>
    </w:p>
    <w:p w14:paraId="2E604871" w14:textId="77777777" w:rsidR="00BD3DEE" w:rsidRDefault="00BD3DEE" w:rsidP="00BD3DEE">
      <w:pPr>
        <w:pStyle w:val="ListingStandard"/>
      </w:pPr>
      <w:r>
        <w:t>from sklearn.tree import DecisionTreeClassifier</w:t>
      </w:r>
    </w:p>
    <w:p w14:paraId="3EC7D817" w14:textId="77777777" w:rsidR="00BD3DEE" w:rsidRDefault="00BD3DEE" w:rsidP="00BD3DEE">
      <w:pPr>
        <w:pStyle w:val="ListingStandard"/>
      </w:pPr>
      <w:r>
        <w:t>from sklearn.model_selection import train_test_split</w:t>
      </w:r>
    </w:p>
    <w:p w14:paraId="13B9B74F" w14:textId="77777777" w:rsidR="00BD3DEE" w:rsidRDefault="00BD3DEE" w:rsidP="00BD3DEE">
      <w:pPr>
        <w:pStyle w:val="ListingStandard"/>
      </w:pPr>
      <w:r>
        <w:t>from sklearn.metrics import accuracy_score</w:t>
      </w:r>
    </w:p>
    <w:p w14:paraId="56BA1A14" w14:textId="77777777" w:rsidR="00BD3DEE" w:rsidRDefault="00BD3DEE" w:rsidP="00BD3DEE">
      <w:pPr>
        <w:pStyle w:val="ListingStandard"/>
      </w:pPr>
    </w:p>
    <w:p w14:paraId="3C875CF0" w14:textId="77777777" w:rsidR="00BD3DEE" w:rsidRDefault="00BD3DEE" w:rsidP="00BD3DEE">
      <w:pPr>
        <w:pStyle w:val="ListingStandard"/>
      </w:pPr>
      <w:r>
        <w:t># Beispielhafte Wetterdaten (Features: Temperatur, Luftfeuchtigkeit)</w:t>
      </w:r>
    </w:p>
    <w:p w14:paraId="30053DB4" w14:textId="77777777" w:rsidR="00BD3DEE" w:rsidRDefault="00BD3DEE" w:rsidP="00BD3DEE">
      <w:pPr>
        <w:pStyle w:val="ListingStandard"/>
      </w:pPr>
      <w:r>
        <w:t># Ziel (Label): 1 = Regen, 0 = Kein Regen</w:t>
      </w:r>
    </w:p>
    <w:p w14:paraId="541CE60D" w14:textId="77777777" w:rsidR="00BD3DEE" w:rsidRDefault="00BD3DEE" w:rsidP="00BD3DEE">
      <w:pPr>
        <w:pStyle w:val="ListingStandard"/>
      </w:pPr>
      <w:r>
        <w:t>X = [</w:t>
      </w:r>
    </w:p>
    <w:p w14:paraId="73B25B62" w14:textId="77777777" w:rsidR="00BD3DEE" w:rsidRDefault="00BD3DEE" w:rsidP="00BD3DEE">
      <w:pPr>
        <w:pStyle w:val="ListingStandard"/>
      </w:pPr>
      <w:r>
        <w:t xml:space="preserve">    [20, 80],  # Regen</w:t>
      </w:r>
    </w:p>
    <w:p w14:paraId="1C68B690" w14:textId="77777777" w:rsidR="00BD3DEE" w:rsidRDefault="00BD3DEE" w:rsidP="00BD3DEE">
      <w:pPr>
        <w:pStyle w:val="ListingStandard"/>
      </w:pPr>
      <w:r>
        <w:t xml:space="preserve">    [25, 40],  # Kein Regen</w:t>
      </w:r>
    </w:p>
    <w:p w14:paraId="783084CE" w14:textId="77777777" w:rsidR="00BD3DEE" w:rsidRDefault="00BD3DEE" w:rsidP="00BD3DEE">
      <w:pPr>
        <w:pStyle w:val="ListingStandard"/>
      </w:pPr>
      <w:r>
        <w:t xml:space="preserve">    [18, 90],  # Regen</w:t>
      </w:r>
    </w:p>
    <w:p w14:paraId="7863D283" w14:textId="77777777" w:rsidR="00BD3DEE" w:rsidRDefault="00BD3DEE" w:rsidP="00BD3DEE">
      <w:pPr>
        <w:pStyle w:val="ListingStandard"/>
      </w:pPr>
      <w:r>
        <w:t xml:space="preserve">    [27, 30],  # Kein Regen</w:t>
      </w:r>
    </w:p>
    <w:p w14:paraId="288FD936" w14:textId="77777777" w:rsidR="00BD3DEE" w:rsidRDefault="00BD3DEE" w:rsidP="00BD3DEE">
      <w:pPr>
        <w:pStyle w:val="ListingStandard"/>
      </w:pPr>
      <w:r>
        <w:t xml:space="preserve">    [21, 85],  # Regen</w:t>
      </w:r>
    </w:p>
    <w:p w14:paraId="318CBC91" w14:textId="77777777" w:rsidR="00BD3DEE" w:rsidRDefault="00BD3DEE" w:rsidP="00BD3DEE">
      <w:pPr>
        <w:pStyle w:val="ListingStandard"/>
      </w:pPr>
      <w:r>
        <w:t xml:space="preserve">    [30, 20],  # Kein Regen</w:t>
      </w:r>
    </w:p>
    <w:p w14:paraId="7F2AD93E" w14:textId="77777777" w:rsidR="00BD3DEE" w:rsidRDefault="00BD3DEE" w:rsidP="00BD3DEE">
      <w:pPr>
        <w:pStyle w:val="ListingStandard"/>
      </w:pPr>
      <w:r>
        <w:lastRenderedPageBreak/>
        <w:t xml:space="preserve">    [19, 88],  # Regen</w:t>
      </w:r>
    </w:p>
    <w:p w14:paraId="29DD262C" w14:textId="77777777" w:rsidR="00BD3DEE" w:rsidRDefault="00BD3DEE" w:rsidP="00BD3DEE">
      <w:pPr>
        <w:pStyle w:val="ListingStandard"/>
      </w:pPr>
      <w:r>
        <w:t xml:space="preserve">    [26, 35],  # Kein Regen</w:t>
      </w:r>
    </w:p>
    <w:p w14:paraId="240E2932" w14:textId="77777777" w:rsidR="00BD3DEE" w:rsidRDefault="00BD3DEE" w:rsidP="00BD3DEE">
      <w:pPr>
        <w:pStyle w:val="ListingStandard"/>
      </w:pPr>
      <w:r>
        <w:t>]</w:t>
      </w:r>
    </w:p>
    <w:p w14:paraId="4E4F3A61" w14:textId="77777777" w:rsidR="00BD3DEE" w:rsidRDefault="00BD3DEE" w:rsidP="00BD3DEE">
      <w:pPr>
        <w:pStyle w:val="ListingStandard"/>
      </w:pPr>
    </w:p>
    <w:p w14:paraId="507F8590" w14:textId="77777777" w:rsidR="00BD3DEE" w:rsidRDefault="00BD3DEE" w:rsidP="00BD3DEE">
      <w:pPr>
        <w:pStyle w:val="ListingStandard"/>
      </w:pPr>
      <w:r>
        <w:t>y = [1, 0, 1, 0, 1, 0, 1, 0]</w:t>
      </w:r>
    </w:p>
    <w:p w14:paraId="4733B57C" w14:textId="77777777" w:rsidR="00BD3DEE" w:rsidRDefault="00BD3DEE" w:rsidP="00BD3DEE">
      <w:pPr>
        <w:pStyle w:val="ListingStandard"/>
      </w:pPr>
    </w:p>
    <w:p w14:paraId="25C63D86" w14:textId="77777777" w:rsidR="00BD3DEE" w:rsidRDefault="00BD3DEE" w:rsidP="00BD3DEE">
      <w:pPr>
        <w:pStyle w:val="ListingStandard"/>
      </w:pPr>
      <w:r>
        <w:t># Trainings- und Testdaten aufteilen</w:t>
      </w:r>
    </w:p>
    <w:p w14:paraId="4133119A" w14:textId="77777777" w:rsidR="00BD3DEE" w:rsidRDefault="00BD3DEE" w:rsidP="00BD3DEE">
      <w:pPr>
        <w:pStyle w:val="ListingStandard"/>
      </w:pPr>
      <w:r>
        <w:t>X_train, X_test, y_train, y_test = train_test_split(X, y, test_size=0.25, random_state=42)</w:t>
      </w:r>
    </w:p>
    <w:p w14:paraId="5F370534" w14:textId="77777777" w:rsidR="00BD3DEE" w:rsidRDefault="00BD3DEE" w:rsidP="00BD3DEE">
      <w:pPr>
        <w:pStyle w:val="ListingStandard"/>
      </w:pPr>
    </w:p>
    <w:p w14:paraId="5CCF87F0" w14:textId="77777777" w:rsidR="00BD3DEE" w:rsidRDefault="00BD3DEE" w:rsidP="00BD3DEE">
      <w:pPr>
        <w:pStyle w:val="ListingStandard"/>
      </w:pPr>
      <w:r>
        <w:t># Modell erstellen (Entscheidungsbaum)</w:t>
      </w:r>
    </w:p>
    <w:p w14:paraId="209ED92E" w14:textId="77777777" w:rsidR="00BD3DEE" w:rsidRDefault="00BD3DEE" w:rsidP="00BD3DEE">
      <w:pPr>
        <w:pStyle w:val="ListingStandard"/>
      </w:pPr>
      <w:r>
        <w:t>model = DecisionTreeClassifier()</w:t>
      </w:r>
    </w:p>
    <w:p w14:paraId="08FE8F22" w14:textId="77777777" w:rsidR="00BD3DEE" w:rsidRDefault="00BD3DEE" w:rsidP="00BD3DEE">
      <w:pPr>
        <w:pStyle w:val="ListingStandard"/>
      </w:pPr>
      <w:r>
        <w:t>model.fit(X_train, y_train)</w:t>
      </w:r>
    </w:p>
    <w:p w14:paraId="28C5C187" w14:textId="77777777" w:rsidR="00BD3DEE" w:rsidRDefault="00BD3DEE" w:rsidP="00BD3DEE">
      <w:pPr>
        <w:pStyle w:val="ListingStandard"/>
      </w:pPr>
    </w:p>
    <w:p w14:paraId="459E1808" w14:textId="77777777" w:rsidR="00BD3DEE" w:rsidRDefault="00BD3DEE" w:rsidP="00BD3DEE">
      <w:pPr>
        <w:pStyle w:val="ListingStandard"/>
      </w:pPr>
      <w:r>
        <w:t># Vorhersage für Testdaten</w:t>
      </w:r>
    </w:p>
    <w:p w14:paraId="5D0CC964" w14:textId="77777777" w:rsidR="00BD3DEE" w:rsidRDefault="00BD3DEE" w:rsidP="00BD3DEE">
      <w:pPr>
        <w:pStyle w:val="ListingStandard"/>
      </w:pPr>
      <w:r>
        <w:t>y_pred = model.predict(X_test)</w:t>
      </w:r>
    </w:p>
    <w:p w14:paraId="4E96DD0A" w14:textId="77777777" w:rsidR="00BD3DEE" w:rsidRDefault="00BD3DEE" w:rsidP="00BD3DEE">
      <w:pPr>
        <w:pStyle w:val="ListingStandard"/>
      </w:pPr>
    </w:p>
    <w:p w14:paraId="0CAAAF10" w14:textId="77777777" w:rsidR="00BD3DEE" w:rsidRDefault="00BD3DEE" w:rsidP="00BD3DEE">
      <w:pPr>
        <w:pStyle w:val="ListingStandard"/>
      </w:pPr>
      <w:r>
        <w:t># Genauigkeit anzeigen</w:t>
      </w:r>
    </w:p>
    <w:p w14:paraId="0B0AB7E8" w14:textId="77777777" w:rsidR="00BD3DEE" w:rsidRDefault="00BD3DEE" w:rsidP="00BD3DEE">
      <w:pPr>
        <w:pStyle w:val="ListingStandard"/>
      </w:pPr>
      <w:r>
        <w:t>print("Genauigkeit:", accuracy_score(y_test, y_pred))</w:t>
      </w:r>
    </w:p>
    <w:p w14:paraId="353DF083" w14:textId="77777777" w:rsidR="00BD3DEE" w:rsidRDefault="00BD3DEE" w:rsidP="00BD3DEE">
      <w:pPr>
        <w:pStyle w:val="ListingStandard"/>
      </w:pPr>
    </w:p>
    <w:p w14:paraId="24409208" w14:textId="77777777" w:rsidR="00BD3DEE" w:rsidRDefault="00BD3DEE" w:rsidP="00BD3DEE">
      <w:pPr>
        <w:pStyle w:val="ListingStandard"/>
      </w:pPr>
      <w:r>
        <w:t># Neue Vorhersage machen:</w:t>
      </w:r>
    </w:p>
    <w:p w14:paraId="5C2EF879" w14:textId="77777777" w:rsidR="00BD3DEE" w:rsidRDefault="00BD3DEE" w:rsidP="00BD3DEE">
      <w:pPr>
        <w:pStyle w:val="ListingStandard"/>
      </w:pPr>
      <w:r>
        <w:t>neuer_tag = [[19, 85]]  # z.</w:t>
      </w:r>
      <w:r>
        <w:rPr>
          <w:rFonts w:ascii="Cambria Math" w:hAnsi="Cambria Math" w:cs="Cambria Math"/>
        </w:rPr>
        <w:t> </w:t>
      </w:r>
      <w:r>
        <w:t>B. Temperatur 19 °C, Luftfeuchtigkeit 85 %</w:t>
      </w:r>
    </w:p>
    <w:p w14:paraId="10FF234F" w14:textId="77777777" w:rsidR="00BD3DEE" w:rsidRDefault="00BD3DEE" w:rsidP="00BD3DEE">
      <w:pPr>
        <w:pStyle w:val="ListingStandard"/>
      </w:pPr>
      <w:r>
        <w:t>vorhersage = model.predict(neuer_tag)</w:t>
      </w:r>
    </w:p>
    <w:p w14:paraId="26FA5003" w14:textId="77777777" w:rsidR="00BD3DEE" w:rsidRDefault="00BD3DEE" w:rsidP="00BD3DEE">
      <w:pPr>
        <w:pStyle w:val="ListingStandard"/>
      </w:pPr>
    </w:p>
    <w:p w14:paraId="6BDC5369" w14:textId="77777777" w:rsidR="00BD3DEE" w:rsidRDefault="00BD3DEE" w:rsidP="00BD3DEE">
      <w:pPr>
        <w:pStyle w:val="ListingStandard"/>
      </w:pPr>
      <w:r>
        <w:t>if vorhersage[0] == 1:</w:t>
      </w:r>
    </w:p>
    <w:p w14:paraId="7E78D88E" w14:textId="77777777" w:rsidR="00BD3DEE" w:rsidRDefault="00BD3DEE" w:rsidP="00BD3DEE">
      <w:pPr>
        <w:pStyle w:val="ListingStandard"/>
      </w:pPr>
      <w:r>
        <w:t xml:space="preserve">    print("Vorhersage: Es wird regnen.")</w:t>
      </w:r>
    </w:p>
    <w:p w14:paraId="7D18B1B3" w14:textId="77777777" w:rsidR="00BD3DEE" w:rsidRDefault="00BD3DEE" w:rsidP="00BD3DEE">
      <w:pPr>
        <w:pStyle w:val="ListingStandard"/>
      </w:pPr>
      <w:r>
        <w:t>else:</w:t>
      </w:r>
    </w:p>
    <w:p w14:paraId="37661272" w14:textId="77777777" w:rsidR="00BD3DEE" w:rsidRDefault="00BD3DEE" w:rsidP="00BD3DEE">
      <w:pPr>
        <w:pStyle w:val="ListingStandard"/>
      </w:pPr>
      <w:r>
        <w:t xml:space="preserve">    print("Vorhersage: Es wird nicht regnen.")</w:t>
      </w:r>
    </w:p>
    <w:p w14:paraId="61DE60F9" w14:textId="77777777" w:rsidR="00BD3DEE" w:rsidRDefault="00BD3DEE" w:rsidP="00BD3DEE">
      <w:pPr>
        <w:pStyle w:val="ListingStandard"/>
      </w:pPr>
    </w:p>
    <w:p w14:paraId="2B3B2E30" w14:textId="77777777" w:rsidR="00BD3DEE" w:rsidRDefault="00BD3DEE" w:rsidP="00BD3DEE">
      <w:pPr>
        <w:pStyle w:val="ListingStandard"/>
      </w:pPr>
    </w:p>
    <w:p w14:paraId="1867B956" w14:textId="77777777" w:rsidR="00BD3DEE" w:rsidRDefault="00BD3DEE" w:rsidP="00BD3DEE">
      <w:pPr>
        <w:pStyle w:val="ListingStandard"/>
      </w:pPr>
      <w:r>
        <w:rPr>
          <w:rFonts w:ascii="Roboto" w:hAnsi="Roboto" w:cs="Roboto"/>
        </w:rPr>
        <w:t>⸻</w:t>
      </w:r>
    </w:p>
    <w:p w14:paraId="5E3DE02C" w14:textId="77777777" w:rsidR="00BD3DEE" w:rsidRDefault="00BD3DEE" w:rsidP="00BD3DEE">
      <w:pPr>
        <w:pStyle w:val="ListingStandard"/>
      </w:pPr>
    </w:p>
    <w:p w14:paraId="06CDE037" w14:textId="77777777" w:rsidR="00BD3DEE" w:rsidRDefault="00BD3DEE" w:rsidP="00BD3DEE">
      <w:pPr>
        <w:pStyle w:val="ListingStandard"/>
      </w:pPr>
      <w:r>
        <w:rPr>
          <w:rFonts w:ascii="Apple Color Emoji" w:hAnsi="Apple Color Emoji" w:cs="Apple Color Emoji"/>
        </w:rPr>
        <w:t>🧠</w:t>
      </w:r>
      <w:r>
        <w:t xml:space="preserve"> Was passiert hier?</w:t>
      </w:r>
    </w:p>
    <w:p w14:paraId="231F447F" w14:textId="77777777" w:rsidR="00BD3DEE" w:rsidRDefault="00BD3DEE" w:rsidP="00BD3DEE">
      <w:pPr>
        <w:pStyle w:val="ListingStandard"/>
      </w:pPr>
      <w:r>
        <w:tab/>
        <w:t>•</w:t>
      </w:r>
      <w:r>
        <w:tab/>
        <w:t>X enthält einfache Wettermerkmale.</w:t>
      </w:r>
    </w:p>
    <w:p w14:paraId="01937D8E" w14:textId="77777777" w:rsidR="00BD3DEE" w:rsidRDefault="00BD3DEE" w:rsidP="00BD3DEE">
      <w:pPr>
        <w:pStyle w:val="ListingStandard"/>
      </w:pPr>
      <w:r>
        <w:tab/>
        <w:t>•</w:t>
      </w:r>
      <w:r>
        <w:tab/>
        <w:t>y sind die Etiketten: 1 für Regen, 0 für kein Regen.</w:t>
      </w:r>
    </w:p>
    <w:p w14:paraId="124453A8" w14:textId="77777777" w:rsidR="00BD3DEE" w:rsidRDefault="00BD3DEE" w:rsidP="00BD3DEE">
      <w:pPr>
        <w:pStyle w:val="ListingStandard"/>
      </w:pPr>
      <w:r>
        <w:tab/>
        <w:t>•</w:t>
      </w:r>
      <w:r>
        <w:tab/>
        <w:t>Wir teilen die Daten in Trainings- und Testsets.</w:t>
      </w:r>
    </w:p>
    <w:p w14:paraId="624A07CE" w14:textId="77777777" w:rsidR="00BD3DEE" w:rsidRDefault="00BD3DEE" w:rsidP="00BD3DEE">
      <w:pPr>
        <w:pStyle w:val="ListingStandard"/>
      </w:pPr>
      <w:r>
        <w:tab/>
        <w:t>•</w:t>
      </w:r>
      <w:r>
        <w:tab/>
        <w:t>Wir verwenden ein Entscheidungsbaum-Modell, um daraus Regeln zu lernen.</w:t>
      </w:r>
    </w:p>
    <w:p w14:paraId="4D1A62E2" w14:textId="77777777" w:rsidR="00BD3DEE" w:rsidRDefault="00BD3DEE" w:rsidP="00BD3DEE">
      <w:pPr>
        <w:pStyle w:val="ListingStandard"/>
      </w:pPr>
      <w:r>
        <w:lastRenderedPageBreak/>
        <w:tab/>
        <w:t>•</w:t>
      </w:r>
      <w:r>
        <w:tab/>
        <w:t>Schließlich sagen wir für einen neuen Tag voraus, ob es regnet.</w:t>
      </w:r>
    </w:p>
    <w:p w14:paraId="08504FB2" w14:textId="77777777" w:rsidR="00BD3DEE" w:rsidRDefault="00BD3DEE" w:rsidP="00BD3DEE">
      <w:pPr>
        <w:pStyle w:val="ListingStandard"/>
      </w:pPr>
    </w:p>
    <w:p w14:paraId="0C0E201B" w14:textId="77777777" w:rsidR="00BD3DEE" w:rsidRDefault="00BD3DEE" w:rsidP="00BD3DEE">
      <w:pPr>
        <w:pStyle w:val="ListingStandard"/>
      </w:pPr>
      <w:r>
        <w:rPr>
          <w:rFonts w:ascii="Roboto" w:hAnsi="Roboto" w:cs="Roboto"/>
        </w:rPr>
        <w:t>⸻</w:t>
      </w:r>
    </w:p>
    <w:p w14:paraId="14F26761" w14:textId="77777777" w:rsidR="00BD3DEE" w:rsidRDefault="00BD3DEE" w:rsidP="00BD3DEE">
      <w:pPr>
        <w:pStyle w:val="ListingStandard"/>
      </w:pPr>
    </w:p>
    <w:p w14:paraId="22E22D52" w14:textId="3274B73A" w:rsidR="00BD3DEE" w:rsidRDefault="00BD3DEE" w:rsidP="00BD3DEE">
      <w:pPr>
        <w:pStyle w:val="ListingStandard"/>
      </w:pPr>
      <w:r>
        <w:t>Wenn du willst, zeige ich dir auch eine Visualisierung des Entscheidungsbaums oder ein Beispiel mit mehr Wettermerkmalen (z.</w:t>
      </w:r>
      <w:r>
        <w:rPr>
          <w:rFonts w:ascii="Cambria Math" w:hAnsi="Cambria Math" w:cs="Cambria Math"/>
        </w:rPr>
        <w:t> </w:t>
      </w:r>
      <w:r>
        <w:t>B. Wind, Bewölkung).</w:t>
      </w:r>
    </w:p>
    <w:p w14:paraId="72B6F5EC" w14:textId="77777777" w:rsidR="00BD3DEE" w:rsidRDefault="00BD3DEE" w:rsidP="00BD3DEE">
      <w:pPr>
        <w:pStyle w:val="ListingStandard"/>
      </w:pPr>
    </w:p>
    <w:p w14:paraId="177A018F" w14:textId="7474D551" w:rsidR="00BD3DEE" w:rsidRDefault="00CC264C" w:rsidP="00BD3DEE">
      <w:pPr>
        <w:pStyle w:val="ListingStandard"/>
        <w:rPr>
          <w:rStyle w:val="ListingZeichenFett"/>
        </w:rPr>
      </w:pPr>
      <w:r w:rsidRPr="00444418">
        <w:rPr>
          <w:rStyle w:val="ListingZeichenFett"/>
        </w:rPr>
        <w:t>Kannst du mir für jeden der drei Lerntypen (überwacht, unüberwacht, verstärkend) ein Alltagsbeispiel geben, das ich leicht verstehen kann?</w:t>
      </w:r>
    </w:p>
    <w:p w14:paraId="07344D45" w14:textId="77777777" w:rsidR="00CC264C" w:rsidRDefault="00CC264C" w:rsidP="00BD3DEE">
      <w:pPr>
        <w:pStyle w:val="ListingStandard"/>
        <w:rPr>
          <w:rStyle w:val="ListingZeichenFett"/>
        </w:rPr>
      </w:pPr>
    </w:p>
    <w:p w14:paraId="60AAA493" w14:textId="77777777" w:rsidR="00CC264C" w:rsidRDefault="00CC264C" w:rsidP="00CC264C">
      <w:pPr>
        <w:pStyle w:val="ListingStandard"/>
      </w:pPr>
      <w:r>
        <w:t>Natürlich, Rainer! Hier sind anschauliche Alltagsbeispiele für jeden der drei Lerntypen im maschinellen Lernen – also überwachtes Lernen, unüberwachtes Lernen und verstärkendes Lernen:</w:t>
      </w:r>
    </w:p>
    <w:p w14:paraId="0D788AC0" w14:textId="77777777" w:rsidR="00CC264C" w:rsidRDefault="00CC264C" w:rsidP="00CC264C">
      <w:pPr>
        <w:pStyle w:val="ListingStandard"/>
      </w:pPr>
    </w:p>
    <w:p w14:paraId="646F9814" w14:textId="77777777" w:rsidR="00CC264C" w:rsidRDefault="00CC264C" w:rsidP="00CC264C">
      <w:pPr>
        <w:pStyle w:val="ListingStandard"/>
      </w:pPr>
      <w:r>
        <w:rPr>
          <w:rFonts w:ascii="Roboto" w:hAnsi="Roboto" w:cs="Roboto"/>
        </w:rPr>
        <w:t>⸻</w:t>
      </w:r>
    </w:p>
    <w:p w14:paraId="282A172D" w14:textId="77777777" w:rsidR="00CC264C" w:rsidRDefault="00CC264C" w:rsidP="00CC264C">
      <w:pPr>
        <w:pStyle w:val="ListingStandard"/>
      </w:pPr>
    </w:p>
    <w:p w14:paraId="71C7E001" w14:textId="77777777" w:rsidR="00CC264C" w:rsidRDefault="00CC264C" w:rsidP="00CC264C">
      <w:pPr>
        <w:pStyle w:val="ListingStandard"/>
      </w:pPr>
      <w:r>
        <w:rPr>
          <w:rFonts w:ascii="Apple Color Emoji" w:hAnsi="Apple Color Emoji" w:cs="Apple Color Emoji"/>
        </w:rPr>
        <w:t>🔍</w:t>
      </w:r>
      <w:r>
        <w:t xml:space="preserve"> 1. Überwachtes Lernen (Supervised Learning)</w:t>
      </w:r>
    </w:p>
    <w:p w14:paraId="1BE96B38" w14:textId="77777777" w:rsidR="00CC264C" w:rsidRDefault="00CC264C" w:rsidP="00CC264C">
      <w:pPr>
        <w:pStyle w:val="ListingStandard"/>
      </w:pPr>
    </w:p>
    <w:p w14:paraId="64C3098D" w14:textId="77777777" w:rsidR="00CC264C" w:rsidRDefault="00CC264C" w:rsidP="00CC264C">
      <w:pPr>
        <w:pStyle w:val="ListingStandard"/>
      </w:pPr>
      <w:r>
        <w:t>Beispiel: E-Mails als Spam oder Nicht-Spam erkennen</w:t>
      </w:r>
    </w:p>
    <w:p w14:paraId="295247A2" w14:textId="77777777" w:rsidR="00CC264C" w:rsidRDefault="00CC264C" w:rsidP="00CC264C">
      <w:pPr>
        <w:pStyle w:val="ListingStandard"/>
      </w:pPr>
    </w:p>
    <w:p w14:paraId="5492CA6C" w14:textId="77777777" w:rsidR="00CC264C" w:rsidRDefault="00CC264C" w:rsidP="00CC264C">
      <w:pPr>
        <w:pStyle w:val="ListingStandard"/>
      </w:pPr>
      <w:r>
        <w:t>Stell dir vor, du bringst deinem E-Mail-Programm bei, Spam-E-Mails zu erkennen.</w:t>
      </w:r>
    </w:p>
    <w:p w14:paraId="1E6C7065" w14:textId="77777777" w:rsidR="00CC264C" w:rsidRDefault="00CC264C" w:rsidP="00CC264C">
      <w:pPr>
        <w:pStyle w:val="ListingStandard"/>
      </w:pPr>
      <w:r>
        <w:t>Du gibst ihm dazu viele Beispiele, bei denen schon klar ist:</w:t>
      </w:r>
    </w:p>
    <w:p w14:paraId="4120A064" w14:textId="77777777" w:rsidR="00CC264C" w:rsidRDefault="00CC264C" w:rsidP="00CC264C">
      <w:pPr>
        <w:pStyle w:val="ListingStandard"/>
      </w:pPr>
      <w:r>
        <w:tab/>
        <w:t>•</w:t>
      </w:r>
      <w:r>
        <w:tab/>
        <w:t>Diese E-Mail ist Spam</w:t>
      </w:r>
    </w:p>
    <w:p w14:paraId="1BB60408" w14:textId="77777777" w:rsidR="00CC264C" w:rsidRDefault="00CC264C" w:rsidP="00CC264C">
      <w:pPr>
        <w:pStyle w:val="ListingStandard"/>
      </w:pPr>
      <w:r>
        <w:tab/>
        <w:t>•</w:t>
      </w:r>
      <w:r>
        <w:tab/>
        <w:t>Diese E-Mail ist kein Spam</w:t>
      </w:r>
    </w:p>
    <w:p w14:paraId="30C5695E" w14:textId="77777777" w:rsidR="00CC264C" w:rsidRDefault="00CC264C" w:rsidP="00CC264C">
      <w:pPr>
        <w:pStyle w:val="ListingStandard"/>
      </w:pPr>
    </w:p>
    <w:p w14:paraId="20681969" w14:textId="77777777" w:rsidR="00CC264C" w:rsidRDefault="00CC264C" w:rsidP="00CC264C">
      <w:pPr>
        <w:pStyle w:val="ListingStandard"/>
      </w:pPr>
      <w:r>
        <w:t>Das Programm lernt aus diesen Beispielen und kann dann neue, unbekannte E-Mails ebenfalls richtig einordnen.</w:t>
      </w:r>
    </w:p>
    <w:p w14:paraId="54A397F3" w14:textId="77777777" w:rsidR="00CC264C" w:rsidRDefault="00CC264C" w:rsidP="00CC264C">
      <w:pPr>
        <w:pStyle w:val="ListingStandard"/>
      </w:pPr>
    </w:p>
    <w:p w14:paraId="23093812" w14:textId="77777777" w:rsidR="00CC264C" w:rsidRDefault="00CC264C" w:rsidP="00CC264C">
      <w:pPr>
        <w:pStyle w:val="ListingStandard"/>
      </w:pPr>
      <w:r>
        <w:rPr>
          <w:rFonts w:ascii="Apple Color Emoji" w:hAnsi="Apple Color Emoji" w:cs="Apple Color Emoji"/>
        </w:rPr>
        <w:t>➡️</w:t>
      </w:r>
      <w:r>
        <w:t xml:space="preserve"> Merksatz: Lernen mit Lehrer (es gibt richtige Antworten im Vorfeld).</w:t>
      </w:r>
    </w:p>
    <w:p w14:paraId="33B8C881" w14:textId="77777777" w:rsidR="00CC264C" w:rsidRDefault="00CC264C" w:rsidP="00CC264C">
      <w:pPr>
        <w:pStyle w:val="ListingStandard"/>
      </w:pPr>
    </w:p>
    <w:p w14:paraId="52F0DF05" w14:textId="77777777" w:rsidR="00CC264C" w:rsidRDefault="00CC264C" w:rsidP="00CC264C">
      <w:pPr>
        <w:pStyle w:val="ListingStandard"/>
      </w:pPr>
      <w:r>
        <w:rPr>
          <w:rFonts w:ascii="Roboto" w:hAnsi="Roboto" w:cs="Roboto"/>
        </w:rPr>
        <w:t>⸻</w:t>
      </w:r>
    </w:p>
    <w:p w14:paraId="7DA89AB4" w14:textId="77777777" w:rsidR="00CC264C" w:rsidRDefault="00CC264C" w:rsidP="00CC264C">
      <w:pPr>
        <w:pStyle w:val="ListingStandard"/>
      </w:pPr>
    </w:p>
    <w:p w14:paraId="4843EE11" w14:textId="77777777" w:rsidR="00CC264C" w:rsidRDefault="00CC264C" w:rsidP="00CC264C">
      <w:pPr>
        <w:pStyle w:val="ListingStandard"/>
      </w:pPr>
      <w:r>
        <w:rPr>
          <w:rFonts w:ascii="Apple Color Emoji" w:hAnsi="Apple Color Emoji" w:cs="Apple Color Emoji"/>
        </w:rPr>
        <w:t>🔍</w:t>
      </w:r>
      <w:r>
        <w:t xml:space="preserve"> 2. Unüberwachtes Lernen (Unsupervised Learning)</w:t>
      </w:r>
    </w:p>
    <w:p w14:paraId="7110D39F" w14:textId="77777777" w:rsidR="00CC264C" w:rsidRDefault="00CC264C" w:rsidP="00CC264C">
      <w:pPr>
        <w:pStyle w:val="ListingStandard"/>
      </w:pPr>
    </w:p>
    <w:p w14:paraId="2D93659C" w14:textId="77777777" w:rsidR="00CC264C" w:rsidRDefault="00CC264C" w:rsidP="00CC264C">
      <w:pPr>
        <w:pStyle w:val="ListingStandard"/>
      </w:pPr>
      <w:r>
        <w:t>Beispiel: Freundesgruppen auf einer Party erkennen</w:t>
      </w:r>
    </w:p>
    <w:p w14:paraId="0AADEC44" w14:textId="77777777" w:rsidR="00CC264C" w:rsidRDefault="00CC264C" w:rsidP="00CC264C">
      <w:pPr>
        <w:pStyle w:val="ListingStandard"/>
      </w:pPr>
    </w:p>
    <w:p w14:paraId="4D4D90F8" w14:textId="77777777" w:rsidR="00CC264C" w:rsidRDefault="00CC264C" w:rsidP="00CC264C">
      <w:pPr>
        <w:pStyle w:val="ListingStandard"/>
      </w:pPr>
      <w:r>
        <w:t>Du beobachtest eine Party, auf der du niemanden kennst. Du willst herausfinden, wer mit wem befreundet ist – ohne dass dir jemand sagt, welche Gruppen es gibt.</w:t>
      </w:r>
    </w:p>
    <w:p w14:paraId="33BF50A3" w14:textId="77777777" w:rsidR="00CC264C" w:rsidRDefault="00CC264C" w:rsidP="00CC264C">
      <w:pPr>
        <w:pStyle w:val="ListingStandard"/>
      </w:pPr>
    </w:p>
    <w:p w14:paraId="4D854F30" w14:textId="77777777" w:rsidR="00CC264C" w:rsidRDefault="00CC264C" w:rsidP="00CC264C">
      <w:pPr>
        <w:pStyle w:val="ListingStandard"/>
      </w:pPr>
      <w:r>
        <w:t>Du achtest auf Muster:</w:t>
      </w:r>
    </w:p>
    <w:p w14:paraId="0E3BB357" w14:textId="77777777" w:rsidR="00CC264C" w:rsidRDefault="00CC264C" w:rsidP="00CC264C">
      <w:pPr>
        <w:pStyle w:val="ListingStandard"/>
      </w:pPr>
      <w:r>
        <w:tab/>
        <w:t>•</w:t>
      </w:r>
      <w:r>
        <w:tab/>
        <w:t>Wer redet oft miteinander?</w:t>
      </w:r>
    </w:p>
    <w:p w14:paraId="235BCE59" w14:textId="77777777" w:rsidR="00CC264C" w:rsidRDefault="00CC264C" w:rsidP="00CC264C">
      <w:pPr>
        <w:pStyle w:val="ListingStandard"/>
      </w:pPr>
      <w:r>
        <w:tab/>
        <w:t>•</w:t>
      </w:r>
      <w:r>
        <w:tab/>
        <w:t>Wer steht nahe beieinander?</w:t>
      </w:r>
    </w:p>
    <w:p w14:paraId="1407F996" w14:textId="77777777" w:rsidR="00CC264C" w:rsidRDefault="00CC264C" w:rsidP="00CC264C">
      <w:pPr>
        <w:pStyle w:val="ListingStandard"/>
      </w:pPr>
      <w:r>
        <w:tab/>
        <w:t>•</w:t>
      </w:r>
      <w:r>
        <w:tab/>
        <w:t>Wer lacht gemeinsam?</w:t>
      </w:r>
    </w:p>
    <w:p w14:paraId="10FEAD63" w14:textId="77777777" w:rsidR="00CC264C" w:rsidRDefault="00CC264C" w:rsidP="00CC264C">
      <w:pPr>
        <w:pStyle w:val="ListingStandard"/>
      </w:pPr>
    </w:p>
    <w:p w14:paraId="154E63CB" w14:textId="77777777" w:rsidR="00CC264C" w:rsidRDefault="00CC264C" w:rsidP="00CC264C">
      <w:pPr>
        <w:pStyle w:val="ListingStandard"/>
      </w:pPr>
      <w:r>
        <w:t>So entdeckst du von selbst Gruppen, obwohl dir niemand vorher gesagt hat, welche es gibt.</w:t>
      </w:r>
    </w:p>
    <w:p w14:paraId="7B571864" w14:textId="77777777" w:rsidR="00CC264C" w:rsidRDefault="00CC264C" w:rsidP="00CC264C">
      <w:pPr>
        <w:pStyle w:val="ListingStandard"/>
      </w:pPr>
    </w:p>
    <w:p w14:paraId="574FB6A1" w14:textId="77777777" w:rsidR="00CC264C" w:rsidRDefault="00CC264C" w:rsidP="00CC264C">
      <w:pPr>
        <w:pStyle w:val="ListingStandard"/>
      </w:pPr>
      <w:r>
        <w:rPr>
          <w:rFonts w:ascii="Apple Color Emoji" w:hAnsi="Apple Color Emoji" w:cs="Apple Color Emoji"/>
        </w:rPr>
        <w:t>➡️</w:t>
      </w:r>
      <w:r>
        <w:t xml:space="preserve"> Merksatz: Lernen ohne Lehrer – Strukturen in Daten selbst entdecken.</w:t>
      </w:r>
    </w:p>
    <w:p w14:paraId="281E1389" w14:textId="77777777" w:rsidR="00CC264C" w:rsidRDefault="00CC264C" w:rsidP="00CC264C">
      <w:pPr>
        <w:pStyle w:val="ListingStandard"/>
      </w:pPr>
    </w:p>
    <w:p w14:paraId="24E02877" w14:textId="77777777" w:rsidR="00CC264C" w:rsidRDefault="00CC264C" w:rsidP="00CC264C">
      <w:pPr>
        <w:pStyle w:val="ListingStandard"/>
      </w:pPr>
      <w:r>
        <w:rPr>
          <w:rFonts w:ascii="Roboto" w:hAnsi="Roboto" w:cs="Roboto"/>
        </w:rPr>
        <w:t>⸻</w:t>
      </w:r>
    </w:p>
    <w:p w14:paraId="467D31D3" w14:textId="77777777" w:rsidR="00CC264C" w:rsidRDefault="00CC264C" w:rsidP="00CC264C">
      <w:pPr>
        <w:pStyle w:val="ListingStandard"/>
      </w:pPr>
    </w:p>
    <w:p w14:paraId="4BED4843" w14:textId="77777777" w:rsidR="00CC264C" w:rsidRDefault="00CC264C" w:rsidP="00CC264C">
      <w:pPr>
        <w:pStyle w:val="ListingStandard"/>
      </w:pPr>
      <w:r>
        <w:rPr>
          <w:rFonts w:ascii="Apple Color Emoji" w:hAnsi="Apple Color Emoji" w:cs="Apple Color Emoji"/>
        </w:rPr>
        <w:t>🔍</w:t>
      </w:r>
      <w:r>
        <w:t xml:space="preserve"> 3. Verstärkendes Lernen (Reinforcement Learning)</w:t>
      </w:r>
    </w:p>
    <w:p w14:paraId="68FA1FA8" w14:textId="77777777" w:rsidR="00CC264C" w:rsidRDefault="00CC264C" w:rsidP="00CC264C">
      <w:pPr>
        <w:pStyle w:val="ListingStandard"/>
      </w:pPr>
    </w:p>
    <w:p w14:paraId="5E9D70C2" w14:textId="77777777" w:rsidR="00CC264C" w:rsidRDefault="00CC264C" w:rsidP="00CC264C">
      <w:pPr>
        <w:pStyle w:val="ListingStandard"/>
      </w:pPr>
      <w:r>
        <w:t>Beispiel: Kind lernt Fahrradfahren</w:t>
      </w:r>
    </w:p>
    <w:p w14:paraId="58FB9E90" w14:textId="77777777" w:rsidR="00CC264C" w:rsidRDefault="00CC264C" w:rsidP="00CC264C">
      <w:pPr>
        <w:pStyle w:val="ListingStandard"/>
      </w:pPr>
    </w:p>
    <w:p w14:paraId="47FEDD38" w14:textId="77777777" w:rsidR="00CC264C" w:rsidRDefault="00CC264C" w:rsidP="00CC264C">
      <w:pPr>
        <w:pStyle w:val="ListingStandard"/>
      </w:pPr>
      <w:r>
        <w:t>Ein Kind versucht Fahrrad zu fahren. Es bekommt kein direktes Feedback wie „richtig“ oder „falsch“ für jede einzelne Bewegung. Aber:</w:t>
      </w:r>
    </w:p>
    <w:p w14:paraId="17797E32" w14:textId="77777777" w:rsidR="00CC264C" w:rsidRDefault="00CC264C" w:rsidP="00CC264C">
      <w:pPr>
        <w:pStyle w:val="ListingStandard"/>
      </w:pPr>
      <w:r>
        <w:tab/>
        <w:t>•</w:t>
      </w:r>
      <w:r>
        <w:tab/>
        <w:t>Wenn es umfällt → negative Rückmeldung (Schmerz, Frust)</w:t>
      </w:r>
    </w:p>
    <w:p w14:paraId="2AEAF744" w14:textId="77777777" w:rsidR="00CC264C" w:rsidRDefault="00CC264C" w:rsidP="00CC264C">
      <w:pPr>
        <w:pStyle w:val="ListingStandard"/>
      </w:pPr>
      <w:r>
        <w:tab/>
        <w:t>•</w:t>
      </w:r>
      <w:r>
        <w:tab/>
        <w:t>Wenn es länger fährt → positive Rückmeldung (Spaß, Lob)</w:t>
      </w:r>
    </w:p>
    <w:p w14:paraId="131CC0E6" w14:textId="77777777" w:rsidR="00CC264C" w:rsidRDefault="00CC264C" w:rsidP="00CC264C">
      <w:pPr>
        <w:pStyle w:val="ListingStandard"/>
      </w:pPr>
    </w:p>
    <w:p w14:paraId="5120FF2F" w14:textId="77777777" w:rsidR="00CC264C" w:rsidRDefault="00CC264C" w:rsidP="00CC264C">
      <w:pPr>
        <w:pStyle w:val="ListingStandard"/>
      </w:pPr>
      <w:r>
        <w:t>Mit der Zeit lernt das Kind, welche Bewegungen zum Ziel führen – durch Ausprobieren und Belohnung.</w:t>
      </w:r>
    </w:p>
    <w:p w14:paraId="79EAA0C9" w14:textId="77777777" w:rsidR="00CC264C" w:rsidRDefault="00CC264C" w:rsidP="00CC264C">
      <w:pPr>
        <w:pStyle w:val="ListingStandard"/>
      </w:pPr>
    </w:p>
    <w:p w14:paraId="392742BF" w14:textId="77777777" w:rsidR="00CC264C" w:rsidRDefault="00CC264C" w:rsidP="00CC264C">
      <w:pPr>
        <w:pStyle w:val="ListingStandard"/>
      </w:pPr>
      <w:r>
        <w:rPr>
          <w:rFonts w:ascii="Apple Color Emoji" w:hAnsi="Apple Color Emoji" w:cs="Apple Color Emoji"/>
        </w:rPr>
        <w:t>➡️</w:t>
      </w:r>
      <w:r>
        <w:t xml:space="preserve"> Merksatz: Lernen durch Versuch und Irrtum, mit Belohnung oder Bestrafung.</w:t>
      </w:r>
    </w:p>
    <w:p w14:paraId="3238594D" w14:textId="77777777" w:rsidR="00CC264C" w:rsidRDefault="00CC264C" w:rsidP="00CC264C">
      <w:pPr>
        <w:pStyle w:val="ListingStandard"/>
      </w:pPr>
    </w:p>
    <w:p w14:paraId="36C6B67D" w14:textId="77777777" w:rsidR="00CC264C" w:rsidRDefault="00CC264C" w:rsidP="00CC264C">
      <w:pPr>
        <w:pStyle w:val="ListingStandard"/>
      </w:pPr>
      <w:r>
        <w:rPr>
          <w:rFonts w:ascii="Roboto" w:hAnsi="Roboto" w:cs="Roboto"/>
        </w:rPr>
        <w:t>⸻</w:t>
      </w:r>
    </w:p>
    <w:p w14:paraId="0053B93F" w14:textId="77777777" w:rsidR="00CC264C" w:rsidRDefault="00CC264C" w:rsidP="00CC264C">
      <w:pPr>
        <w:pStyle w:val="ListingStandard"/>
      </w:pPr>
    </w:p>
    <w:p w14:paraId="17D1470E" w14:textId="26F66594" w:rsidR="00CC264C" w:rsidRDefault="00CC264C" w:rsidP="00CC264C">
      <w:pPr>
        <w:pStyle w:val="ListingStandard"/>
      </w:pPr>
      <w:r>
        <w:t>Möchtest du zu einem der Beispiele auch ein kleines Python-Programm oder eine einfache Visualisierung?</w:t>
      </w:r>
    </w:p>
    <w:p w14:paraId="0172DA76" w14:textId="77777777" w:rsidR="00CC264C" w:rsidRDefault="00CC264C" w:rsidP="00CC264C">
      <w:pPr>
        <w:pStyle w:val="ListingStandard"/>
      </w:pPr>
    </w:p>
    <w:p w14:paraId="3C61549E" w14:textId="77777777" w:rsidR="00FA4161" w:rsidRPr="00115A02" w:rsidRDefault="00FA4161" w:rsidP="00FA4161">
      <w:pPr>
        <w:pStyle w:val="ListingStandard"/>
        <w:rPr>
          <w:rStyle w:val="ListingZeichenFett"/>
        </w:rPr>
      </w:pPr>
      <w:r w:rsidRPr="00115A02">
        <w:rPr>
          <w:rStyle w:val="ListingZeichenFett"/>
        </w:rPr>
        <w:t>Ich habe mir von Google Teachable Machine ein Modell erstellen lassen, welches Bilder von Hunden und Katzen klassifizieren kann. Nach dem Training mit eigenem Bildmaterial habe ich nun ein Keras-Modell (Dateiendung h5) vorliegen. Folgender Code wurde mir als Snippet übergeben, um das Modell lokal in einem Python-Skript nutzen zu können:</w:t>
      </w:r>
    </w:p>
    <w:p w14:paraId="7CF80EFB" w14:textId="77777777" w:rsidR="00FA4161" w:rsidRPr="00115A02" w:rsidRDefault="00FA4161" w:rsidP="00FA4161">
      <w:pPr>
        <w:pStyle w:val="ListingStandard"/>
        <w:rPr>
          <w:rStyle w:val="ListingZeichenFett"/>
        </w:rPr>
      </w:pPr>
      <w:r w:rsidRPr="00115A02">
        <w:rPr>
          <w:rStyle w:val="ListingZeichenFett"/>
        </w:rPr>
        <w:t>###</w:t>
      </w:r>
    </w:p>
    <w:p w14:paraId="5363AE5D" w14:textId="77777777" w:rsidR="00FA4161" w:rsidRPr="00115A02" w:rsidRDefault="00FA4161" w:rsidP="00FA4161">
      <w:pPr>
        <w:pStyle w:val="ListingStandard"/>
        <w:rPr>
          <w:rStyle w:val="ListingZeichenFett"/>
        </w:rPr>
      </w:pPr>
      <w:r w:rsidRPr="00115A02">
        <w:rPr>
          <w:rStyle w:val="ListingZeichenFett"/>
        </w:rPr>
        <w:lastRenderedPageBreak/>
        <w:t>&lt;Code des Snippets&gt;</w:t>
      </w:r>
    </w:p>
    <w:p w14:paraId="3225174D" w14:textId="77777777" w:rsidR="00FA4161" w:rsidRPr="00115A02" w:rsidRDefault="00FA4161" w:rsidP="00FA4161">
      <w:pPr>
        <w:pStyle w:val="ListingStandard"/>
        <w:rPr>
          <w:rStyle w:val="ListingZeichenFett"/>
        </w:rPr>
      </w:pPr>
      <w:r w:rsidRPr="00115A02">
        <w:rPr>
          <w:rStyle w:val="ListingZeichenFett"/>
        </w:rPr>
        <w:t>###</w:t>
      </w:r>
    </w:p>
    <w:p w14:paraId="0CC03AC8" w14:textId="53FBC5EE" w:rsidR="00CC264C" w:rsidRDefault="00FA4161" w:rsidP="00FA4161">
      <w:pPr>
        <w:pStyle w:val="ListingStandard"/>
        <w:rPr>
          <w:rStyle w:val="ListingZeichenFett"/>
        </w:rPr>
      </w:pPr>
      <w:r w:rsidRPr="00115A02">
        <w:rPr>
          <w:rStyle w:val="ListingZeichenFett"/>
        </w:rPr>
        <w:t>Erstelle mir ein Python-Skript, welches unter Verwendung des trainierten Modells eine jpg-Datei, die ich dem Skript übergebe, entscheidet, ob auf dem Bild ein Hund oder eine Katze abgebildet</w:t>
      </w:r>
    </w:p>
    <w:p w14:paraId="2ED0EF47" w14:textId="77777777" w:rsidR="00FA4161" w:rsidRDefault="00FA4161" w:rsidP="00FA4161">
      <w:pPr>
        <w:pStyle w:val="ListingStandard"/>
        <w:rPr>
          <w:rStyle w:val="ListingZeichenFett"/>
        </w:rPr>
      </w:pPr>
    </w:p>
    <w:p w14:paraId="57AB4D14" w14:textId="77777777" w:rsidR="00FA4161" w:rsidRDefault="00FA4161" w:rsidP="00FA4161">
      <w:pPr>
        <w:pStyle w:val="ListingStandard"/>
      </w:pPr>
      <w:r>
        <w:t>Basierend auf deinem bereits vorhandenen Keras-Modell und dem Code-Snippet erstelle ich dir ein funktionsfähiges Python-Skript für die Hund-Katze-Klassifizierung:Das Skript ist jetzt einsatzbereit! Hier die wichtigsten Punkte zur Verwendung:</w:t>
      </w:r>
    </w:p>
    <w:p w14:paraId="61B8CBCF" w14:textId="77777777" w:rsidR="00FA4161" w:rsidRDefault="00FA4161" w:rsidP="00FA4161">
      <w:pPr>
        <w:pStyle w:val="ListingStandard"/>
      </w:pPr>
    </w:p>
    <w:p w14:paraId="096FB259" w14:textId="77777777" w:rsidR="00FA4161" w:rsidRDefault="00FA4161" w:rsidP="00FA4161">
      <w:pPr>
        <w:pStyle w:val="ListingStandard"/>
      </w:pPr>
      <w:r>
        <w:t>## So verwendest du das Skript:</w:t>
      </w:r>
    </w:p>
    <w:p w14:paraId="1D19B443" w14:textId="77777777" w:rsidR="00FA4161" w:rsidRDefault="00FA4161" w:rsidP="00FA4161">
      <w:pPr>
        <w:pStyle w:val="ListingStandard"/>
      </w:pPr>
    </w:p>
    <w:p w14:paraId="7E251D17" w14:textId="77777777" w:rsidR="00FA4161" w:rsidRDefault="00FA4161" w:rsidP="00FA4161">
      <w:pPr>
        <w:pStyle w:val="ListingStandard"/>
      </w:pPr>
      <w:r>
        <w:t>**1. Dateien vorbereiten:**</w:t>
      </w:r>
    </w:p>
    <w:p w14:paraId="70DA08BE" w14:textId="77777777" w:rsidR="00FA4161" w:rsidRDefault="00FA4161" w:rsidP="00FA4161">
      <w:pPr>
        <w:pStyle w:val="ListingStandard"/>
      </w:pPr>
      <w:r>
        <w:t>- Stelle sicher, dass sich die Dateien `keras_Model.h5` und `labels.txt` im gleichen Verzeichnis befinden</w:t>
      </w:r>
    </w:p>
    <w:p w14:paraId="778E57EE" w14:textId="77777777" w:rsidR="00FA4161" w:rsidRDefault="00FA4161" w:rsidP="00FA4161">
      <w:pPr>
        <w:pStyle w:val="ListingStandard"/>
      </w:pPr>
      <w:r>
        <w:t>- Das sind die Dateien, die du von Google Teachable Machine erhalten hast</w:t>
      </w:r>
    </w:p>
    <w:p w14:paraId="2AD04FDB" w14:textId="77777777" w:rsidR="00FA4161" w:rsidRDefault="00FA4161" w:rsidP="00FA4161">
      <w:pPr>
        <w:pStyle w:val="ListingStandard"/>
      </w:pPr>
    </w:p>
    <w:p w14:paraId="14944AEB" w14:textId="77777777" w:rsidR="00FA4161" w:rsidRDefault="00FA4161" w:rsidP="00FA4161">
      <w:pPr>
        <w:pStyle w:val="ListingStandard"/>
      </w:pPr>
      <w:r>
        <w:t>**2. Erforderliche Bibliotheken installieren:**</w:t>
      </w:r>
    </w:p>
    <w:p w14:paraId="180AE25B" w14:textId="77777777" w:rsidR="00FA4161" w:rsidRDefault="00FA4161" w:rsidP="00FA4161">
      <w:pPr>
        <w:pStyle w:val="ListingStandard"/>
      </w:pPr>
      <w:r>
        <w:t>```bash</w:t>
      </w:r>
    </w:p>
    <w:p w14:paraId="749A6D62" w14:textId="77777777" w:rsidR="00FA4161" w:rsidRDefault="00FA4161" w:rsidP="00FA4161">
      <w:pPr>
        <w:pStyle w:val="ListingStandard"/>
      </w:pPr>
      <w:r>
        <w:t>pip install tensorflow pillow numpy</w:t>
      </w:r>
    </w:p>
    <w:p w14:paraId="63634EDF" w14:textId="77777777" w:rsidR="00FA4161" w:rsidRDefault="00FA4161" w:rsidP="00FA4161">
      <w:pPr>
        <w:pStyle w:val="ListingStandard"/>
      </w:pPr>
      <w:r>
        <w:t>```</w:t>
      </w:r>
    </w:p>
    <w:p w14:paraId="73D5AE08" w14:textId="77777777" w:rsidR="00FA4161" w:rsidRDefault="00FA4161" w:rsidP="00FA4161">
      <w:pPr>
        <w:pStyle w:val="ListingStandard"/>
      </w:pPr>
    </w:p>
    <w:p w14:paraId="67824DC2" w14:textId="77777777" w:rsidR="00FA4161" w:rsidRDefault="00FA4161" w:rsidP="00FA4161">
      <w:pPr>
        <w:pStyle w:val="ListingStandard"/>
      </w:pPr>
      <w:r>
        <w:t>**3. Skript ausführen:**</w:t>
      </w:r>
    </w:p>
    <w:p w14:paraId="0CEDF80D" w14:textId="77777777" w:rsidR="00FA4161" w:rsidRDefault="00FA4161" w:rsidP="00FA4161">
      <w:pPr>
        <w:pStyle w:val="ListingStandard"/>
      </w:pPr>
      <w:r>
        <w:t>```bash</w:t>
      </w:r>
    </w:p>
    <w:p w14:paraId="2051C5C5" w14:textId="77777777" w:rsidR="00FA4161" w:rsidRDefault="00FA4161" w:rsidP="00FA4161">
      <w:pPr>
        <w:pStyle w:val="ListingStandard"/>
      </w:pPr>
      <w:r>
        <w:t>python hund_katze_klassifizierer.py mein_haustier.jpg</w:t>
      </w:r>
    </w:p>
    <w:p w14:paraId="7C1CCF22" w14:textId="77777777" w:rsidR="00FA4161" w:rsidRDefault="00FA4161" w:rsidP="00FA4161">
      <w:pPr>
        <w:pStyle w:val="ListingStandard"/>
      </w:pPr>
      <w:r>
        <w:t>```</w:t>
      </w:r>
    </w:p>
    <w:p w14:paraId="784350DF" w14:textId="77777777" w:rsidR="00FA4161" w:rsidRDefault="00FA4161" w:rsidP="00FA4161">
      <w:pPr>
        <w:pStyle w:val="ListingStandard"/>
      </w:pPr>
    </w:p>
    <w:p w14:paraId="49826F13" w14:textId="77777777" w:rsidR="00FA4161" w:rsidRDefault="00FA4161" w:rsidP="00FA4161">
      <w:pPr>
        <w:pStyle w:val="ListingStandard"/>
      </w:pPr>
      <w:r>
        <w:t>## Was das Skript macht:</w:t>
      </w:r>
    </w:p>
    <w:p w14:paraId="2BEC13AE" w14:textId="77777777" w:rsidR="00FA4161" w:rsidRDefault="00FA4161" w:rsidP="00FA4161">
      <w:pPr>
        <w:pStyle w:val="ListingStandard"/>
      </w:pPr>
    </w:p>
    <w:p w14:paraId="1ABBC3A5" w14:textId="77777777" w:rsidR="00FA4161" w:rsidRDefault="00FA4161" w:rsidP="00FA4161">
      <w:pPr>
        <w:pStyle w:val="ListingStandard"/>
      </w:pPr>
      <w:r>
        <w:t>Das Programm nimmt dein trainiertes Modell und analysiert ein Bild, das du als Parameter übergibst. Es gibt dir nicht nur die Klassifikation (Hund oder Katze) zurück, sondern auch die Zuverlässigkeit der Vorhersage in Prozent.</w:t>
      </w:r>
    </w:p>
    <w:p w14:paraId="304D44B8" w14:textId="77777777" w:rsidR="00FA4161" w:rsidRDefault="00FA4161" w:rsidP="00FA4161">
      <w:pPr>
        <w:pStyle w:val="ListingStandard"/>
      </w:pPr>
    </w:p>
    <w:p w14:paraId="1F520E07" w14:textId="77777777" w:rsidR="00FA4161" w:rsidRDefault="00FA4161" w:rsidP="00FA4161">
      <w:pPr>
        <w:pStyle w:val="ListingStandard"/>
      </w:pPr>
      <w:r>
        <w:t>**Besondere Features:**</w:t>
      </w:r>
    </w:p>
    <w:p w14:paraId="29F0EB73" w14:textId="77777777" w:rsidR="00FA4161" w:rsidRDefault="00FA4161" w:rsidP="00FA4161">
      <w:pPr>
        <w:pStyle w:val="ListingStandard"/>
      </w:pPr>
      <w:r>
        <w:t>- Automatische Bildgrößenanpassung auf das erwartete Format (224x224 Pixel)</w:t>
      </w:r>
    </w:p>
    <w:p w14:paraId="1A856A81" w14:textId="77777777" w:rsidR="00FA4161" w:rsidRDefault="00FA4161" w:rsidP="00FA4161">
      <w:pPr>
        <w:pStyle w:val="ListingStandard"/>
      </w:pPr>
      <w:r>
        <w:t>- Benutzerfreundliche Ausgabe mit Zuverlässigkeitsbewertung</w:t>
      </w:r>
    </w:p>
    <w:p w14:paraId="0B539488" w14:textId="77777777" w:rsidR="00FA4161" w:rsidRDefault="00FA4161" w:rsidP="00FA4161">
      <w:pPr>
        <w:pStyle w:val="ListingStandard"/>
      </w:pPr>
      <w:r>
        <w:t>- Fehlerbehandlung für fehlende Dateien</w:t>
      </w:r>
    </w:p>
    <w:p w14:paraId="2075EBB1" w14:textId="77777777" w:rsidR="00FA4161" w:rsidRDefault="00FA4161" w:rsidP="00FA4161">
      <w:pPr>
        <w:pStyle w:val="ListingStandard"/>
      </w:pPr>
      <w:r>
        <w:lastRenderedPageBreak/>
        <w:t>- Klare Kommandozeilen-Verwendung</w:t>
      </w:r>
    </w:p>
    <w:p w14:paraId="66DFA750" w14:textId="77777777" w:rsidR="00FA4161" w:rsidRDefault="00FA4161" w:rsidP="00FA4161">
      <w:pPr>
        <w:pStyle w:val="ListingStandard"/>
      </w:pPr>
    </w:p>
    <w:p w14:paraId="2D2282E1" w14:textId="77777777" w:rsidR="00FA4161" w:rsidRDefault="00FA4161" w:rsidP="00FA4161">
      <w:pPr>
        <w:pStyle w:val="ListingStandard"/>
      </w:pPr>
      <w:r>
        <w:t>**Beispielausgabe:**</w:t>
      </w:r>
    </w:p>
    <w:p w14:paraId="2003AAE9" w14:textId="77777777" w:rsidR="00FA4161" w:rsidRDefault="00FA4161" w:rsidP="00FA4161">
      <w:pPr>
        <w:pStyle w:val="ListingStandard"/>
      </w:pPr>
      <w:r>
        <w:t>```</w:t>
      </w:r>
    </w:p>
    <w:p w14:paraId="47C076D3" w14:textId="77777777" w:rsidR="00FA4161" w:rsidRDefault="00FA4161" w:rsidP="00FA4161">
      <w:pPr>
        <w:pStyle w:val="ListingStandard"/>
      </w:pPr>
      <w:r>
        <w:t>Lade Modell: keras_Model.h5</w:t>
      </w:r>
    </w:p>
    <w:p w14:paraId="3D9B4FC0" w14:textId="77777777" w:rsidR="00FA4161" w:rsidRDefault="00FA4161" w:rsidP="00FA4161">
      <w:pPr>
        <w:pStyle w:val="ListingStandard"/>
      </w:pPr>
      <w:r>
        <w:t>Verarbeite Bild: mein_hund.jpg</w:t>
      </w:r>
    </w:p>
    <w:p w14:paraId="0A4F3D17" w14:textId="77777777" w:rsidR="00FA4161" w:rsidRDefault="00FA4161" w:rsidP="00FA4161">
      <w:pPr>
        <w:pStyle w:val="ListingStandard"/>
      </w:pPr>
      <w:r>
        <w:t>Analysiere Bild...</w:t>
      </w:r>
    </w:p>
    <w:p w14:paraId="1CE741A5" w14:textId="77777777" w:rsidR="00FA4161" w:rsidRDefault="00FA4161" w:rsidP="00FA4161">
      <w:pPr>
        <w:pStyle w:val="ListingStandard"/>
      </w:pPr>
    </w:p>
    <w:p w14:paraId="6ECE29CF" w14:textId="77777777" w:rsidR="00FA4161" w:rsidRDefault="00FA4161" w:rsidP="00FA4161">
      <w:pPr>
        <w:pStyle w:val="ListingStandard"/>
      </w:pPr>
      <w:r>
        <w:t>==================================================</w:t>
      </w:r>
    </w:p>
    <w:p w14:paraId="7626E65A" w14:textId="77777777" w:rsidR="00FA4161" w:rsidRDefault="00FA4161" w:rsidP="00FA4161">
      <w:pPr>
        <w:pStyle w:val="ListingStandard"/>
      </w:pPr>
      <w:r>
        <w:t>ERGEBNIS DER BILDANALYSE</w:t>
      </w:r>
    </w:p>
    <w:p w14:paraId="4D600A26" w14:textId="77777777" w:rsidR="00FA4161" w:rsidRDefault="00FA4161" w:rsidP="00FA4161">
      <w:pPr>
        <w:pStyle w:val="ListingStandard"/>
      </w:pPr>
      <w:r>
        <w:t>==================================================</w:t>
      </w:r>
    </w:p>
    <w:p w14:paraId="78722C97" w14:textId="77777777" w:rsidR="00FA4161" w:rsidRDefault="00FA4161" w:rsidP="00FA4161">
      <w:pPr>
        <w:pStyle w:val="ListingStandard"/>
      </w:pPr>
      <w:r>
        <w:t>Klassifikation: Hund</w:t>
      </w:r>
    </w:p>
    <w:p w14:paraId="4F25A66C" w14:textId="77777777" w:rsidR="00FA4161" w:rsidRDefault="00FA4161" w:rsidP="00FA4161">
      <w:pPr>
        <w:pStyle w:val="ListingStandard"/>
      </w:pPr>
      <w:r>
        <w:t>Zuverlässigkeit: 94.23%</w:t>
      </w:r>
    </w:p>
    <w:p w14:paraId="726E69F4" w14:textId="77777777" w:rsidR="00FA4161" w:rsidRDefault="00FA4161" w:rsidP="00FA4161">
      <w:pPr>
        <w:pStyle w:val="ListingStandard"/>
      </w:pPr>
      <w:r>
        <w:t>Vertrauen in die Vorhersage: sehr hoch</w:t>
      </w:r>
    </w:p>
    <w:p w14:paraId="10E3A4FD" w14:textId="77777777" w:rsidR="00FA4161" w:rsidRDefault="00FA4161" w:rsidP="00FA4161">
      <w:pPr>
        <w:pStyle w:val="ListingStandard"/>
      </w:pPr>
      <w:r>
        <w:t>==================================================</w:t>
      </w:r>
    </w:p>
    <w:p w14:paraId="083D2E3E" w14:textId="77777777" w:rsidR="00FA4161" w:rsidRDefault="00FA4161" w:rsidP="00FA4161">
      <w:pPr>
        <w:pStyle w:val="ListingStandard"/>
      </w:pPr>
      <w:r>
        <w:t>```</w:t>
      </w:r>
    </w:p>
    <w:p w14:paraId="2E23BA12" w14:textId="77777777" w:rsidR="00FA4161" w:rsidRDefault="00FA4161" w:rsidP="00FA4161">
      <w:pPr>
        <w:pStyle w:val="ListingStandard"/>
      </w:pPr>
    </w:p>
    <w:p w14:paraId="0C69BDBB" w14:textId="2BA60B33" w:rsidR="00FA4161" w:rsidRDefault="00FA4161" w:rsidP="00FA4161">
      <w:pPr>
        <w:pStyle w:val="ListingStandard"/>
      </w:pPr>
      <w:r>
        <w:t>Das Skript ist robust geschrieben und behandelt auch Fehlerfälle wie fehlende Dateien oder ungültige Bildformate. Du kannst es direkt verwenden, sobald du dein trainiertes Modell von Google Teachable Machine heruntergeladen hast.</w:t>
      </w:r>
    </w:p>
    <w:p w14:paraId="08A52007" w14:textId="77777777" w:rsidR="00FA4161" w:rsidRDefault="00FA4161" w:rsidP="00FA4161">
      <w:pPr>
        <w:pStyle w:val="ListingStandard"/>
      </w:pPr>
    </w:p>
    <w:p w14:paraId="0CF4C46E" w14:textId="05E04A89" w:rsidR="00FA4161" w:rsidRDefault="00865C74" w:rsidP="00FA4161">
      <w:pPr>
        <w:pStyle w:val="ListingStandard"/>
        <w:rPr>
          <w:rStyle w:val="ListingZeichenFett"/>
        </w:rPr>
      </w:pPr>
      <w:r w:rsidRPr="00D464D1">
        <w:rPr>
          <w:rStyle w:val="ListingZeichenFett"/>
        </w:rPr>
        <w:t>Zeige mir, wie ich mithilfe von pyenv mehrere Python-Versionen auf meinem Programmiersystem unter &lt;Name des Betriebssystems&gt; parallel in eigenen virtuellen Umgebungen nutzen kann.</w:t>
      </w:r>
    </w:p>
    <w:p w14:paraId="4673F558" w14:textId="77777777" w:rsidR="00865C74" w:rsidRDefault="00865C74" w:rsidP="00FA4161">
      <w:pPr>
        <w:pStyle w:val="ListingStandard"/>
        <w:rPr>
          <w:rStyle w:val="ListingZeichenFett"/>
        </w:rPr>
      </w:pPr>
    </w:p>
    <w:p w14:paraId="5699D9F7" w14:textId="77777777" w:rsidR="00865C74" w:rsidRDefault="00865C74" w:rsidP="00865C74">
      <w:pPr>
        <w:pStyle w:val="ListingStandard"/>
      </w:pPr>
      <w:r>
        <w:t>Gerne, Rainer! Hier zeige ich dir Schritt für Schritt, wie du mit pyenv unter macOS mehrere Python-Versionen installieren und in eigenen virtuellen Umgebungen nutzen kannst – ideal, wenn du z.</w:t>
      </w:r>
      <w:r>
        <w:rPr>
          <w:rFonts w:ascii="Cambria Math" w:hAnsi="Cambria Math" w:cs="Cambria Math"/>
        </w:rPr>
        <w:t> </w:t>
      </w:r>
      <w:r>
        <w:t>B. TensorFlow mit Python</w:t>
      </w:r>
      <w:r>
        <w:rPr>
          <w:rFonts w:ascii="Cambria Math" w:hAnsi="Cambria Math" w:cs="Cambria Math"/>
        </w:rPr>
        <w:t> </w:t>
      </w:r>
      <w:r>
        <w:t>3.11 brauchst, aber parallel schon Python</w:t>
      </w:r>
      <w:r>
        <w:rPr>
          <w:rFonts w:ascii="Cambria Math" w:hAnsi="Cambria Math" w:cs="Cambria Math"/>
        </w:rPr>
        <w:t> </w:t>
      </w:r>
      <w:r>
        <w:t>3.13 installiert hast.</w:t>
      </w:r>
    </w:p>
    <w:p w14:paraId="674BC440" w14:textId="77777777" w:rsidR="00865C74" w:rsidRDefault="00865C74" w:rsidP="00865C74">
      <w:pPr>
        <w:pStyle w:val="ListingStandard"/>
      </w:pPr>
    </w:p>
    <w:p w14:paraId="60B4BE30" w14:textId="77777777" w:rsidR="00865C74" w:rsidRDefault="00865C74" w:rsidP="00865C74">
      <w:pPr>
        <w:pStyle w:val="ListingStandard"/>
      </w:pPr>
      <w:r>
        <w:rPr>
          <w:rFonts w:ascii="Roboto" w:hAnsi="Roboto" w:cs="Roboto"/>
        </w:rPr>
        <w:t>⸻</w:t>
      </w:r>
    </w:p>
    <w:p w14:paraId="10F129B5" w14:textId="77777777" w:rsidR="00865C74" w:rsidRDefault="00865C74" w:rsidP="00865C74">
      <w:pPr>
        <w:pStyle w:val="ListingStandard"/>
      </w:pPr>
    </w:p>
    <w:p w14:paraId="0ED9B84F" w14:textId="77777777" w:rsidR="00865C74" w:rsidRDefault="00865C74" w:rsidP="00865C74">
      <w:pPr>
        <w:pStyle w:val="ListingStandard"/>
      </w:pPr>
      <w:r>
        <w:rPr>
          <w:rFonts w:ascii="Apple Color Emoji" w:hAnsi="Apple Color Emoji" w:cs="Apple Color Emoji"/>
        </w:rPr>
        <w:t>✅</w:t>
      </w:r>
      <w:r>
        <w:t xml:space="preserve"> 1. Voraussetzungen</w:t>
      </w:r>
    </w:p>
    <w:p w14:paraId="518060FA" w14:textId="77777777" w:rsidR="00865C74" w:rsidRDefault="00865C74" w:rsidP="00865C74">
      <w:pPr>
        <w:pStyle w:val="ListingStandard"/>
      </w:pPr>
    </w:p>
    <w:p w14:paraId="45152C17" w14:textId="77777777" w:rsidR="00865C74" w:rsidRDefault="00865C74" w:rsidP="00865C74">
      <w:pPr>
        <w:pStyle w:val="ListingStandard"/>
      </w:pPr>
      <w:r>
        <w:t>Installiere zunächst Homebrew (falls noch nicht vorhanden):</w:t>
      </w:r>
    </w:p>
    <w:p w14:paraId="58493CF4" w14:textId="77777777" w:rsidR="00865C74" w:rsidRDefault="00865C74" w:rsidP="00865C74">
      <w:pPr>
        <w:pStyle w:val="ListingStandard"/>
      </w:pPr>
    </w:p>
    <w:p w14:paraId="0CB44B3D" w14:textId="77777777" w:rsidR="00865C74" w:rsidRDefault="00865C74" w:rsidP="00865C74">
      <w:pPr>
        <w:pStyle w:val="ListingStandard"/>
      </w:pPr>
      <w:r>
        <w:t>/bin/bash -c "$(curl -fsSL https://raw.githubusercontent.com/Homebrew/install/HEAD/install.sh)"</w:t>
      </w:r>
    </w:p>
    <w:p w14:paraId="7BB71A87" w14:textId="77777777" w:rsidR="00865C74" w:rsidRDefault="00865C74" w:rsidP="00865C74">
      <w:pPr>
        <w:pStyle w:val="ListingStandard"/>
      </w:pPr>
    </w:p>
    <w:p w14:paraId="3A81B62A" w14:textId="77777777" w:rsidR="00865C74" w:rsidRDefault="00865C74" w:rsidP="00865C74">
      <w:pPr>
        <w:pStyle w:val="ListingStandard"/>
      </w:pPr>
      <w:r>
        <w:t>Dann installiere pyenv:</w:t>
      </w:r>
    </w:p>
    <w:p w14:paraId="1D362C2C" w14:textId="77777777" w:rsidR="00865C74" w:rsidRDefault="00865C74" w:rsidP="00865C74">
      <w:pPr>
        <w:pStyle w:val="ListingStandard"/>
      </w:pPr>
    </w:p>
    <w:p w14:paraId="42494F54" w14:textId="77777777" w:rsidR="00865C74" w:rsidRDefault="00865C74" w:rsidP="00865C74">
      <w:pPr>
        <w:pStyle w:val="ListingStandard"/>
      </w:pPr>
      <w:r>
        <w:t>brew update</w:t>
      </w:r>
    </w:p>
    <w:p w14:paraId="11751DF7" w14:textId="77777777" w:rsidR="00865C74" w:rsidRDefault="00865C74" w:rsidP="00865C74">
      <w:pPr>
        <w:pStyle w:val="ListingStandard"/>
      </w:pPr>
      <w:r>
        <w:t>brew install pyenv</w:t>
      </w:r>
    </w:p>
    <w:p w14:paraId="550B350A" w14:textId="77777777" w:rsidR="00865C74" w:rsidRDefault="00865C74" w:rsidP="00865C74">
      <w:pPr>
        <w:pStyle w:val="ListingStandard"/>
      </w:pPr>
    </w:p>
    <w:p w14:paraId="29FEB632" w14:textId="77777777" w:rsidR="00865C74" w:rsidRDefault="00865C74" w:rsidP="00865C74">
      <w:pPr>
        <w:pStyle w:val="ListingStandard"/>
      </w:pPr>
    </w:p>
    <w:p w14:paraId="2BA075C8" w14:textId="77777777" w:rsidR="00865C74" w:rsidRDefault="00865C74" w:rsidP="00865C74">
      <w:pPr>
        <w:pStyle w:val="ListingStandard"/>
      </w:pPr>
      <w:r>
        <w:rPr>
          <w:rFonts w:ascii="Roboto" w:hAnsi="Roboto" w:cs="Roboto"/>
        </w:rPr>
        <w:t>⸻</w:t>
      </w:r>
    </w:p>
    <w:p w14:paraId="45D3366C" w14:textId="77777777" w:rsidR="00865C74" w:rsidRDefault="00865C74" w:rsidP="00865C74">
      <w:pPr>
        <w:pStyle w:val="ListingStandard"/>
      </w:pPr>
    </w:p>
    <w:p w14:paraId="52DBB2FC" w14:textId="77777777" w:rsidR="00865C74" w:rsidRDefault="00865C74" w:rsidP="00865C74">
      <w:pPr>
        <w:pStyle w:val="ListingStandard"/>
      </w:pPr>
      <w:r>
        <w:rPr>
          <w:rFonts w:ascii="Apple Color Emoji" w:hAnsi="Apple Color Emoji" w:cs="Apple Color Emoji"/>
        </w:rPr>
        <w:t>✅</w:t>
      </w:r>
      <w:r>
        <w:t xml:space="preserve"> 2. pyenv einrichten</w:t>
      </w:r>
    </w:p>
    <w:p w14:paraId="516E6103" w14:textId="77777777" w:rsidR="00865C74" w:rsidRDefault="00865C74" w:rsidP="00865C74">
      <w:pPr>
        <w:pStyle w:val="ListingStandard"/>
      </w:pPr>
    </w:p>
    <w:p w14:paraId="128C8669" w14:textId="77777777" w:rsidR="00865C74" w:rsidRDefault="00865C74" w:rsidP="00865C74">
      <w:pPr>
        <w:pStyle w:val="ListingStandard"/>
      </w:pPr>
      <w:r>
        <w:t>Füge Folgendes in deine Shell-Konfigurationsdatei ein (~/.zshrc, falls du Zsh nutzt):</w:t>
      </w:r>
    </w:p>
    <w:p w14:paraId="340D2736" w14:textId="77777777" w:rsidR="00865C74" w:rsidRDefault="00865C74" w:rsidP="00865C74">
      <w:pPr>
        <w:pStyle w:val="ListingStandard"/>
      </w:pPr>
    </w:p>
    <w:p w14:paraId="77A61DE0" w14:textId="77777777" w:rsidR="00865C74" w:rsidRDefault="00865C74" w:rsidP="00865C74">
      <w:pPr>
        <w:pStyle w:val="ListingStandard"/>
      </w:pPr>
      <w:r>
        <w:t>export PYENV_ROOT="$HOME/.pyenv"</w:t>
      </w:r>
    </w:p>
    <w:p w14:paraId="3AD523B8" w14:textId="77777777" w:rsidR="00865C74" w:rsidRDefault="00865C74" w:rsidP="00865C74">
      <w:pPr>
        <w:pStyle w:val="ListingStandard"/>
      </w:pPr>
      <w:r>
        <w:t>export PATH="$PYENV_ROOT/bin:$PATH"</w:t>
      </w:r>
    </w:p>
    <w:p w14:paraId="1DC821BD" w14:textId="77777777" w:rsidR="00865C74" w:rsidRDefault="00865C74" w:rsidP="00865C74">
      <w:pPr>
        <w:pStyle w:val="ListingStandard"/>
      </w:pPr>
      <w:r>
        <w:t>eval "$(pyenv init --path)"</w:t>
      </w:r>
    </w:p>
    <w:p w14:paraId="21C3059C" w14:textId="77777777" w:rsidR="00865C74" w:rsidRDefault="00865C74" w:rsidP="00865C74">
      <w:pPr>
        <w:pStyle w:val="ListingStandard"/>
      </w:pPr>
      <w:r>
        <w:t>eval "$(pyenv init -)"</w:t>
      </w:r>
    </w:p>
    <w:p w14:paraId="51BB031E" w14:textId="77777777" w:rsidR="00865C74" w:rsidRDefault="00865C74" w:rsidP="00865C74">
      <w:pPr>
        <w:pStyle w:val="ListingStandard"/>
      </w:pPr>
    </w:p>
    <w:p w14:paraId="0E7380C0" w14:textId="77777777" w:rsidR="00865C74" w:rsidRDefault="00865C74" w:rsidP="00865C74">
      <w:pPr>
        <w:pStyle w:val="ListingStandard"/>
      </w:pPr>
      <w:r>
        <w:t>Dann neu laden:</w:t>
      </w:r>
    </w:p>
    <w:p w14:paraId="001EF9FB" w14:textId="77777777" w:rsidR="00865C74" w:rsidRDefault="00865C74" w:rsidP="00865C74">
      <w:pPr>
        <w:pStyle w:val="ListingStandard"/>
      </w:pPr>
    </w:p>
    <w:p w14:paraId="3F68B673" w14:textId="77777777" w:rsidR="00865C74" w:rsidRDefault="00865C74" w:rsidP="00865C74">
      <w:pPr>
        <w:pStyle w:val="ListingStandard"/>
      </w:pPr>
      <w:r>
        <w:t>source ~/.zshrc</w:t>
      </w:r>
    </w:p>
    <w:p w14:paraId="2F2C3053" w14:textId="77777777" w:rsidR="00865C74" w:rsidRDefault="00865C74" w:rsidP="00865C74">
      <w:pPr>
        <w:pStyle w:val="ListingStandard"/>
      </w:pPr>
    </w:p>
    <w:p w14:paraId="4D469A25" w14:textId="77777777" w:rsidR="00865C74" w:rsidRDefault="00865C74" w:rsidP="00865C74">
      <w:pPr>
        <w:pStyle w:val="ListingStandard"/>
      </w:pPr>
    </w:p>
    <w:p w14:paraId="28946DE9" w14:textId="77777777" w:rsidR="00865C74" w:rsidRDefault="00865C74" w:rsidP="00865C74">
      <w:pPr>
        <w:pStyle w:val="ListingStandard"/>
      </w:pPr>
      <w:r>
        <w:rPr>
          <w:rFonts w:ascii="Roboto" w:hAnsi="Roboto" w:cs="Roboto"/>
        </w:rPr>
        <w:t>⸻</w:t>
      </w:r>
    </w:p>
    <w:p w14:paraId="61494FC5" w14:textId="77777777" w:rsidR="00865C74" w:rsidRDefault="00865C74" w:rsidP="00865C74">
      <w:pPr>
        <w:pStyle w:val="ListingStandard"/>
      </w:pPr>
    </w:p>
    <w:p w14:paraId="54862762" w14:textId="77777777" w:rsidR="00865C74" w:rsidRDefault="00865C74" w:rsidP="00865C74">
      <w:pPr>
        <w:pStyle w:val="ListingStandard"/>
      </w:pPr>
      <w:r>
        <w:rPr>
          <w:rFonts w:ascii="Apple Color Emoji" w:hAnsi="Apple Color Emoji" w:cs="Apple Color Emoji"/>
        </w:rPr>
        <w:t>✅</w:t>
      </w:r>
      <w:r>
        <w:t xml:space="preserve"> 3. Python-Versionen installieren</w:t>
      </w:r>
    </w:p>
    <w:p w14:paraId="39A1CD3E" w14:textId="77777777" w:rsidR="00865C74" w:rsidRDefault="00865C74" w:rsidP="00865C74">
      <w:pPr>
        <w:pStyle w:val="ListingStandard"/>
      </w:pPr>
    </w:p>
    <w:p w14:paraId="0F4B99EB" w14:textId="77777777" w:rsidR="00865C74" w:rsidRDefault="00865C74" w:rsidP="00865C74">
      <w:pPr>
        <w:pStyle w:val="ListingStandard"/>
      </w:pPr>
      <w:r>
        <w:t>Zeige verfügbare Versionen:</w:t>
      </w:r>
    </w:p>
    <w:p w14:paraId="625C9067" w14:textId="77777777" w:rsidR="00865C74" w:rsidRDefault="00865C74" w:rsidP="00865C74">
      <w:pPr>
        <w:pStyle w:val="ListingStandard"/>
      </w:pPr>
    </w:p>
    <w:p w14:paraId="141CBCED" w14:textId="77777777" w:rsidR="00865C74" w:rsidRDefault="00865C74" w:rsidP="00865C74">
      <w:pPr>
        <w:pStyle w:val="ListingStandard"/>
      </w:pPr>
      <w:r>
        <w:t>pyenv install --list</w:t>
      </w:r>
    </w:p>
    <w:p w14:paraId="2D888D17" w14:textId="77777777" w:rsidR="00865C74" w:rsidRDefault="00865C74" w:rsidP="00865C74">
      <w:pPr>
        <w:pStyle w:val="ListingStandard"/>
      </w:pPr>
    </w:p>
    <w:p w14:paraId="6A997FA6" w14:textId="77777777" w:rsidR="00865C74" w:rsidRDefault="00865C74" w:rsidP="00865C74">
      <w:pPr>
        <w:pStyle w:val="ListingStandard"/>
      </w:pPr>
      <w:r>
        <w:t>Installiere z.</w:t>
      </w:r>
      <w:r>
        <w:rPr>
          <w:rFonts w:ascii="Cambria Math" w:hAnsi="Cambria Math" w:cs="Cambria Math"/>
        </w:rPr>
        <w:t> </w:t>
      </w:r>
      <w:r>
        <w:t>B. Python</w:t>
      </w:r>
      <w:r>
        <w:rPr>
          <w:rFonts w:ascii="Cambria Math" w:hAnsi="Cambria Math" w:cs="Cambria Math"/>
        </w:rPr>
        <w:t> </w:t>
      </w:r>
      <w:r>
        <w:t>3.11 und 3.13:</w:t>
      </w:r>
    </w:p>
    <w:p w14:paraId="1DC2EA69" w14:textId="77777777" w:rsidR="00865C74" w:rsidRDefault="00865C74" w:rsidP="00865C74">
      <w:pPr>
        <w:pStyle w:val="ListingStandard"/>
      </w:pPr>
    </w:p>
    <w:p w14:paraId="59A76F39" w14:textId="77777777" w:rsidR="00865C74" w:rsidRDefault="00865C74" w:rsidP="00865C74">
      <w:pPr>
        <w:pStyle w:val="ListingStandard"/>
      </w:pPr>
      <w:r>
        <w:t>pyenv install 3.11.9</w:t>
      </w:r>
    </w:p>
    <w:p w14:paraId="0762B693" w14:textId="77777777" w:rsidR="00865C74" w:rsidRDefault="00865C74" w:rsidP="00865C74">
      <w:pPr>
        <w:pStyle w:val="ListingStandard"/>
      </w:pPr>
      <w:r>
        <w:t>pyenv install 3.13.0</w:t>
      </w:r>
    </w:p>
    <w:p w14:paraId="7102E936" w14:textId="77777777" w:rsidR="00865C74" w:rsidRDefault="00865C74" w:rsidP="00865C74">
      <w:pPr>
        <w:pStyle w:val="ListingStandard"/>
      </w:pPr>
    </w:p>
    <w:p w14:paraId="17B9A538" w14:textId="77777777" w:rsidR="00865C74" w:rsidRDefault="00865C74" w:rsidP="00865C74">
      <w:pPr>
        <w:pStyle w:val="ListingStandard"/>
      </w:pPr>
    </w:p>
    <w:p w14:paraId="48041EB3" w14:textId="77777777" w:rsidR="00865C74" w:rsidRDefault="00865C74" w:rsidP="00865C74">
      <w:pPr>
        <w:pStyle w:val="ListingStandard"/>
      </w:pPr>
      <w:r>
        <w:rPr>
          <w:rFonts w:ascii="Roboto" w:hAnsi="Roboto" w:cs="Roboto"/>
        </w:rPr>
        <w:lastRenderedPageBreak/>
        <w:t>⸻</w:t>
      </w:r>
    </w:p>
    <w:p w14:paraId="611A8C32" w14:textId="77777777" w:rsidR="00865C74" w:rsidRDefault="00865C74" w:rsidP="00865C74">
      <w:pPr>
        <w:pStyle w:val="ListingStandard"/>
      </w:pPr>
    </w:p>
    <w:p w14:paraId="52814BD4" w14:textId="77777777" w:rsidR="00865C74" w:rsidRDefault="00865C74" w:rsidP="00865C74">
      <w:pPr>
        <w:pStyle w:val="ListingStandard"/>
      </w:pPr>
      <w:r>
        <w:rPr>
          <w:rFonts w:ascii="Apple Color Emoji" w:hAnsi="Apple Color Emoji" w:cs="Apple Color Emoji"/>
        </w:rPr>
        <w:t>✅</w:t>
      </w:r>
      <w:r>
        <w:t xml:space="preserve"> 4. Globale oder lokale Python-Version setzen</w:t>
      </w:r>
    </w:p>
    <w:p w14:paraId="4546F2E9" w14:textId="77777777" w:rsidR="00865C74" w:rsidRDefault="00865C74" w:rsidP="00865C74">
      <w:pPr>
        <w:pStyle w:val="ListingStandard"/>
      </w:pPr>
      <w:r>
        <w:tab/>
        <w:t>•</w:t>
      </w:r>
      <w:r>
        <w:tab/>
        <w:t>Für das gesamte System:</w:t>
      </w:r>
    </w:p>
    <w:p w14:paraId="4DE1A7E4" w14:textId="77777777" w:rsidR="00865C74" w:rsidRDefault="00865C74" w:rsidP="00865C74">
      <w:pPr>
        <w:pStyle w:val="ListingStandard"/>
      </w:pPr>
    </w:p>
    <w:p w14:paraId="64F2A819" w14:textId="77777777" w:rsidR="00865C74" w:rsidRDefault="00865C74" w:rsidP="00865C74">
      <w:pPr>
        <w:pStyle w:val="ListingStandard"/>
      </w:pPr>
      <w:r>
        <w:t>pyenv global 3.11.9</w:t>
      </w:r>
    </w:p>
    <w:p w14:paraId="4C27B1DB" w14:textId="77777777" w:rsidR="00865C74" w:rsidRDefault="00865C74" w:rsidP="00865C74">
      <w:pPr>
        <w:pStyle w:val="ListingStandard"/>
      </w:pPr>
    </w:p>
    <w:p w14:paraId="29DEF22E" w14:textId="77777777" w:rsidR="00865C74" w:rsidRDefault="00865C74" w:rsidP="00865C74">
      <w:pPr>
        <w:pStyle w:val="ListingStandard"/>
      </w:pPr>
    </w:p>
    <w:p w14:paraId="68FD9D75" w14:textId="77777777" w:rsidR="00865C74" w:rsidRDefault="00865C74" w:rsidP="00865C74">
      <w:pPr>
        <w:pStyle w:val="ListingStandard"/>
      </w:pPr>
      <w:r>
        <w:tab/>
        <w:t>•</w:t>
      </w:r>
      <w:r>
        <w:tab/>
        <w:t>Nur für ein Projektverzeichnis:</w:t>
      </w:r>
    </w:p>
    <w:p w14:paraId="648E8E08" w14:textId="77777777" w:rsidR="00865C74" w:rsidRDefault="00865C74" w:rsidP="00865C74">
      <w:pPr>
        <w:pStyle w:val="ListingStandard"/>
      </w:pPr>
    </w:p>
    <w:p w14:paraId="4BEBC4C3" w14:textId="77777777" w:rsidR="00865C74" w:rsidRDefault="00865C74" w:rsidP="00865C74">
      <w:pPr>
        <w:pStyle w:val="ListingStandard"/>
      </w:pPr>
      <w:r>
        <w:t>cd /Users/rainer/mein-projekt</w:t>
      </w:r>
    </w:p>
    <w:p w14:paraId="2EE85059" w14:textId="77777777" w:rsidR="00865C74" w:rsidRDefault="00865C74" w:rsidP="00865C74">
      <w:pPr>
        <w:pStyle w:val="ListingStandard"/>
      </w:pPr>
      <w:r>
        <w:t>pyenv local 3.11.9</w:t>
      </w:r>
    </w:p>
    <w:p w14:paraId="215F2234" w14:textId="77777777" w:rsidR="00865C74" w:rsidRDefault="00865C74" w:rsidP="00865C74">
      <w:pPr>
        <w:pStyle w:val="ListingStandard"/>
      </w:pPr>
    </w:p>
    <w:p w14:paraId="59AFDD63" w14:textId="77777777" w:rsidR="00865C74" w:rsidRDefault="00865C74" w:rsidP="00865C74">
      <w:pPr>
        <w:pStyle w:val="ListingStandard"/>
      </w:pPr>
    </w:p>
    <w:p w14:paraId="4ACCF728" w14:textId="77777777" w:rsidR="00865C74" w:rsidRDefault="00865C74" w:rsidP="00865C74">
      <w:pPr>
        <w:pStyle w:val="ListingStandard"/>
      </w:pPr>
    </w:p>
    <w:p w14:paraId="34328B5B" w14:textId="77777777" w:rsidR="00865C74" w:rsidRDefault="00865C74" w:rsidP="00865C74">
      <w:pPr>
        <w:pStyle w:val="ListingStandard"/>
      </w:pPr>
      <w:r>
        <w:rPr>
          <w:rFonts w:ascii="Roboto" w:hAnsi="Roboto" w:cs="Roboto"/>
        </w:rPr>
        <w:t>⸻</w:t>
      </w:r>
    </w:p>
    <w:p w14:paraId="1218E306" w14:textId="77777777" w:rsidR="00865C74" w:rsidRDefault="00865C74" w:rsidP="00865C74">
      <w:pPr>
        <w:pStyle w:val="ListingStandard"/>
      </w:pPr>
    </w:p>
    <w:p w14:paraId="5FCA2329" w14:textId="77777777" w:rsidR="00865C74" w:rsidRDefault="00865C74" w:rsidP="00865C74">
      <w:pPr>
        <w:pStyle w:val="ListingStandard"/>
      </w:pPr>
      <w:r>
        <w:rPr>
          <w:rFonts w:ascii="Apple Color Emoji" w:hAnsi="Apple Color Emoji" w:cs="Apple Color Emoji"/>
        </w:rPr>
        <w:t>✅</w:t>
      </w:r>
      <w:r>
        <w:t xml:space="preserve"> 5. Virtuelle Umgebung erstellen (optional)</w:t>
      </w:r>
    </w:p>
    <w:p w14:paraId="68B3CEC2" w14:textId="77777777" w:rsidR="00865C74" w:rsidRDefault="00865C74" w:rsidP="00865C74">
      <w:pPr>
        <w:pStyle w:val="ListingStandard"/>
      </w:pPr>
    </w:p>
    <w:p w14:paraId="550FD3C6" w14:textId="77777777" w:rsidR="00865C74" w:rsidRDefault="00865C74" w:rsidP="00865C74">
      <w:pPr>
        <w:pStyle w:val="ListingStandard"/>
      </w:pPr>
      <w:r>
        <w:t>Falls du virtuelle Umgebungen nutzen möchtest, installiere dazu pyenv-virtualenv:</w:t>
      </w:r>
    </w:p>
    <w:p w14:paraId="5B3C30F7" w14:textId="77777777" w:rsidR="00865C74" w:rsidRDefault="00865C74" w:rsidP="00865C74">
      <w:pPr>
        <w:pStyle w:val="ListingStandard"/>
      </w:pPr>
    </w:p>
    <w:p w14:paraId="2F2F4BFF" w14:textId="77777777" w:rsidR="00865C74" w:rsidRDefault="00865C74" w:rsidP="00865C74">
      <w:pPr>
        <w:pStyle w:val="ListingStandard"/>
      </w:pPr>
      <w:r>
        <w:t>brew install pyenv-virtualenv</w:t>
      </w:r>
    </w:p>
    <w:p w14:paraId="44834E6D" w14:textId="77777777" w:rsidR="00865C74" w:rsidRDefault="00865C74" w:rsidP="00865C74">
      <w:pPr>
        <w:pStyle w:val="ListingStandard"/>
      </w:pPr>
    </w:p>
    <w:p w14:paraId="7C648ECD" w14:textId="77777777" w:rsidR="00865C74" w:rsidRDefault="00865C74" w:rsidP="00865C74">
      <w:pPr>
        <w:pStyle w:val="ListingStandard"/>
      </w:pPr>
      <w:r>
        <w:t>Und ergänze .zshrc:</w:t>
      </w:r>
    </w:p>
    <w:p w14:paraId="38C73B32" w14:textId="77777777" w:rsidR="00865C74" w:rsidRDefault="00865C74" w:rsidP="00865C74">
      <w:pPr>
        <w:pStyle w:val="ListingStandard"/>
      </w:pPr>
    </w:p>
    <w:p w14:paraId="4E36B638" w14:textId="77777777" w:rsidR="00865C74" w:rsidRDefault="00865C74" w:rsidP="00865C74">
      <w:pPr>
        <w:pStyle w:val="ListingStandard"/>
      </w:pPr>
      <w:r>
        <w:t>eval "$(pyenv virtualenv-init -)"</w:t>
      </w:r>
    </w:p>
    <w:p w14:paraId="23F96002" w14:textId="77777777" w:rsidR="00865C74" w:rsidRDefault="00865C74" w:rsidP="00865C74">
      <w:pPr>
        <w:pStyle w:val="ListingStandard"/>
      </w:pPr>
    </w:p>
    <w:p w14:paraId="30E4E227" w14:textId="77777777" w:rsidR="00865C74" w:rsidRDefault="00865C74" w:rsidP="00865C74">
      <w:pPr>
        <w:pStyle w:val="ListingStandard"/>
      </w:pPr>
      <w:r>
        <w:t>Dann neu laden:</w:t>
      </w:r>
    </w:p>
    <w:p w14:paraId="57C4B933" w14:textId="77777777" w:rsidR="00865C74" w:rsidRDefault="00865C74" w:rsidP="00865C74">
      <w:pPr>
        <w:pStyle w:val="ListingStandard"/>
      </w:pPr>
    </w:p>
    <w:p w14:paraId="3101BADC" w14:textId="77777777" w:rsidR="00865C74" w:rsidRDefault="00865C74" w:rsidP="00865C74">
      <w:pPr>
        <w:pStyle w:val="ListingStandard"/>
      </w:pPr>
      <w:r>
        <w:t>source ~/.zshrc</w:t>
      </w:r>
    </w:p>
    <w:p w14:paraId="2A6A61E4" w14:textId="77777777" w:rsidR="00865C74" w:rsidRDefault="00865C74" w:rsidP="00865C74">
      <w:pPr>
        <w:pStyle w:val="ListingStandard"/>
      </w:pPr>
    </w:p>
    <w:p w14:paraId="4E3A24BF" w14:textId="77777777" w:rsidR="00865C74" w:rsidRDefault="00865C74" w:rsidP="00865C74">
      <w:pPr>
        <w:pStyle w:val="ListingStandard"/>
      </w:pPr>
      <w:r>
        <w:t>Erstelle nun eine virtuelle Umgebung mit z.</w:t>
      </w:r>
      <w:r>
        <w:rPr>
          <w:rFonts w:ascii="Cambria Math" w:hAnsi="Cambria Math" w:cs="Cambria Math"/>
        </w:rPr>
        <w:t> </w:t>
      </w:r>
      <w:r>
        <w:t>B. Python</w:t>
      </w:r>
      <w:r>
        <w:rPr>
          <w:rFonts w:ascii="Cambria Math" w:hAnsi="Cambria Math" w:cs="Cambria Math"/>
        </w:rPr>
        <w:t> </w:t>
      </w:r>
      <w:r>
        <w:t>3.11:</w:t>
      </w:r>
    </w:p>
    <w:p w14:paraId="27A080B7" w14:textId="77777777" w:rsidR="00865C74" w:rsidRDefault="00865C74" w:rsidP="00865C74">
      <w:pPr>
        <w:pStyle w:val="ListingStandard"/>
      </w:pPr>
    </w:p>
    <w:p w14:paraId="5376B157" w14:textId="77777777" w:rsidR="00865C74" w:rsidRDefault="00865C74" w:rsidP="00865C74">
      <w:pPr>
        <w:pStyle w:val="ListingStandard"/>
      </w:pPr>
      <w:r>
        <w:t>pyenv virtualenv 3.11.9 tf-env-311</w:t>
      </w:r>
    </w:p>
    <w:p w14:paraId="0B7E2DAD" w14:textId="77777777" w:rsidR="00865C74" w:rsidRDefault="00865C74" w:rsidP="00865C74">
      <w:pPr>
        <w:pStyle w:val="ListingStandard"/>
      </w:pPr>
    </w:p>
    <w:p w14:paraId="02AAFBE0" w14:textId="77777777" w:rsidR="00865C74" w:rsidRDefault="00865C74" w:rsidP="00865C74">
      <w:pPr>
        <w:pStyle w:val="ListingStandard"/>
      </w:pPr>
      <w:r>
        <w:t>Aktiviere die Umgebung:</w:t>
      </w:r>
    </w:p>
    <w:p w14:paraId="748D726D" w14:textId="77777777" w:rsidR="00865C74" w:rsidRDefault="00865C74" w:rsidP="00865C74">
      <w:pPr>
        <w:pStyle w:val="ListingStandard"/>
      </w:pPr>
    </w:p>
    <w:p w14:paraId="716BA653" w14:textId="77777777" w:rsidR="00865C74" w:rsidRDefault="00865C74" w:rsidP="00865C74">
      <w:pPr>
        <w:pStyle w:val="ListingStandard"/>
      </w:pPr>
      <w:r>
        <w:t>pyenv activate tf-env-311</w:t>
      </w:r>
    </w:p>
    <w:p w14:paraId="49D8B01E" w14:textId="77777777" w:rsidR="00865C74" w:rsidRDefault="00865C74" w:rsidP="00865C74">
      <w:pPr>
        <w:pStyle w:val="ListingStandard"/>
      </w:pPr>
    </w:p>
    <w:p w14:paraId="18E95361" w14:textId="77777777" w:rsidR="00865C74" w:rsidRDefault="00865C74" w:rsidP="00865C74">
      <w:pPr>
        <w:pStyle w:val="ListingStandard"/>
      </w:pPr>
      <w:r>
        <w:t>Oder automatisch im Projektordner:</w:t>
      </w:r>
    </w:p>
    <w:p w14:paraId="4A3079F8" w14:textId="77777777" w:rsidR="00865C74" w:rsidRDefault="00865C74" w:rsidP="00865C74">
      <w:pPr>
        <w:pStyle w:val="ListingStandard"/>
      </w:pPr>
    </w:p>
    <w:p w14:paraId="40C3EEBE" w14:textId="77777777" w:rsidR="00865C74" w:rsidRDefault="00865C74" w:rsidP="00865C74">
      <w:pPr>
        <w:pStyle w:val="ListingStandard"/>
      </w:pPr>
      <w:r>
        <w:t>cd /Users/rainer/tf-projekt</w:t>
      </w:r>
    </w:p>
    <w:p w14:paraId="37AACC16" w14:textId="77777777" w:rsidR="00865C74" w:rsidRDefault="00865C74" w:rsidP="00865C74">
      <w:pPr>
        <w:pStyle w:val="ListingStandard"/>
      </w:pPr>
      <w:r>
        <w:t>pyenv local tf-env-311</w:t>
      </w:r>
    </w:p>
    <w:p w14:paraId="2E643266" w14:textId="77777777" w:rsidR="00865C74" w:rsidRDefault="00865C74" w:rsidP="00865C74">
      <w:pPr>
        <w:pStyle w:val="ListingStandard"/>
      </w:pPr>
    </w:p>
    <w:p w14:paraId="54EE34B1" w14:textId="77777777" w:rsidR="00865C74" w:rsidRDefault="00865C74" w:rsidP="00865C74">
      <w:pPr>
        <w:pStyle w:val="ListingStandard"/>
      </w:pPr>
      <w:r>
        <w:t>Dann kannst du dort z.</w:t>
      </w:r>
      <w:r>
        <w:rPr>
          <w:rFonts w:ascii="Cambria Math" w:hAnsi="Cambria Math" w:cs="Cambria Math"/>
        </w:rPr>
        <w:t> </w:t>
      </w:r>
      <w:r>
        <w:t>B. TensorFlow installieren:</w:t>
      </w:r>
    </w:p>
    <w:p w14:paraId="516848A2" w14:textId="77777777" w:rsidR="00865C74" w:rsidRDefault="00865C74" w:rsidP="00865C74">
      <w:pPr>
        <w:pStyle w:val="ListingStandard"/>
      </w:pPr>
    </w:p>
    <w:p w14:paraId="28B762FE" w14:textId="77777777" w:rsidR="00865C74" w:rsidRDefault="00865C74" w:rsidP="00865C74">
      <w:pPr>
        <w:pStyle w:val="ListingStandard"/>
      </w:pPr>
      <w:r>
        <w:t>pip install tensorflow</w:t>
      </w:r>
    </w:p>
    <w:p w14:paraId="1E5D7295" w14:textId="77777777" w:rsidR="00865C74" w:rsidRDefault="00865C74" w:rsidP="00865C74">
      <w:pPr>
        <w:pStyle w:val="ListingStandard"/>
      </w:pPr>
    </w:p>
    <w:p w14:paraId="02017C79" w14:textId="77777777" w:rsidR="00865C74" w:rsidRDefault="00865C74" w:rsidP="00865C74">
      <w:pPr>
        <w:pStyle w:val="ListingStandard"/>
      </w:pPr>
    </w:p>
    <w:p w14:paraId="0E10E63B" w14:textId="77777777" w:rsidR="00865C74" w:rsidRDefault="00865C74" w:rsidP="00865C74">
      <w:pPr>
        <w:pStyle w:val="ListingStandard"/>
      </w:pPr>
      <w:r>
        <w:rPr>
          <w:rFonts w:ascii="Roboto" w:hAnsi="Roboto" w:cs="Roboto"/>
        </w:rPr>
        <w:t>⸻</w:t>
      </w:r>
    </w:p>
    <w:p w14:paraId="395D28B9" w14:textId="77777777" w:rsidR="00865C74" w:rsidRDefault="00865C74" w:rsidP="00865C74">
      <w:pPr>
        <w:pStyle w:val="ListingStandard"/>
      </w:pPr>
    </w:p>
    <w:p w14:paraId="45F01008" w14:textId="77777777" w:rsidR="00865C74" w:rsidRDefault="00865C74" w:rsidP="00865C74">
      <w:pPr>
        <w:pStyle w:val="ListingStandard"/>
      </w:pPr>
      <w:r>
        <w:rPr>
          <w:rFonts w:ascii="Apple Color Emoji" w:hAnsi="Apple Color Emoji" w:cs="Apple Color Emoji"/>
        </w:rPr>
        <w:t>✅</w:t>
      </w:r>
      <w:r>
        <w:t xml:space="preserve"> 6. In Visual Studio Code nutzen</w:t>
      </w:r>
    </w:p>
    <w:p w14:paraId="25A3E00B" w14:textId="77777777" w:rsidR="00865C74" w:rsidRDefault="00865C74" w:rsidP="00865C74">
      <w:pPr>
        <w:pStyle w:val="ListingStandard"/>
      </w:pPr>
    </w:p>
    <w:p w14:paraId="1AD6D75F" w14:textId="77777777" w:rsidR="00865C74" w:rsidRDefault="00865C74" w:rsidP="00865C74">
      <w:pPr>
        <w:pStyle w:val="ListingStandard"/>
      </w:pPr>
      <w:r>
        <w:t>Wenn du VSC verwendest:</w:t>
      </w:r>
    </w:p>
    <w:p w14:paraId="3F111507" w14:textId="77777777" w:rsidR="00865C74" w:rsidRDefault="00865C74" w:rsidP="00865C74">
      <w:pPr>
        <w:pStyle w:val="ListingStandard"/>
      </w:pPr>
      <w:r>
        <w:tab/>
        <w:t>1.</w:t>
      </w:r>
      <w:r>
        <w:tab/>
        <w:t>Öffne das Projektverzeichnis.</w:t>
      </w:r>
    </w:p>
    <w:p w14:paraId="0D608C41" w14:textId="77777777" w:rsidR="00865C74" w:rsidRDefault="00865C74" w:rsidP="00865C74">
      <w:pPr>
        <w:pStyle w:val="ListingStandard"/>
      </w:pPr>
      <w:r>
        <w:tab/>
        <w:t>2.</w:t>
      </w:r>
      <w:r>
        <w:tab/>
        <w:t>Drücke Cmd+Shift+P, wähle Python: Interpreter auswählen.</w:t>
      </w:r>
    </w:p>
    <w:p w14:paraId="4BF163DE" w14:textId="77777777" w:rsidR="00865C74" w:rsidRDefault="00865C74" w:rsidP="00865C74">
      <w:pPr>
        <w:pStyle w:val="ListingStandard"/>
      </w:pPr>
      <w:r>
        <w:tab/>
        <w:t>3.</w:t>
      </w:r>
      <w:r>
        <w:tab/>
        <w:t>Wähle den Interpreter aus: z.</w:t>
      </w:r>
      <w:r>
        <w:rPr>
          <w:rFonts w:ascii="Cambria Math" w:hAnsi="Cambria Math" w:cs="Cambria Math"/>
        </w:rPr>
        <w:t> </w:t>
      </w:r>
      <w:r>
        <w:t>B. ~/.pyenv/versions/tf-env-311/bin/python.</w:t>
      </w:r>
    </w:p>
    <w:p w14:paraId="069115B7" w14:textId="77777777" w:rsidR="00865C74" w:rsidRDefault="00865C74" w:rsidP="00865C74">
      <w:pPr>
        <w:pStyle w:val="ListingStandard"/>
      </w:pPr>
    </w:p>
    <w:p w14:paraId="06FACDB3" w14:textId="77777777" w:rsidR="00865C74" w:rsidRDefault="00865C74" w:rsidP="00865C74">
      <w:pPr>
        <w:pStyle w:val="ListingStandard"/>
      </w:pPr>
      <w:r>
        <w:rPr>
          <w:rFonts w:ascii="Roboto" w:hAnsi="Roboto" w:cs="Roboto"/>
        </w:rPr>
        <w:t>⸻</w:t>
      </w:r>
    </w:p>
    <w:p w14:paraId="5EB1F2B0" w14:textId="77777777" w:rsidR="00865C74" w:rsidRDefault="00865C74" w:rsidP="00865C74">
      <w:pPr>
        <w:pStyle w:val="ListingStandard"/>
      </w:pPr>
    </w:p>
    <w:p w14:paraId="6BB83FA6" w14:textId="77777777" w:rsidR="00865C74" w:rsidRDefault="00865C74" w:rsidP="00865C74">
      <w:pPr>
        <w:pStyle w:val="ListingStandard"/>
      </w:pPr>
      <w:r>
        <w:rPr>
          <w:rFonts w:ascii="Apple Color Emoji" w:hAnsi="Apple Color Emoji" w:cs="Apple Color Emoji"/>
        </w:rPr>
        <w:t>🔁</w:t>
      </w:r>
      <w:r>
        <w:t xml:space="preserve"> Deaktivieren oder wechseln</w:t>
      </w:r>
    </w:p>
    <w:p w14:paraId="166EAADC" w14:textId="77777777" w:rsidR="00865C74" w:rsidRDefault="00865C74" w:rsidP="00865C74">
      <w:pPr>
        <w:pStyle w:val="ListingStandard"/>
      </w:pPr>
    </w:p>
    <w:p w14:paraId="2E9D6E73" w14:textId="77777777" w:rsidR="00865C74" w:rsidRDefault="00865C74" w:rsidP="00865C74">
      <w:pPr>
        <w:pStyle w:val="ListingStandard"/>
      </w:pPr>
      <w:r>
        <w:t>Zurück zur Systemversion:</w:t>
      </w:r>
    </w:p>
    <w:p w14:paraId="68A2F1EA" w14:textId="77777777" w:rsidR="00865C74" w:rsidRDefault="00865C74" w:rsidP="00865C74">
      <w:pPr>
        <w:pStyle w:val="ListingStandard"/>
      </w:pPr>
    </w:p>
    <w:p w14:paraId="4E278A6E" w14:textId="77777777" w:rsidR="00865C74" w:rsidRDefault="00865C74" w:rsidP="00865C74">
      <w:pPr>
        <w:pStyle w:val="ListingStandard"/>
      </w:pPr>
      <w:r>
        <w:t>pyenv deactivate</w:t>
      </w:r>
    </w:p>
    <w:p w14:paraId="5DF6716E" w14:textId="77777777" w:rsidR="00865C74" w:rsidRDefault="00865C74" w:rsidP="00865C74">
      <w:pPr>
        <w:pStyle w:val="ListingStandard"/>
      </w:pPr>
    </w:p>
    <w:p w14:paraId="526A7023" w14:textId="77777777" w:rsidR="00865C74" w:rsidRDefault="00865C74" w:rsidP="00865C74">
      <w:pPr>
        <w:pStyle w:val="ListingStandard"/>
      </w:pPr>
      <w:r>
        <w:t>Oder zu einer anderen Umgebung:</w:t>
      </w:r>
    </w:p>
    <w:p w14:paraId="585CCD20" w14:textId="77777777" w:rsidR="00865C74" w:rsidRDefault="00865C74" w:rsidP="00865C74">
      <w:pPr>
        <w:pStyle w:val="ListingStandard"/>
      </w:pPr>
    </w:p>
    <w:p w14:paraId="7B36195E" w14:textId="77777777" w:rsidR="00865C74" w:rsidRDefault="00865C74" w:rsidP="00865C74">
      <w:pPr>
        <w:pStyle w:val="ListingStandard"/>
      </w:pPr>
      <w:r>
        <w:t>pyenv activate eine-andere-umgebung</w:t>
      </w:r>
    </w:p>
    <w:p w14:paraId="657815B2" w14:textId="77777777" w:rsidR="00865C74" w:rsidRDefault="00865C74" w:rsidP="00865C74">
      <w:pPr>
        <w:pStyle w:val="ListingStandard"/>
      </w:pPr>
    </w:p>
    <w:p w14:paraId="4AE532BE" w14:textId="77777777" w:rsidR="00865C74" w:rsidRDefault="00865C74" w:rsidP="00865C74">
      <w:pPr>
        <w:pStyle w:val="ListingStandard"/>
      </w:pPr>
    </w:p>
    <w:p w14:paraId="55D87E23" w14:textId="77777777" w:rsidR="00865C74" w:rsidRDefault="00865C74" w:rsidP="00865C74">
      <w:pPr>
        <w:pStyle w:val="ListingStandard"/>
      </w:pPr>
      <w:r>
        <w:rPr>
          <w:rFonts w:ascii="Roboto" w:hAnsi="Roboto" w:cs="Roboto"/>
        </w:rPr>
        <w:t>⸻</w:t>
      </w:r>
    </w:p>
    <w:p w14:paraId="6D6BD9C2" w14:textId="77777777" w:rsidR="00865C74" w:rsidRDefault="00865C74" w:rsidP="00865C74">
      <w:pPr>
        <w:pStyle w:val="ListingStandard"/>
      </w:pPr>
    </w:p>
    <w:p w14:paraId="5D8DC788" w14:textId="77777777" w:rsidR="00865C74" w:rsidRDefault="00865C74" w:rsidP="00865C74">
      <w:pPr>
        <w:pStyle w:val="ListingStandard"/>
      </w:pPr>
      <w:r>
        <w:rPr>
          <w:rFonts w:ascii="Apple Color Emoji" w:hAnsi="Apple Color Emoji" w:cs="Apple Color Emoji"/>
        </w:rPr>
        <w:t>❓</w:t>
      </w:r>
      <w:r>
        <w:t>Möchtest du auch sehen, wie du diese Umgebung in ein VSC-Projekt fest einbindest (z.</w:t>
      </w:r>
      <w:r>
        <w:rPr>
          <w:rFonts w:ascii="Cambria Math" w:hAnsi="Cambria Math" w:cs="Cambria Math"/>
        </w:rPr>
        <w:t> </w:t>
      </w:r>
      <w:r>
        <w:t>B. .python-version oder .venv konfigurieren)?</w:t>
      </w:r>
    </w:p>
    <w:p w14:paraId="232CA75E" w14:textId="77777777" w:rsidR="00865C74" w:rsidRDefault="00865C74" w:rsidP="00865C74">
      <w:pPr>
        <w:pStyle w:val="ListingStandard"/>
      </w:pPr>
    </w:p>
    <w:p w14:paraId="08C0FA6D" w14:textId="031D7767" w:rsidR="00865C74" w:rsidRDefault="00865C74" w:rsidP="00865C74">
      <w:pPr>
        <w:pStyle w:val="ListingStandard"/>
      </w:pPr>
      <w:r>
        <w:t>Ich helfe dir gern dabei!</w:t>
      </w:r>
    </w:p>
    <w:p w14:paraId="1A9C8C75" w14:textId="77777777" w:rsidR="00865C74" w:rsidRDefault="00865C74" w:rsidP="00865C74">
      <w:pPr>
        <w:pStyle w:val="ListingStandard"/>
      </w:pPr>
    </w:p>
    <w:p w14:paraId="61FE7E45" w14:textId="77777777" w:rsidR="00865C74" w:rsidRDefault="00865C74" w:rsidP="00865C74">
      <w:pPr>
        <w:pStyle w:val="ListingStandard"/>
      </w:pPr>
    </w:p>
    <w:p w14:paraId="3CD5C0EB" w14:textId="77777777" w:rsidR="00DA16B9" w:rsidRDefault="00DA16B9" w:rsidP="00DA16B9">
      <w:pPr>
        <w:pStyle w:val="ListingStandard"/>
        <w:rPr>
          <w:rStyle w:val="ListingZeichenFett"/>
        </w:rPr>
      </w:pPr>
      <w:r w:rsidRPr="00D23FDD">
        <w:rPr>
          <w:rStyle w:val="ListingZeichenFett"/>
        </w:rPr>
        <w:t>Welche Probleme können beim maschinellen Lernen auftreten, und wie kann ich diese vermeiden?</w:t>
      </w:r>
      <w:r>
        <w:rPr>
          <w:rStyle w:val="ListingZeichenFett"/>
        </w:rPr>
        <w:t xml:space="preserve"> Erkläre es so, dass es ein Anfänger verstehen kann.</w:t>
      </w:r>
    </w:p>
    <w:p w14:paraId="5D185F13" w14:textId="77777777" w:rsidR="006F1731" w:rsidRDefault="006F1731" w:rsidP="00865C74">
      <w:pPr>
        <w:pStyle w:val="ListingStandard"/>
      </w:pPr>
    </w:p>
    <w:p w14:paraId="301CC610" w14:textId="77777777" w:rsidR="006E7CAB" w:rsidRDefault="006E7CAB" w:rsidP="006E7CAB">
      <w:pPr>
        <w:pStyle w:val="ListingStandard"/>
      </w:pPr>
      <w:r>
        <w:t>Beim maschinellen Lernen (ML) gibt es einige typische Probleme, die Anfänger leicht übersehen. Hier sind die wichtigsten, einfach erklärt – mit Tipps, wie du sie vermeiden kannst:</w:t>
      </w:r>
    </w:p>
    <w:p w14:paraId="5AE7313F" w14:textId="77777777" w:rsidR="006E7CAB" w:rsidRDefault="006E7CAB" w:rsidP="006E7CAB">
      <w:pPr>
        <w:pStyle w:val="ListingStandard"/>
      </w:pPr>
    </w:p>
    <w:p w14:paraId="72592B21" w14:textId="77777777" w:rsidR="006E7CAB" w:rsidRDefault="006E7CAB" w:rsidP="006E7CAB">
      <w:pPr>
        <w:pStyle w:val="ListingStandard"/>
      </w:pPr>
      <w:r>
        <w:rPr>
          <w:rFonts w:ascii="Roboto" w:hAnsi="Roboto" w:cs="Roboto"/>
        </w:rPr>
        <w:t>⸻</w:t>
      </w:r>
    </w:p>
    <w:p w14:paraId="61D88ABF" w14:textId="77777777" w:rsidR="006E7CAB" w:rsidRDefault="006E7CAB" w:rsidP="006E7CAB">
      <w:pPr>
        <w:pStyle w:val="ListingStandard"/>
      </w:pPr>
    </w:p>
    <w:p w14:paraId="4B4FA1AB" w14:textId="77777777" w:rsidR="006E7CAB" w:rsidRDefault="006E7CAB" w:rsidP="006E7CAB">
      <w:pPr>
        <w:pStyle w:val="ListingStandard"/>
      </w:pPr>
      <w:r>
        <w:t>1. Überanpassung (Overfitting)</w:t>
      </w:r>
    </w:p>
    <w:p w14:paraId="48FA069F" w14:textId="77777777" w:rsidR="006E7CAB" w:rsidRDefault="006E7CAB" w:rsidP="006E7CAB">
      <w:pPr>
        <w:pStyle w:val="ListingStandard"/>
      </w:pPr>
    </w:p>
    <w:p w14:paraId="3ADCD203" w14:textId="77777777" w:rsidR="006E7CAB" w:rsidRDefault="006E7CAB" w:rsidP="006E7CAB">
      <w:pPr>
        <w:pStyle w:val="ListingStandard"/>
      </w:pPr>
      <w:r>
        <w:t>Was ist das?</w:t>
      </w:r>
    </w:p>
    <w:p w14:paraId="4471852C" w14:textId="77777777" w:rsidR="006E7CAB" w:rsidRDefault="006E7CAB" w:rsidP="006E7CAB">
      <w:pPr>
        <w:pStyle w:val="ListingStandard"/>
      </w:pPr>
      <w:r>
        <w:t>Dein Modell lernt nicht nur die wichtigen Muster in den Daten, sondern auch den „Lärm“ – also unwichtige Zufälligkeiten. Es ist wie ein Schüler, der eine Übung auswendig lernt, statt den Stoff zu verstehen.</w:t>
      </w:r>
    </w:p>
    <w:p w14:paraId="520EB8C8" w14:textId="77777777" w:rsidR="006E7CAB" w:rsidRDefault="006E7CAB" w:rsidP="006E7CAB">
      <w:pPr>
        <w:pStyle w:val="ListingStandard"/>
      </w:pPr>
    </w:p>
    <w:p w14:paraId="19D3BBA8" w14:textId="77777777" w:rsidR="006E7CAB" w:rsidRDefault="006E7CAB" w:rsidP="006E7CAB">
      <w:pPr>
        <w:pStyle w:val="ListingStandard"/>
      </w:pPr>
      <w:r>
        <w:t>Beispiel:</w:t>
      </w:r>
    </w:p>
    <w:p w14:paraId="6AD2DE31" w14:textId="77777777" w:rsidR="006E7CAB" w:rsidRDefault="006E7CAB" w:rsidP="006E7CAB">
      <w:pPr>
        <w:pStyle w:val="ListingStandard"/>
      </w:pPr>
      <w:r>
        <w:t>Wenn ein Modell alle Details von Katzenfotos auswendig lernt, erkennt es später keine neuen Katzen mehr, die etwas anders aussehen.</w:t>
      </w:r>
    </w:p>
    <w:p w14:paraId="36A2E68D" w14:textId="77777777" w:rsidR="006E7CAB" w:rsidRDefault="006E7CAB" w:rsidP="006E7CAB">
      <w:pPr>
        <w:pStyle w:val="ListingStandard"/>
      </w:pPr>
    </w:p>
    <w:p w14:paraId="22738684" w14:textId="77777777" w:rsidR="006E7CAB" w:rsidRDefault="006E7CAB" w:rsidP="006E7CAB">
      <w:pPr>
        <w:pStyle w:val="ListingStandard"/>
      </w:pPr>
      <w:r>
        <w:t>Vermeidung:</w:t>
      </w:r>
    </w:p>
    <w:p w14:paraId="44FC40E2" w14:textId="77777777" w:rsidR="006E7CAB" w:rsidRDefault="006E7CAB" w:rsidP="006E7CAB">
      <w:pPr>
        <w:pStyle w:val="ListingStandard"/>
      </w:pPr>
      <w:r>
        <w:tab/>
        <w:t>•</w:t>
      </w:r>
      <w:r>
        <w:tab/>
        <w:t>Mehr Trainingsdaten verwenden</w:t>
      </w:r>
    </w:p>
    <w:p w14:paraId="1C51EA28" w14:textId="77777777" w:rsidR="006E7CAB" w:rsidRDefault="006E7CAB" w:rsidP="006E7CAB">
      <w:pPr>
        <w:pStyle w:val="ListingStandard"/>
      </w:pPr>
      <w:r>
        <w:tab/>
        <w:t>•</w:t>
      </w:r>
      <w:r>
        <w:tab/>
        <w:t>Das Modell „einfacher“ machen (weniger Schichten, Knoten)</w:t>
      </w:r>
    </w:p>
    <w:p w14:paraId="0D90C206" w14:textId="77777777" w:rsidR="006E7CAB" w:rsidRDefault="006E7CAB" w:rsidP="006E7CAB">
      <w:pPr>
        <w:pStyle w:val="ListingStandard"/>
      </w:pPr>
      <w:r>
        <w:tab/>
        <w:t>•</w:t>
      </w:r>
      <w:r>
        <w:tab/>
        <w:t>Regularisierung einsetzen (das ist wie ein kleines Strafsystem, wenn das Modell zu kompliziert wird)</w:t>
      </w:r>
    </w:p>
    <w:p w14:paraId="05700A38" w14:textId="77777777" w:rsidR="006E7CAB" w:rsidRDefault="006E7CAB" w:rsidP="006E7CAB">
      <w:pPr>
        <w:pStyle w:val="ListingStandard"/>
      </w:pPr>
      <w:r>
        <w:tab/>
        <w:t>•</w:t>
      </w:r>
      <w:r>
        <w:tab/>
        <w:t>Einen Teil der Daten zur Validierung verwenden</w:t>
      </w:r>
    </w:p>
    <w:p w14:paraId="3644B600" w14:textId="77777777" w:rsidR="006E7CAB" w:rsidRDefault="006E7CAB" w:rsidP="006E7CAB">
      <w:pPr>
        <w:pStyle w:val="ListingStandard"/>
      </w:pPr>
    </w:p>
    <w:p w14:paraId="0506E58F" w14:textId="77777777" w:rsidR="006E7CAB" w:rsidRDefault="006E7CAB" w:rsidP="006E7CAB">
      <w:pPr>
        <w:pStyle w:val="ListingStandard"/>
      </w:pPr>
      <w:r>
        <w:rPr>
          <w:rFonts w:ascii="Roboto" w:hAnsi="Roboto" w:cs="Roboto"/>
        </w:rPr>
        <w:t>⸻</w:t>
      </w:r>
    </w:p>
    <w:p w14:paraId="74A16454" w14:textId="77777777" w:rsidR="006E7CAB" w:rsidRDefault="006E7CAB" w:rsidP="006E7CAB">
      <w:pPr>
        <w:pStyle w:val="ListingStandard"/>
      </w:pPr>
    </w:p>
    <w:p w14:paraId="6E92F25C" w14:textId="77777777" w:rsidR="006E7CAB" w:rsidRDefault="006E7CAB" w:rsidP="006E7CAB">
      <w:pPr>
        <w:pStyle w:val="ListingStandard"/>
      </w:pPr>
      <w:r>
        <w:t>2. Unteranpassung (Underfitting)</w:t>
      </w:r>
    </w:p>
    <w:p w14:paraId="16689967" w14:textId="77777777" w:rsidR="006E7CAB" w:rsidRDefault="006E7CAB" w:rsidP="006E7CAB">
      <w:pPr>
        <w:pStyle w:val="ListingStandard"/>
      </w:pPr>
    </w:p>
    <w:p w14:paraId="45D1C023" w14:textId="77777777" w:rsidR="006E7CAB" w:rsidRDefault="006E7CAB" w:rsidP="006E7CAB">
      <w:pPr>
        <w:pStyle w:val="ListingStandard"/>
      </w:pPr>
      <w:r>
        <w:t>Was ist das?</w:t>
      </w:r>
    </w:p>
    <w:p w14:paraId="1AC4CFA4" w14:textId="77777777" w:rsidR="006E7CAB" w:rsidRDefault="006E7CAB" w:rsidP="006E7CAB">
      <w:pPr>
        <w:pStyle w:val="ListingStandard"/>
      </w:pPr>
      <w:r>
        <w:t>Das Modell ist zu einfach und erkennt die Muster in den Daten nicht richtig. Es hat sozusagen „nicht genug gelernt“.</w:t>
      </w:r>
    </w:p>
    <w:p w14:paraId="0B5E80A7" w14:textId="77777777" w:rsidR="006E7CAB" w:rsidRDefault="006E7CAB" w:rsidP="006E7CAB">
      <w:pPr>
        <w:pStyle w:val="ListingStandard"/>
      </w:pPr>
    </w:p>
    <w:p w14:paraId="437A3161" w14:textId="77777777" w:rsidR="006E7CAB" w:rsidRDefault="006E7CAB" w:rsidP="006E7CAB">
      <w:pPr>
        <w:pStyle w:val="ListingStandard"/>
      </w:pPr>
      <w:r>
        <w:t>Beispiel:</w:t>
      </w:r>
    </w:p>
    <w:p w14:paraId="41C51E3F" w14:textId="77777777" w:rsidR="006E7CAB" w:rsidRDefault="006E7CAB" w:rsidP="006E7CAB">
      <w:pPr>
        <w:pStyle w:val="ListingStandard"/>
      </w:pPr>
      <w:r>
        <w:t>Ein Modell soll Hunde und Katzen unterscheiden, aber es schaut nur auf die Farbe – das reicht nicht aus.</w:t>
      </w:r>
    </w:p>
    <w:p w14:paraId="42261FB8" w14:textId="77777777" w:rsidR="006E7CAB" w:rsidRDefault="006E7CAB" w:rsidP="006E7CAB">
      <w:pPr>
        <w:pStyle w:val="ListingStandard"/>
      </w:pPr>
    </w:p>
    <w:p w14:paraId="4B9B9E99" w14:textId="77777777" w:rsidR="006E7CAB" w:rsidRDefault="006E7CAB" w:rsidP="006E7CAB">
      <w:pPr>
        <w:pStyle w:val="ListingStandard"/>
      </w:pPr>
      <w:r>
        <w:t>Vermeidung:</w:t>
      </w:r>
    </w:p>
    <w:p w14:paraId="2C203BBC" w14:textId="77777777" w:rsidR="006E7CAB" w:rsidRDefault="006E7CAB" w:rsidP="006E7CAB">
      <w:pPr>
        <w:pStyle w:val="ListingStandard"/>
      </w:pPr>
      <w:r>
        <w:tab/>
        <w:t>•</w:t>
      </w:r>
      <w:r>
        <w:tab/>
        <w:t>Komplexeres Modell wählen</w:t>
      </w:r>
    </w:p>
    <w:p w14:paraId="6BA06134" w14:textId="77777777" w:rsidR="006E7CAB" w:rsidRDefault="006E7CAB" w:rsidP="006E7CAB">
      <w:pPr>
        <w:pStyle w:val="ListingStandard"/>
      </w:pPr>
      <w:r>
        <w:tab/>
        <w:t>•</w:t>
      </w:r>
      <w:r>
        <w:tab/>
        <w:t>Mehr Trainingszeit geben</w:t>
      </w:r>
    </w:p>
    <w:p w14:paraId="02BDF3CB" w14:textId="77777777" w:rsidR="006E7CAB" w:rsidRDefault="006E7CAB" w:rsidP="006E7CAB">
      <w:pPr>
        <w:pStyle w:val="ListingStandard"/>
      </w:pPr>
      <w:r>
        <w:tab/>
        <w:t>•</w:t>
      </w:r>
      <w:r>
        <w:tab/>
        <w:t>Wichtige Merkmale (Features) in den Daten berücksichtigen</w:t>
      </w:r>
    </w:p>
    <w:p w14:paraId="4C3E5570" w14:textId="77777777" w:rsidR="006E7CAB" w:rsidRDefault="006E7CAB" w:rsidP="006E7CAB">
      <w:pPr>
        <w:pStyle w:val="ListingStandard"/>
      </w:pPr>
    </w:p>
    <w:p w14:paraId="0E60875B" w14:textId="77777777" w:rsidR="006E7CAB" w:rsidRDefault="006E7CAB" w:rsidP="006E7CAB">
      <w:pPr>
        <w:pStyle w:val="ListingStandard"/>
      </w:pPr>
      <w:r>
        <w:rPr>
          <w:rFonts w:ascii="Roboto" w:hAnsi="Roboto" w:cs="Roboto"/>
        </w:rPr>
        <w:t>⸻</w:t>
      </w:r>
    </w:p>
    <w:p w14:paraId="28355420" w14:textId="77777777" w:rsidR="006E7CAB" w:rsidRDefault="006E7CAB" w:rsidP="006E7CAB">
      <w:pPr>
        <w:pStyle w:val="ListingStandard"/>
      </w:pPr>
    </w:p>
    <w:p w14:paraId="20E90D98" w14:textId="77777777" w:rsidR="006E7CAB" w:rsidRDefault="006E7CAB" w:rsidP="006E7CAB">
      <w:pPr>
        <w:pStyle w:val="ListingStandard"/>
      </w:pPr>
      <w:r>
        <w:t>3. Schlechte oder unvollständige Daten</w:t>
      </w:r>
    </w:p>
    <w:p w14:paraId="27BB3C03" w14:textId="77777777" w:rsidR="006E7CAB" w:rsidRDefault="006E7CAB" w:rsidP="006E7CAB">
      <w:pPr>
        <w:pStyle w:val="ListingStandard"/>
      </w:pPr>
    </w:p>
    <w:p w14:paraId="54FA16FB" w14:textId="77777777" w:rsidR="006E7CAB" w:rsidRDefault="006E7CAB" w:rsidP="006E7CAB">
      <w:pPr>
        <w:pStyle w:val="ListingStandard"/>
      </w:pPr>
      <w:r>
        <w:t>Was ist das?</w:t>
      </w:r>
    </w:p>
    <w:p w14:paraId="1950777F" w14:textId="77777777" w:rsidR="006E7CAB" w:rsidRDefault="006E7CAB" w:rsidP="006E7CAB">
      <w:pPr>
        <w:pStyle w:val="ListingStandard"/>
      </w:pPr>
      <w:r>
        <w:t>Wenn deine Daten Fehler enthalten, zu klein sind oder nicht gut die Wirklichkeit widerspiegeln, kann das Modell keine guten Entscheidungen treffen.</w:t>
      </w:r>
    </w:p>
    <w:p w14:paraId="3F051496" w14:textId="77777777" w:rsidR="006E7CAB" w:rsidRDefault="006E7CAB" w:rsidP="006E7CAB">
      <w:pPr>
        <w:pStyle w:val="ListingStandard"/>
      </w:pPr>
    </w:p>
    <w:p w14:paraId="40F382FA" w14:textId="77777777" w:rsidR="006E7CAB" w:rsidRDefault="006E7CAB" w:rsidP="006E7CAB">
      <w:pPr>
        <w:pStyle w:val="ListingStandard"/>
      </w:pPr>
      <w:r>
        <w:t>Beispiel:</w:t>
      </w:r>
    </w:p>
    <w:p w14:paraId="58F48B68" w14:textId="77777777" w:rsidR="006E7CAB" w:rsidRDefault="006E7CAB" w:rsidP="006E7CAB">
      <w:pPr>
        <w:pStyle w:val="ListingStandard"/>
      </w:pPr>
      <w:r>
        <w:t>Wenn du einem Modell beibringst, Früchte zu erkennen, aber nur Äpfel und Birnen zeigst, wird es keine Bananen erkennen.</w:t>
      </w:r>
    </w:p>
    <w:p w14:paraId="389505C6" w14:textId="77777777" w:rsidR="006E7CAB" w:rsidRDefault="006E7CAB" w:rsidP="006E7CAB">
      <w:pPr>
        <w:pStyle w:val="ListingStandard"/>
      </w:pPr>
    </w:p>
    <w:p w14:paraId="480B5379" w14:textId="77777777" w:rsidR="006E7CAB" w:rsidRDefault="006E7CAB" w:rsidP="006E7CAB">
      <w:pPr>
        <w:pStyle w:val="ListingStandard"/>
      </w:pPr>
      <w:r>
        <w:t>Vermeidung:</w:t>
      </w:r>
    </w:p>
    <w:p w14:paraId="758E1AED" w14:textId="77777777" w:rsidR="006E7CAB" w:rsidRDefault="006E7CAB" w:rsidP="006E7CAB">
      <w:pPr>
        <w:pStyle w:val="ListingStandard"/>
      </w:pPr>
      <w:r>
        <w:tab/>
        <w:t>•</w:t>
      </w:r>
      <w:r>
        <w:tab/>
        <w:t>Daten säubern (z.</w:t>
      </w:r>
      <w:r>
        <w:rPr>
          <w:rFonts w:ascii="Cambria Math" w:hAnsi="Cambria Math" w:cs="Cambria Math"/>
        </w:rPr>
        <w:t> </w:t>
      </w:r>
      <w:r>
        <w:t>B. Fehler oder Ausreißer entfernen)</w:t>
      </w:r>
    </w:p>
    <w:p w14:paraId="67ABEB5C" w14:textId="77777777" w:rsidR="006E7CAB" w:rsidRDefault="006E7CAB" w:rsidP="006E7CAB">
      <w:pPr>
        <w:pStyle w:val="ListingStandard"/>
      </w:pPr>
      <w:r>
        <w:tab/>
        <w:t>•</w:t>
      </w:r>
      <w:r>
        <w:tab/>
        <w:t>Daten ausbalancieren, damit alle Klassen gleich gut vertreten sind</w:t>
      </w:r>
    </w:p>
    <w:p w14:paraId="49710C9A" w14:textId="77777777" w:rsidR="006E7CAB" w:rsidRDefault="006E7CAB" w:rsidP="006E7CAB">
      <w:pPr>
        <w:pStyle w:val="ListingStandard"/>
      </w:pPr>
      <w:r>
        <w:tab/>
        <w:t>•</w:t>
      </w:r>
      <w:r>
        <w:tab/>
        <w:t>Genug und vielfältige Beispiele sammeln</w:t>
      </w:r>
    </w:p>
    <w:p w14:paraId="10FD442B" w14:textId="77777777" w:rsidR="006E7CAB" w:rsidRDefault="006E7CAB" w:rsidP="006E7CAB">
      <w:pPr>
        <w:pStyle w:val="ListingStandard"/>
      </w:pPr>
    </w:p>
    <w:p w14:paraId="5F2CDF64" w14:textId="77777777" w:rsidR="006E7CAB" w:rsidRDefault="006E7CAB" w:rsidP="006E7CAB">
      <w:pPr>
        <w:pStyle w:val="ListingStandard"/>
      </w:pPr>
      <w:r>
        <w:rPr>
          <w:rFonts w:ascii="Roboto" w:hAnsi="Roboto" w:cs="Roboto"/>
        </w:rPr>
        <w:t>⸻</w:t>
      </w:r>
    </w:p>
    <w:p w14:paraId="5782DAE4" w14:textId="77777777" w:rsidR="006E7CAB" w:rsidRDefault="006E7CAB" w:rsidP="006E7CAB">
      <w:pPr>
        <w:pStyle w:val="ListingStandard"/>
      </w:pPr>
    </w:p>
    <w:p w14:paraId="52143551" w14:textId="77777777" w:rsidR="006E7CAB" w:rsidRDefault="006E7CAB" w:rsidP="006E7CAB">
      <w:pPr>
        <w:pStyle w:val="ListingStandard"/>
      </w:pPr>
      <w:r>
        <w:t>4. Bias (Voreingenommenheit)</w:t>
      </w:r>
    </w:p>
    <w:p w14:paraId="6C4E521E" w14:textId="77777777" w:rsidR="006E7CAB" w:rsidRDefault="006E7CAB" w:rsidP="006E7CAB">
      <w:pPr>
        <w:pStyle w:val="ListingStandard"/>
      </w:pPr>
    </w:p>
    <w:p w14:paraId="13B1461B" w14:textId="77777777" w:rsidR="006E7CAB" w:rsidRDefault="006E7CAB" w:rsidP="006E7CAB">
      <w:pPr>
        <w:pStyle w:val="ListingStandard"/>
      </w:pPr>
      <w:r>
        <w:t>Was ist das?</w:t>
      </w:r>
    </w:p>
    <w:p w14:paraId="12DB415E" w14:textId="77777777" w:rsidR="006E7CAB" w:rsidRDefault="006E7CAB" w:rsidP="006E7CAB">
      <w:pPr>
        <w:pStyle w:val="ListingStandard"/>
      </w:pPr>
      <w:r>
        <w:t>Das Modell lernt Vorurteile, die in den Trainingsdaten stecken.</w:t>
      </w:r>
    </w:p>
    <w:p w14:paraId="00677889" w14:textId="77777777" w:rsidR="006E7CAB" w:rsidRDefault="006E7CAB" w:rsidP="006E7CAB">
      <w:pPr>
        <w:pStyle w:val="ListingStandard"/>
      </w:pPr>
    </w:p>
    <w:p w14:paraId="1C87DAE4" w14:textId="77777777" w:rsidR="006E7CAB" w:rsidRDefault="006E7CAB" w:rsidP="006E7CAB">
      <w:pPr>
        <w:pStyle w:val="ListingStandard"/>
      </w:pPr>
      <w:r>
        <w:t>Beispiel:</w:t>
      </w:r>
    </w:p>
    <w:p w14:paraId="22E51C5F" w14:textId="77777777" w:rsidR="006E7CAB" w:rsidRDefault="006E7CAB" w:rsidP="006E7CAB">
      <w:pPr>
        <w:pStyle w:val="ListingStandard"/>
      </w:pPr>
      <w:r>
        <w:t>Wenn du ein Modell trainierst, das Gesichter erkennen soll, aber nur mit Bildern von hellhäutigen Menschen arbeitest, funktioniert es bei anderen Hauttönen schlechter.</w:t>
      </w:r>
    </w:p>
    <w:p w14:paraId="4A7E2B92" w14:textId="77777777" w:rsidR="006E7CAB" w:rsidRDefault="006E7CAB" w:rsidP="006E7CAB">
      <w:pPr>
        <w:pStyle w:val="ListingStandard"/>
      </w:pPr>
    </w:p>
    <w:p w14:paraId="655A6FAE" w14:textId="77777777" w:rsidR="006E7CAB" w:rsidRDefault="006E7CAB" w:rsidP="006E7CAB">
      <w:pPr>
        <w:pStyle w:val="ListingStandard"/>
      </w:pPr>
      <w:r>
        <w:t>Vermeidung:</w:t>
      </w:r>
    </w:p>
    <w:p w14:paraId="597B58C6" w14:textId="77777777" w:rsidR="006E7CAB" w:rsidRDefault="006E7CAB" w:rsidP="006E7CAB">
      <w:pPr>
        <w:pStyle w:val="ListingStandard"/>
      </w:pPr>
      <w:r>
        <w:tab/>
        <w:t>•</w:t>
      </w:r>
      <w:r>
        <w:tab/>
        <w:t>Daten auf Vielfalt prüfen</w:t>
      </w:r>
    </w:p>
    <w:p w14:paraId="6C0999B7" w14:textId="77777777" w:rsidR="006E7CAB" w:rsidRDefault="006E7CAB" w:rsidP="006E7CAB">
      <w:pPr>
        <w:pStyle w:val="ListingStandard"/>
      </w:pPr>
      <w:r>
        <w:tab/>
        <w:t>•</w:t>
      </w:r>
      <w:r>
        <w:tab/>
        <w:t>Trainingsdaten bewusst ausgewogen zusammenstellen</w:t>
      </w:r>
    </w:p>
    <w:p w14:paraId="475AF000" w14:textId="77777777" w:rsidR="006E7CAB" w:rsidRDefault="006E7CAB" w:rsidP="006E7CAB">
      <w:pPr>
        <w:pStyle w:val="ListingStandard"/>
      </w:pPr>
      <w:r>
        <w:tab/>
        <w:t>•</w:t>
      </w:r>
      <w:r>
        <w:tab/>
        <w:t>Ergebnisse kritisch hinterfragen</w:t>
      </w:r>
    </w:p>
    <w:p w14:paraId="06B606D9" w14:textId="77777777" w:rsidR="006E7CAB" w:rsidRDefault="006E7CAB" w:rsidP="006E7CAB">
      <w:pPr>
        <w:pStyle w:val="ListingStandard"/>
      </w:pPr>
    </w:p>
    <w:p w14:paraId="103153F4" w14:textId="77777777" w:rsidR="006E7CAB" w:rsidRDefault="006E7CAB" w:rsidP="006E7CAB">
      <w:pPr>
        <w:pStyle w:val="ListingStandard"/>
      </w:pPr>
      <w:r>
        <w:rPr>
          <w:rFonts w:ascii="Roboto" w:hAnsi="Roboto" w:cs="Roboto"/>
        </w:rPr>
        <w:t>⸻</w:t>
      </w:r>
    </w:p>
    <w:p w14:paraId="4F6E760E" w14:textId="77777777" w:rsidR="006E7CAB" w:rsidRDefault="006E7CAB" w:rsidP="006E7CAB">
      <w:pPr>
        <w:pStyle w:val="ListingStandard"/>
      </w:pPr>
    </w:p>
    <w:p w14:paraId="5BB3DCB0" w14:textId="77777777" w:rsidR="006E7CAB" w:rsidRDefault="006E7CAB" w:rsidP="006E7CAB">
      <w:pPr>
        <w:pStyle w:val="ListingStandard"/>
      </w:pPr>
      <w:r>
        <w:t>5. Datenleck (Data Leakage)</w:t>
      </w:r>
    </w:p>
    <w:p w14:paraId="1E263178" w14:textId="77777777" w:rsidR="006E7CAB" w:rsidRDefault="006E7CAB" w:rsidP="006E7CAB">
      <w:pPr>
        <w:pStyle w:val="ListingStandard"/>
      </w:pPr>
    </w:p>
    <w:p w14:paraId="3A4480CA" w14:textId="77777777" w:rsidR="006E7CAB" w:rsidRDefault="006E7CAB" w:rsidP="006E7CAB">
      <w:pPr>
        <w:pStyle w:val="ListingStandard"/>
      </w:pPr>
      <w:r>
        <w:t>Was ist das?</w:t>
      </w:r>
    </w:p>
    <w:p w14:paraId="710DA810" w14:textId="77777777" w:rsidR="006E7CAB" w:rsidRDefault="006E7CAB" w:rsidP="006E7CAB">
      <w:pPr>
        <w:pStyle w:val="ListingStandard"/>
      </w:pPr>
      <w:r>
        <w:t>Informationen, die eigentlich erst später bekannt sind, gelangen versehentlich ins Training. Dadurch wird das Modell „unnatürlich gut“, aber es funktioniert in der Realität nicht.</w:t>
      </w:r>
    </w:p>
    <w:p w14:paraId="33F5501F" w14:textId="77777777" w:rsidR="006E7CAB" w:rsidRDefault="006E7CAB" w:rsidP="006E7CAB">
      <w:pPr>
        <w:pStyle w:val="ListingStandard"/>
      </w:pPr>
    </w:p>
    <w:p w14:paraId="650F74B9" w14:textId="77777777" w:rsidR="006E7CAB" w:rsidRDefault="006E7CAB" w:rsidP="006E7CAB">
      <w:pPr>
        <w:pStyle w:val="ListingStandard"/>
      </w:pPr>
      <w:r>
        <w:t>Beispiel:</w:t>
      </w:r>
    </w:p>
    <w:p w14:paraId="1CFDD7A4" w14:textId="77777777" w:rsidR="006E7CAB" w:rsidRDefault="006E7CAB" w:rsidP="006E7CAB">
      <w:pPr>
        <w:pStyle w:val="ListingStandard"/>
      </w:pPr>
      <w:r>
        <w:t>Du trainierst ein Modell, das vorhersagen soll, ob jemand einen Kredit zurückzahlt – und verwendest dabei das spätere Rückzahlungsdatum als Eingabe. Das ist Schummeln!</w:t>
      </w:r>
    </w:p>
    <w:p w14:paraId="514680C6" w14:textId="77777777" w:rsidR="006E7CAB" w:rsidRDefault="006E7CAB" w:rsidP="006E7CAB">
      <w:pPr>
        <w:pStyle w:val="ListingStandard"/>
      </w:pPr>
    </w:p>
    <w:p w14:paraId="18C70FBD" w14:textId="77777777" w:rsidR="006E7CAB" w:rsidRDefault="006E7CAB" w:rsidP="006E7CAB">
      <w:pPr>
        <w:pStyle w:val="ListingStandard"/>
      </w:pPr>
      <w:r>
        <w:t>Vermeidung:</w:t>
      </w:r>
    </w:p>
    <w:p w14:paraId="27B3770A" w14:textId="77777777" w:rsidR="006E7CAB" w:rsidRDefault="006E7CAB" w:rsidP="006E7CAB">
      <w:pPr>
        <w:pStyle w:val="ListingStandard"/>
      </w:pPr>
      <w:r>
        <w:tab/>
        <w:t>•</w:t>
      </w:r>
      <w:r>
        <w:tab/>
        <w:t>Daten sorgfältig trennen in Trainingsdaten und Testdaten</w:t>
      </w:r>
    </w:p>
    <w:p w14:paraId="2AEA8902" w14:textId="77777777" w:rsidR="006E7CAB" w:rsidRDefault="006E7CAB" w:rsidP="006E7CAB">
      <w:pPr>
        <w:pStyle w:val="ListingStandard"/>
      </w:pPr>
      <w:r>
        <w:tab/>
        <w:t>•</w:t>
      </w:r>
      <w:r>
        <w:tab/>
        <w:t>Keine Informationen verwenden, die in der Praxis nicht vorher bekannt sind</w:t>
      </w:r>
    </w:p>
    <w:p w14:paraId="0296EB6B" w14:textId="77777777" w:rsidR="006E7CAB" w:rsidRDefault="006E7CAB" w:rsidP="006E7CAB">
      <w:pPr>
        <w:pStyle w:val="ListingStandard"/>
      </w:pPr>
    </w:p>
    <w:p w14:paraId="72D22B9A" w14:textId="77777777" w:rsidR="006E7CAB" w:rsidRDefault="006E7CAB" w:rsidP="006E7CAB">
      <w:pPr>
        <w:pStyle w:val="ListingStandard"/>
      </w:pPr>
      <w:r>
        <w:rPr>
          <w:rFonts w:ascii="Roboto" w:hAnsi="Roboto" w:cs="Roboto"/>
        </w:rPr>
        <w:t>⸻</w:t>
      </w:r>
    </w:p>
    <w:p w14:paraId="03DFBAF2" w14:textId="77777777" w:rsidR="006E7CAB" w:rsidRDefault="006E7CAB" w:rsidP="006E7CAB">
      <w:pPr>
        <w:pStyle w:val="ListingStandard"/>
      </w:pPr>
    </w:p>
    <w:p w14:paraId="39139408" w14:textId="77777777" w:rsidR="006E7CAB" w:rsidRDefault="006E7CAB" w:rsidP="006E7CAB">
      <w:pPr>
        <w:pStyle w:val="ListingStandard"/>
      </w:pPr>
      <w:r>
        <w:t>Fazit für Anfänger:</w:t>
      </w:r>
    </w:p>
    <w:p w14:paraId="3F22C0A3" w14:textId="77777777" w:rsidR="006E7CAB" w:rsidRDefault="006E7CAB" w:rsidP="006E7CAB">
      <w:pPr>
        <w:pStyle w:val="ListingStandard"/>
      </w:pPr>
    </w:p>
    <w:p w14:paraId="3344FCDD" w14:textId="77777777" w:rsidR="006E7CAB" w:rsidRDefault="006E7CAB" w:rsidP="006E7CAB">
      <w:pPr>
        <w:pStyle w:val="ListingStandard"/>
      </w:pPr>
      <w:r>
        <w:t>Gute Daten + passendes Modell + sinnvolle Prüfung = Erfolgreiches maschinelles Lernen</w:t>
      </w:r>
    </w:p>
    <w:p w14:paraId="78A58758" w14:textId="77777777" w:rsidR="006E7CAB" w:rsidRDefault="006E7CAB" w:rsidP="006E7CAB">
      <w:pPr>
        <w:pStyle w:val="ListingStandard"/>
      </w:pPr>
      <w:r>
        <w:t>Denk immer daran: ML ist kein Zaubertrick. Es lernt nur das, was du ihm gibst. Je besser deine Vorbereitung, desto besser das Ergebnis.</w:t>
      </w:r>
    </w:p>
    <w:p w14:paraId="01462BBD" w14:textId="77777777" w:rsidR="006E7CAB" w:rsidRDefault="006E7CAB" w:rsidP="006E7CAB">
      <w:pPr>
        <w:pStyle w:val="ListingStandard"/>
      </w:pPr>
    </w:p>
    <w:p w14:paraId="7C08B35E" w14:textId="77777777" w:rsidR="006E7CAB" w:rsidRDefault="006E7CAB" w:rsidP="006E7CAB">
      <w:pPr>
        <w:pStyle w:val="ListingStandard"/>
      </w:pPr>
      <w:r>
        <w:rPr>
          <w:rFonts w:ascii="Roboto" w:hAnsi="Roboto" w:cs="Roboto"/>
        </w:rPr>
        <w:t>⸻</w:t>
      </w:r>
    </w:p>
    <w:p w14:paraId="74D628D0" w14:textId="77777777" w:rsidR="006E7CAB" w:rsidRDefault="006E7CAB" w:rsidP="006E7CAB">
      <w:pPr>
        <w:pStyle w:val="ListingStandard"/>
      </w:pPr>
    </w:p>
    <w:p w14:paraId="1371082E" w14:textId="56E8AF1E" w:rsidR="006F1731" w:rsidRDefault="006E7CAB" w:rsidP="006E7CAB">
      <w:pPr>
        <w:pStyle w:val="ListingStandard"/>
      </w:pPr>
      <w:r>
        <w:t>Wenn du magst, kann ich dir ein einfaches Beispiel mit Python zeigen, wie man Overfitting erkennt oder verhindert.</w:t>
      </w:r>
    </w:p>
    <w:p w14:paraId="4EF3A54F" w14:textId="77777777" w:rsidR="00BA6C95" w:rsidRPr="00BA6C95" w:rsidRDefault="00BA6C95" w:rsidP="00BA6C95">
      <w:pPr>
        <w:pStyle w:val="ListingStandard"/>
        <w:rPr>
          <w:rStyle w:val="ListingZeichenFett"/>
        </w:rPr>
      </w:pPr>
      <w:r w:rsidRPr="00BA6C95">
        <w:rPr>
          <w:rStyle w:val="ListingZeichenFett"/>
        </w:rPr>
        <w:lastRenderedPageBreak/>
        <w:t>Erkläre in einfachen Worten an einem geeigneten, einsteigertauglichen Beispiel, wie ein neuronales Netz funktioniert.</w:t>
      </w:r>
    </w:p>
    <w:p w14:paraId="1D72A06B" w14:textId="77777777" w:rsidR="006E7CAB" w:rsidRPr="00BA6C95" w:rsidRDefault="006E7CAB" w:rsidP="006E7CAB">
      <w:pPr>
        <w:pStyle w:val="ListingStandard"/>
        <w:rPr>
          <w:rStyle w:val="ListingZeichenFett"/>
        </w:rPr>
      </w:pPr>
    </w:p>
    <w:p w14:paraId="712AD52C" w14:textId="77777777" w:rsidR="00BA6C95" w:rsidRDefault="00BA6C95" w:rsidP="00BA6C95">
      <w:pPr>
        <w:pStyle w:val="ListingStandard"/>
      </w:pPr>
      <w:r>
        <w:t>Ein neuronales Netz kann man sich wie ein vereinfachtes Modell des menschlichen Gehirns vorstellen. Es besteht aus vielen kleinen „Einheiten“, die miteinander verbunden sind – das sind die sogenannten Neuronen. Diese arbeiten zusammen, um Informationen zu verarbeiten und aus Beispielen zu lernen.</w:t>
      </w:r>
    </w:p>
    <w:p w14:paraId="1340E243" w14:textId="77777777" w:rsidR="00BA6C95" w:rsidRDefault="00BA6C95" w:rsidP="00BA6C95">
      <w:pPr>
        <w:pStyle w:val="ListingStandard"/>
      </w:pPr>
    </w:p>
    <w:p w14:paraId="3B34DFC2" w14:textId="77777777" w:rsidR="00BA6C95" w:rsidRDefault="00BA6C95" w:rsidP="00BA6C95">
      <w:pPr>
        <w:pStyle w:val="ListingStandard"/>
      </w:pPr>
      <w:r>
        <w:rPr>
          <w:rFonts w:ascii="Roboto" w:hAnsi="Roboto" w:cs="Roboto"/>
        </w:rPr>
        <w:t>⸻</w:t>
      </w:r>
    </w:p>
    <w:p w14:paraId="7678F0E3" w14:textId="77777777" w:rsidR="00BA6C95" w:rsidRDefault="00BA6C95" w:rsidP="00BA6C95">
      <w:pPr>
        <w:pStyle w:val="ListingStandard"/>
      </w:pPr>
    </w:p>
    <w:p w14:paraId="18BE2562" w14:textId="77777777" w:rsidR="00BA6C95" w:rsidRDefault="00BA6C95" w:rsidP="00BA6C95">
      <w:pPr>
        <w:pStyle w:val="ListingStandard"/>
      </w:pPr>
      <w:r>
        <w:rPr>
          <w:rFonts w:ascii="Apple Color Emoji" w:hAnsi="Apple Color Emoji" w:cs="Apple Color Emoji"/>
        </w:rPr>
        <w:t>📦</w:t>
      </w:r>
      <w:r>
        <w:t xml:space="preserve"> Ein einfaches Beispiel: Obst erkennen (Apfel oder Banane?)</w:t>
      </w:r>
    </w:p>
    <w:p w14:paraId="51ACF040" w14:textId="77777777" w:rsidR="00BA6C95" w:rsidRDefault="00BA6C95" w:rsidP="00BA6C95">
      <w:pPr>
        <w:pStyle w:val="ListingStandard"/>
      </w:pPr>
    </w:p>
    <w:p w14:paraId="7289A44F" w14:textId="77777777" w:rsidR="00BA6C95" w:rsidRDefault="00BA6C95" w:rsidP="00BA6C95">
      <w:pPr>
        <w:pStyle w:val="ListingStandard"/>
      </w:pPr>
      <w:r>
        <w:t>Stell dir vor, du möchtest einem Computer beibringen, ob ein Bild einen Apfel oder eine Banane zeigt. Dafür verwendest du ein neuronales Netz.</w:t>
      </w:r>
    </w:p>
    <w:p w14:paraId="25715B78" w14:textId="77777777" w:rsidR="00BA6C95" w:rsidRDefault="00BA6C95" w:rsidP="00BA6C95">
      <w:pPr>
        <w:pStyle w:val="ListingStandard"/>
      </w:pPr>
    </w:p>
    <w:p w14:paraId="08CECC4F" w14:textId="77777777" w:rsidR="00BA6C95" w:rsidRDefault="00BA6C95" w:rsidP="00BA6C95">
      <w:pPr>
        <w:pStyle w:val="ListingStandard"/>
      </w:pPr>
      <w:r>
        <w:rPr>
          <w:rFonts w:ascii="Roboto" w:hAnsi="Roboto" w:cs="Roboto"/>
        </w:rPr>
        <w:t>⸻</w:t>
      </w:r>
    </w:p>
    <w:p w14:paraId="0080B1A5" w14:textId="77777777" w:rsidR="00BA6C95" w:rsidRDefault="00BA6C95" w:rsidP="00BA6C95">
      <w:pPr>
        <w:pStyle w:val="ListingStandard"/>
      </w:pPr>
    </w:p>
    <w:p w14:paraId="642BAA3B" w14:textId="77777777" w:rsidR="00BA6C95" w:rsidRDefault="00BA6C95" w:rsidP="00BA6C95">
      <w:pPr>
        <w:pStyle w:val="ListingStandard"/>
      </w:pPr>
      <w:r>
        <w:rPr>
          <w:rFonts w:ascii="Apple Color Emoji" w:hAnsi="Apple Color Emoji" w:cs="Apple Color Emoji"/>
        </w:rPr>
        <w:t>🧠</w:t>
      </w:r>
      <w:r>
        <w:t xml:space="preserve"> So funktioniert das neuronale Netz Schritt für Schritt:</w:t>
      </w:r>
    </w:p>
    <w:p w14:paraId="7A2E887A" w14:textId="77777777" w:rsidR="00BA6C95" w:rsidRDefault="00BA6C95" w:rsidP="00BA6C95">
      <w:pPr>
        <w:pStyle w:val="ListingStandard"/>
      </w:pPr>
    </w:p>
    <w:p w14:paraId="66369CF7" w14:textId="77777777" w:rsidR="00BA6C95" w:rsidRDefault="00BA6C95" w:rsidP="00BA6C95">
      <w:pPr>
        <w:pStyle w:val="ListingStandard"/>
      </w:pPr>
      <w:r>
        <w:t>1. Eingabe (Input)</w:t>
      </w:r>
    </w:p>
    <w:p w14:paraId="5830981B" w14:textId="77777777" w:rsidR="00BA6C95" w:rsidRDefault="00BA6C95" w:rsidP="00BA6C95">
      <w:pPr>
        <w:pStyle w:val="ListingStandard"/>
      </w:pPr>
    </w:p>
    <w:p w14:paraId="5B481E9F" w14:textId="77777777" w:rsidR="00BA6C95" w:rsidRDefault="00BA6C95" w:rsidP="00BA6C95">
      <w:pPr>
        <w:pStyle w:val="ListingStandard"/>
      </w:pPr>
      <w:r>
        <w:t>Du gibst dem Netz ein Bild, z.</w:t>
      </w:r>
      <w:r>
        <w:rPr>
          <w:rFonts w:ascii="Cambria Math" w:hAnsi="Cambria Math" w:cs="Cambria Math"/>
        </w:rPr>
        <w:t> </w:t>
      </w:r>
      <w:r>
        <w:t>B. von einem Obststück. Das Bild wird in viele kleine Zahlen zerlegt (z.</w:t>
      </w:r>
      <w:r>
        <w:rPr>
          <w:rFonts w:ascii="Cambria Math" w:hAnsi="Cambria Math" w:cs="Cambria Math"/>
        </w:rPr>
        <w:t> </w:t>
      </w:r>
      <w:r>
        <w:t>B. Helligkeit oder Farbe jedes Bildpunkts = Pixel).</w:t>
      </w:r>
    </w:p>
    <w:p w14:paraId="78CB994B" w14:textId="77777777" w:rsidR="00BA6C95" w:rsidRDefault="00BA6C95" w:rsidP="00BA6C95">
      <w:pPr>
        <w:pStyle w:val="ListingStandard"/>
      </w:pPr>
    </w:p>
    <w:p w14:paraId="35C4C2CA" w14:textId="77777777" w:rsidR="00BA6C95" w:rsidRDefault="00BA6C95" w:rsidP="00BA6C95">
      <w:pPr>
        <w:pStyle w:val="ListingStandard"/>
      </w:pPr>
      <w:r>
        <w:t>Beispiel:</w:t>
      </w:r>
    </w:p>
    <w:p w14:paraId="5871927A" w14:textId="77777777" w:rsidR="00BA6C95" w:rsidRDefault="00BA6C95" w:rsidP="00BA6C95">
      <w:pPr>
        <w:pStyle w:val="ListingStandard"/>
      </w:pPr>
      <w:r>
        <w:tab/>
        <w:t>•</w:t>
      </w:r>
      <w:r>
        <w:tab/>
        <w:t>Farbe: Gelb = 1, Rot = 0</w:t>
      </w:r>
    </w:p>
    <w:p w14:paraId="180D3D05" w14:textId="77777777" w:rsidR="00BA6C95" w:rsidRDefault="00BA6C95" w:rsidP="00BA6C95">
      <w:pPr>
        <w:pStyle w:val="ListingStandard"/>
      </w:pPr>
      <w:r>
        <w:tab/>
        <w:t>•</w:t>
      </w:r>
      <w:r>
        <w:tab/>
        <w:t>Länge: Lang = 1, Rund = 0</w:t>
      </w:r>
    </w:p>
    <w:p w14:paraId="4EEAB578" w14:textId="77777777" w:rsidR="00BA6C95" w:rsidRDefault="00BA6C95" w:rsidP="00BA6C95">
      <w:pPr>
        <w:pStyle w:val="ListingStandard"/>
      </w:pPr>
    </w:p>
    <w:p w14:paraId="1D408F78" w14:textId="77777777" w:rsidR="00BA6C95" w:rsidRDefault="00BA6C95" w:rsidP="00BA6C95">
      <w:pPr>
        <w:pStyle w:val="ListingStandard"/>
      </w:pPr>
      <w:r>
        <w:rPr>
          <w:rFonts w:ascii="Apple Color Emoji" w:hAnsi="Apple Color Emoji" w:cs="Apple Color Emoji"/>
        </w:rPr>
        <w:t>➡️</w:t>
      </w:r>
      <w:r>
        <w:t xml:space="preserve"> Ein Apfel wäre also [0, 0], eine Banane [1, 1].</w:t>
      </w:r>
    </w:p>
    <w:p w14:paraId="50CC9E06" w14:textId="77777777" w:rsidR="00BA6C95" w:rsidRDefault="00BA6C95" w:rsidP="00BA6C95">
      <w:pPr>
        <w:pStyle w:val="ListingStandard"/>
      </w:pPr>
    </w:p>
    <w:p w14:paraId="54D72532" w14:textId="77777777" w:rsidR="00BA6C95" w:rsidRDefault="00BA6C95" w:rsidP="00BA6C95">
      <w:pPr>
        <w:pStyle w:val="ListingStandard"/>
      </w:pPr>
      <w:r>
        <w:rPr>
          <w:rFonts w:ascii="Roboto" w:hAnsi="Roboto" w:cs="Roboto"/>
        </w:rPr>
        <w:t>⸻</w:t>
      </w:r>
    </w:p>
    <w:p w14:paraId="5CBAC0E9" w14:textId="77777777" w:rsidR="00BA6C95" w:rsidRDefault="00BA6C95" w:rsidP="00BA6C95">
      <w:pPr>
        <w:pStyle w:val="ListingStandard"/>
      </w:pPr>
    </w:p>
    <w:p w14:paraId="03878B02" w14:textId="77777777" w:rsidR="00BA6C95" w:rsidRDefault="00BA6C95" w:rsidP="00BA6C95">
      <w:pPr>
        <w:pStyle w:val="ListingStandard"/>
      </w:pPr>
      <w:r>
        <w:t>2. Verarbeitung durch Neuronen</w:t>
      </w:r>
    </w:p>
    <w:p w14:paraId="01EC6F79" w14:textId="77777777" w:rsidR="00BA6C95" w:rsidRDefault="00BA6C95" w:rsidP="00BA6C95">
      <w:pPr>
        <w:pStyle w:val="ListingStandard"/>
      </w:pPr>
    </w:p>
    <w:p w14:paraId="667D1AB8" w14:textId="77777777" w:rsidR="00BA6C95" w:rsidRDefault="00BA6C95" w:rsidP="00BA6C95">
      <w:pPr>
        <w:pStyle w:val="ListingStandard"/>
      </w:pPr>
      <w:r>
        <w:t>Diese Zahlen werden an viele kleine Recheneinheiten (Neuronen) weitergegeben. Jedes Neuron:</w:t>
      </w:r>
    </w:p>
    <w:p w14:paraId="6876F3AA" w14:textId="77777777" w:rsidR="00BA6C95" w:rsidRDefault="00BA6C95" w:rsidP="00BA6C95">
      <w:pPr>
        <w:pStyle w:val="ListingStandard"/>
      </w:pPr>
      <w:r>
        <w:tab/>
        <w:t>•</w:t>
      </w:r>
      <w:r>
        <w:tab/>
        <w:t>Multipliziert die Eingabewerte mit kleinen Zahlen (Gewichte)</w:t>
      </w:r>
    </w:p>
    <w:p w14:paraId="366EA40A" w14:textId="77777777" w:rsidR="00BA6C95" w:rsidRDefault="00BA6C95" w:rsidP="00BA6C95">
      <w:pPr>
        <w:pStyle w:val="ListingStandard"/>
      </w:pPr>
      <w:r>
        <w:tab/>
        <w:t>•</w:t>
      </w:r>
      <w:r>
        <w:tab/>
        <w:t>Addiert die Ergebnisse</w:t>
      </w:r>
    </w:p>
    <w:p w14:paraId="4D97E0F5" w14:textId="77777777" w:rsidR="00BA6C95" w:rsidRDefault="00BA6C95" w:rsidP="00BA6C95">
      <w:pPr>
        <w:pStyle w:val="ListingStandard"/>
      </w:pPr>
      <w:r>
        <w:lastRenderedPageBreak/>
        <w:tab/>
        <w:t>•</w:t>
      </w:r>
      <w:r>
        <w:tab/>
        <w:t>Wendet eine einfache Rechenregel an (z.</w:t>
      </w:r>
      <w:r>
        <w:rPr>
          <w:rFonts w:ascii="Cambria Math" w:hAnsi="Cambria Math" w:cs="Cambria Math"/>
        </w:rPr>
        <w:t> </w:t>
      </w:r>
      <w:r>
        <w:t>B. „wenn Ergebnis größer als 0.5 → aktiv“)</w:t>
      </w:r>
    </w:p>
    <w:p w14:paraId="569E023A" w14:textId="77777777" w:rsidR="00BA6C95" w:rsidRDefault="00BA6C95" w:rsidP="00BA6C95">
      <w:pPr>
        <w:pStyle w:val="ListingStandard"/>
      </w:pPr>
    </w:p>
    <w:p w14:paraId="06C84224" w14:textId="77777777" w:rsidR="00BA6C95" w:rsidRDefault="00BA6C95" w:rsidP="00BA6C95">
      <w:pPr>
        <w:pStyle w:val="ListingStandard"/>
      </w:pPr>
      <w:r>
        <w:t>Diese Verarbeitung passiert in mehreren Schichten, man nennt das Schichtenmodell:</w:t>
      </w:r>
    </w:p>
    <w:p w14:paraId="4B9E151A" w14:textId="77777777" w:rsidR="00BA6C95" w:rsidRDefault="00BA6C95" w:rsidP="00BA6C95">
      <w:pPr>
        <w:pStyle w:val="ListingStandard"/>
      </w:pPr>
      <w:r>
        <w:tab/>
        <w:t>•</w:t>
      </w:r>
      <w:r>
        <w:tab/>
        <w:t>Eingabeschicht</w:t>
      </w:r>
    </w:p>
    <w:p w14:paraId="0A9C5EDD" w14:textId="77777777" w:rsidR="00BA6C95" w:rsidRDefault="00BA6C95" w:rsidP="00BA6C95">
      <w:pPr>
        <w:pStyle w:val="ListingStandard"/>
      </w:pPr>
      <w:r>
        <w:tab/>
        <w:t>•</w:t>
      </w:r>
      <w:r>
        <w:tab/>
        <w:t>Verborgene Schichten (Hidden Layers)</w:t>
      </w:r>
    </w:p>
    <w:p w14:paraId="2BF004A6" w14:textId="77777777" w:rsidR="00BA6C95" w:rsidRDefault="00BA6C95" w:rsidP="00BA6C95">
      <w:pPr>
        <w:pStyle w:val="ListingStandard"/>
      </w:pPr>
      <w:r>
        <w:tab/>
        <w:t>•</w:t>
      </w:r>
      <w:r>
        <w:tab/>
        <w:t>Ausgabeschicht</w:t>
      </w:r>
    </w:p>
    <w:p w14:paraId="31EF2F45" w14:textId="77777777" w:rsidR="00BA6C95" w:rsidRDefault="00BA6C95" w:rsidP="00BA6C95">
      <w:pPr>
        <w:pStyle w:val="ListingStandard"/>
      </w:pPr>
    </w:p>
    <w:p w14:paraId="3FF5312C" w14:textId="77777777" w:rsidR="00BA6C95" w:rsidRDefault="00BA6C95" w:rsidP="00BA6C95">
      <w:pPr>
        <w:pStyle w:val="ListingStandard"/>
      </w:pPr>
      <w:r>
        <w:rPr>
          <w:rFonts w:ascii="Roboto" w:hAnsi="Roboto" w:cs="Roboto"/>
        </w:rPr>
        <w:t>⸻</w:t>
      </w:r>
    </w:p>
    <w:p w14:paraId="3C6C4D49" w14:textId="77777777" w:rsidR="00BA6C95" w:rsidRDefault="00BA6C95" w:rsidP="00BA6C95">
      <w:pPr>
        <w:pStyle w:val="ListingStandard"/>
      </w:pPr>
    </w:p>
    <w:p w14:paraId="21DDBD5E" w14:textId="77777777" w:rsidR="00BA6C95" w:rsidRDefault="00BA6C95" w:rsidP="00BA6C95">
      <w:pPr>
        <w:pStyle w:val="ListingStandard"/>
      </w:pPr>
      <w:r>
        <w:t>3. Ausgabe (Output)</w:t>
      </w:r>
    </w:p>
    <w:p w14:paraId="52B67C70" w14:textId="77777777" w:rsidR="00BA6C95" w:rsidRDefault="00BA6C95" w:rsidP="00BA6C95">
      <w:pPr>
        <w:pStyle w:val="ListingStandard"/>
      </w:pPr>
    </w:p>
    <w:p w14:paraId="3DD0C4DB" w14:textId="77777777" w:rsidR="00BA6C95" w:rsidRDefault="00BA6C95" w:rsidP="00BA6C95">
      <w:pPr>
        <w:pStyle w:val="ListingStandard"/>
      </w:pPr>
      <w:r>
        <w:t>Ganz am Ende gibt das Netz eine Zahl aus, z.</w:t>
      </w:r>
      <w:r>
        <w:rPr>
          <w:rFonts w:ascii="Cambria Math" w:hAnsi="Cambria Math" w:cs="Cambria Math"/>
        </w:rPr>
        <w:t> </w:t>
      </w:r>
      <w:r>
        <w:t>B.:</w:t>
      </w:r>
    </w:p>
    <w:p w14:paraId="0D1CDC2E" w14:textId="77777777" w:rsidR="00BA6C95" w:rsidRDefault="00BA6C95" w:rsidP="00BA6C95">
      <w:pPr>
        <w:pStyle w:val="ListingStandard"/>
      </w:pPr>
      <w:r>
        <w:tab/>
        <w:t>•</w:t>
      </w:r>
      <w:r>
        <w:tab/>
        <w:t>0 = Apfel</w:t>
      </w:r>
    </w:p>
    <w:p w14:paraId="2737834A" w14:textId="77777777" w:rsidR="00BA6C95" w:rsidRDefault="00BA6C95" w:rsidP="00BA6C95">
      <w:pPr>
        <w:pStyle w:val="ListingStandard"/>
      </w:pPr>
      <w:r>
        <w:tab/>
        <w:t>•</w:t>
      </w:r>
      <w:r>
        <w:tab/>
        <w:t>1 = Banane</w:t>
      </w:r>
    </w:p>
    <w:p w14:paraId="17B478AA" w14:textId="77777777" w:rsidR="00BA6C95" w:rsidRDefault="00BA6C95" w:rsidP="00BA6C95">
      <w:pPr>
        <w:pStyle w:val="ListingStandard"/>
      </w:pPr>
    </w:p>
    <w:p w14:paraId="0185CFE1" w14:textId="77777777" w:rsidR="00BA6C95" w:rsidRDefault="00BA6C95" w:rsidP="00BA6C95">
      <w:pPr>
        <w:pStyle w:val="ListingStandard"/>
      </w:pPr>
      <w:r>
        <w:rPr>
          <w:rFonts w:ascii="Roboto" w:hAnsi="Roboto" w:cs="Roboto"/>
        </w:rPr>
        <w:t>⸻</w:t>
      </w:r>
    </w:p>
    <w:p w14:paraId="05848E1C" w14:textId="77777777" w:rsidR="00BA6C95" w:rsidRDefault="00BA6C95" w:rsidP="00BA6C95">
      <w:pPr>
        <w:pStyle w:val="ListingStandard"/>
      </w:pPr>
    </w:p>
    <w:p w14:paraId="494C7175" w14:textId="77777777" w:rsidR="00BA6C95" w:rsidRDefault="00BA6C95" w:rsidP="00BA6C95">
      <w:pPr>
        <w:pStyle w:val="ListingStandard"/>
      </w:pPr>
      <w:r>
        <w:rPr>
          <w:rFonts w:ascii="Apple Color Emoji" w:hAnsi="Apple Color Emoji" w:cs="Apple Color Emoji"/>
        </w:rPr>
        <w:t>🔁</w:t>
      </w:r>
      <w:r>
        <w:t xml:space="preserve"> Lernen durch Beispiele (Training)</w:t>
      </w:r>
    </w:p>
    <w:p w14:paraId="14A97E12" w14:textId="77777777" w:rsidR="00BA6C95" w:rsidRDefault="00BA6C95" w:rsidP="00BA6C95">
      <w:pPr>
        <w:pStyle w:val="ListingStandard"/>
      </w:pPr>
    </w:p>
    <w:p w14:paraId="45562B44" w14:textId="77777777" w:rsidR="00BA6C95" w:rsidRDefault="00BA6C95" w:rsidP="00BA6C95">
      <w:pPr>
        <w:pStyle w:val="ListingStandard"/>
      </w:pPr>
      <w:r>
        <w:t>Das Netz bekommt viele Bilder von Äpfeln und Bananen gezeigt mit richtiger Lösung (z.</w:t>
      </w:r>
      <w:r>
        <w:rPr>
          <w:rFonts w:ascii="Cambria Math" w:hAnsi="Cambria Math" w:cs="Cambria Math"/>
        </w:rPr>
        <w:t> </w:t>
      </w:r>
      <w:r>
        <w:t>B. “Das hier ist ein Apfel”). Es vergleicht seine eigene Vorhersage mit der richtigen Lösung und passt die Gewichte an, um beim nächsten Mal besser zu werden.</w:t>
      </w:r>
    </w:p>
    <w:p w14:paraId="15C6A86C" w14:textId="77777777" w:rsidR="00BA6C95" w:rsidRDefault="00BA6C95" w:rsidP="00BA6C95">
      <w:pPr>
        <w:pStyle w:val="ListingStandard"/>
      </w:pPr>
    </w:p>
    <w:p w14:paraId="0137ED1D" w14:textId="77777777" w:rsidR="00BA6C95" w:rsidRDefault="00BA6C95" w:rsidP="00BA6C95">
      <w:pPr>
        <w:pStyle w:val="ListingStandard"/>
      </w:pPr>
      <w:r>
        <w:t>So wird es durch Wiederholung immer besser.</w:t>
      </w:r>
    </w:p>
    <w:p w14:paraId="599015A6" w14:textId="77777777" w:rsidR="00BA6C95" w:rsidRDefault="00BA6C95" w:rsidP="00BA6C95">
      <w:pPr>
        <w:pStyle w:val="ListingStandard"/>
      </w:pPr>
    </w:p>
    <w:p w14:paraId="079B7047" w14:textId="77777777" w:rsidR="00BA6C95" w:rsidRDefault="00BA6C95" w:rsidP="00BA6C95">
      <w:pPr>
        <w:pStyle w:val="ListingStandard"/>
      </w:pPr>
      <w:r>
        <w:rPr>
          <w:rFonts w:ascii="Roboto" w:hAnsi="Roboto" w:cs="Roboto"/>
        </w:rPr>
        <w:t>⸻</w:t>
      </w:r>
    </w:p>
    <w:p w14:paraId="712F131B" w14:textId="77777777" w:rsidR="00BA6C95" w:rsidRDefault="00BA6C95" w:rsidP="00BA6C95">
      <w:pPr>
        <w:pStyle w:val="ListingStandard"/>
      </w:pPr>
    </w:p>
    <w:p w14:paraId="35FCDF4E" w14:textId="77777777" w:rsidR="00BA6C95" w:rsidRDefault="00BA6C95" w:rsidP="00BA6C95">
      <w:pPr>
        <w:pStyle w:val="ListingStandard"/>
      </w:pPr>
      <w:r>
        <w:rPr>
          <w:rFonts w:ascii="Apple Color Emoji" w:hAnsi="Apple Color Emoji" w:cs="Apple Color Emoji"/>
        </w:rPr>
        <w:t>🧠</w:t>
      </w:r>
      <w:r>
        <w:t xml:space="preserve"> Merksatz:</w:t>
      </w:r>
    </w:p>
    <w:p w14:paraId="410F8DC6" w14:textId="77777777" w:rsidR="00BA6C95" w:rsidRDefault="00BA6C95" w:rsidP="00BA6C95">
      <w:pPr>
        <w:pStyle w:val="ListingStandard"/>
      </w:pPr>
    </w:p>
    <w:p w14:paraId="0CBEC7FD" w14:textId="77777777" w:rsidR="00BA6C95" w:rsidRDefault="00BA6C95" w:rsidP="00BA6C95">
      <w:pPr>
        <w:pStyle w:val="ListingStandard"/>
      </w:pPr>
      <w:r>
        <w:t>Ein neuronales Netz lernt wie ein Kind: Es schaut sich viele Beispiele an und merkt sich dabei Muster, um später richtige Entscheidungen zu treffen.</w:t>
      </w:r>
    </w:p>
    <w:p w14:paraId="0E0AED56" w14:textId="77777777" w:rsidR="00BA6C95" w:rsidRDefault="00BA6C95" w:rsidP="00BA6C95">
      <w:pPr>
        <w:pStyle w:val="ListingStandard"/>
      </w:pPr>
    </w:p>
    <w:p w14:paraId="543FA71A" w14:textId="77777777" w:rsidR="00BA6C95" w:rsidRDefault="00BA6C95" w:rsidP="00BA6C95">
      <w:pPr>
        <w:pStyle w:val="ListingStandard"/>
      </w:pPr>
      <w:r>
        <w:rPr>
          <w:rFonts w:ascii="Roboto" w:hAnsi="Roboto" w:cs="Roboto"/>
        </w:rPr>
        <w:t>⸻</w:t>
      </w:r>
    </w:p>
    <w:p w14:paraId="28FA6664" w14:textId="77777777" w:rsidR="00BA6C95" w:rsidRDefault="00BA6C95" w:rsidP="00BA6C95">
      <w:pPr>
        <w:pStyle w:val="ListingStandard"/>
      </w:pPr>
    </w:p>
    <w:p w14:paraId="577B150A" w14:textId="2936CAEB" w:rsidR="006E7CAB" w:rsidRDefault="00BA6C95" w:rsidP="00BA6C95">
      <w:pPr>
        <w:pStyle w:val="ListingStandard"/>
      </w:pPr>
      <w:r>
        <w:t>Wenn du möchtest, kann ich dir auch ein kleines Python-Beispiel dazu zeigen.</w:t>
      </w:r>
    </w:p>
    <w:p w14:paraId="20C50C7C" w14:textId="77777777" w:rsidR="00BA6C95" w:rsidRDefault="00BA6C95" w:rsidP="00BA6C95">
      <w:pPr>
        <w:pStyle w:val="ListingStandard"/>
      </w:pPr>
    </w:p>
    <w:p w14:paraId="0D2E47E8" w14:textId="77777777" w:rsidR="00BA6C95" w:rsidRPr="00BA6C95" w:rsidRDefault="00BA6C95" w:rsidP="00BA6C95">
      <w:pPr>
        <w:pStyle w:val="ListingStandard"/>
        <w:rPr>
          <w:b/>
        </w:rPr>
      </w:pPr>
      <w:r w:rsidRPr="00BA6C95">
        <w:rPr>
          <w:b/>
        </w:rPr>
        <w:lastRenderedPageBreak/>
        <w:t>Ja, zeige mir dazu bitte ein Beispiel in Python!</w:t>
      </w:r>
    </w:p>
    <w:p w14:paraId="45165F74" w14:textId="77777777" w:rsidR="00BA6C95" w:rsidRDefault="00BA6C95" w:rsidP="00BA6C95">
      <w:pPr>
        <w:pStyle w:val="ListingStandard"/>
      </w:pPr>
    </w:p>
    <w:p w14:paraId="445A5945" w14:textId="77777777" w:rsidR="00BA6C95" w:rsidRDefault="00BA6C95" w:rsidP="00BA6C95">
      <w:pPr>
        <w:pStyle w:val="ListingStandard"/>
      </w:pPr>
      <w:r>
        <w:t>Gerne! Hier ist ein einfaches Beispiel eines neuronalen Netzes in Python, das mit der Bibliothek Keras (Teil von TensorFlow) arbeitet. Es lernt, einfache Zahlen als Äpfel (0) oder Bananen (1) zu klassifizieren, basierend auf zwei Eigenschaften: Farbe (rot oder gelb) und Form (rund oder lang).</w:t>
      </w:r>
    </w:p>
    <w:p w14:paraId="591F8AD9" w14:textId="77777777" w:rsidR="00BA6C95" w:rsidRDefault="00BA6C95" w:rsidP="00BA6C95">
      <w:pPr>
        <w:pStyle w:val="ListingStandard"/>
      </w:pPr>
    </w:p>
    <w:p w14:paraId="2A1E9E6B" w14:textId="77777777" w:rsidR="00BA6C95" w:rsidRDefault="00BA6C95" w:rsidP="00BA6C95">
      <w:pPr>
        <w:pStyle w:val="ListingStandard"/>
      </w:pPr>
      <w:r>
        <w:rPr>
          <w:rFonts w:ascii="Roboto" w:hAnsi="Roboto" w:cs="Roboto"/>
        </w:rPr>
        <w:t>⸻</w:t>
      </w:r>
    </w:p>
    <w:p w14:paraId="73B044D0" w14:textId="77777777" w:rsidR="00BA6C95" w:rsidRDefault="00BA6C95" w:rsidP="00BA6C95">
      <w:pPr>
        <w:pStyle w:val="ListingStandard"/>
      </w:pPr>
    </w:p>
    <w:p w14:paraId="4C4CC683" w14:textId="77777777" w:rsidR="00BA6C95" w:rsidRDefault="00BA6C95" w:rsidP="00BA6C95">
      <w:pPr>
        <w:pStyle w:val="ListingStandard"/>
      </w:pPr>
      <w:r>
        <w:rPr>
          <w:rFonts w:ascii="Apple Color Emoji" w:hAnsi="Apple Color Emoji" w:cs="Apple Color Emoji"/>
        </w:rPr>
        <w:t>🧪</w:t>
      </w:r>
      <w:r>
        <w:t xml:space="preserve"> Beispiel: Apfel oder Banane</w:t>
      </w:r>
    </w:p>
    <w:p w14:paraId="38687F75" w14:textId="77777777" w:rsidR="00BA6C95" w:rsidRDefault="00BA6C95" w:rsidP="00BA6C95">
      <w:pPr>
        <w:pStyle w:val="ListingStandard"/>
      </w:pPr>
    </w:p>
    <w:p w14:paraId="1BEE8C9D" w14:textId="77777777" w:rsidR="00BA6C95" w:rsidRDefault="00BA6C95" w:rsidP="00BA6C95">
      <w:pPr>
        <w:pStyle w:val="ListingStandard"/>
      </w:pPr>
      <w:r>
        <w:t>import numpy as np</w:t>
      </w:r>
    </w:p>
    <w:p w14:paraId="29952619" w14:textId="77777777" w:rsidR="00BA6C95" w:rsidRDefault="00BA6C95" w:rsidP="00BA6C95">
      <w:pPr>
        <w:pStyle w:val="ListingStandard"/>
      </w:pPr>
      <w:r>
        <w:t>from tensorflow.keras.models import Sequential</w:t>
      </w:r>
    </w:p>
    <w:p w14:paraId="59E3565C" w14:textId="77777777" w:rsidR="00BA6C95" w:rsidRDefault="00BA6C95" w:rsidP="00BA6C95">
      <w:pPr>
        <w:pStyle w:val="ListingStandard"/>
      </w:pPr>
      <w:r>
        <w:t>from tensorflow.keras.layers import Dense</w:t>
      </w:r>
    </w:p>
    <w:p w14:paraId="0174F9FE" w14:textId="77777777" w:rsidR="00BA6C95" w:rsidRDefault="00BA6C95" w:rsidP="00BA6C95">
      <w:pPr>
        <w:pStyle w:val="ListingStandard"/>
      </w:pPr>
    </w:p>
    <w:p w14:paraId="7FA72E55" w14:textId="77777777" w:rsidR="00BA6C95" w:rsidRDefault="00BA6C95" w:rsidP="00BA6C95">
      <w:pPr>
        <w:pStyle w:val="ListingStandard"/>
      </w:pPr>
      <w:r>
        <w:t># Trainingsdaten (Farbe, Form): 0 = rot/rund (Apfel), 1 = gelb/lang (Banane)</w:t>
      </w:r>
    </w:p>
    <w:p w14:paraId="4BA96166" w14:textId="77777777" w:rsidR="00BA6C95" w:rsidRDefault="00BA6C95" w:rsidP="00BA6C95">
      <w:pPr>
        <w:pStyle w:val="ListingStandard"/>
      </w:pPr>
      <w:r>
        <w:t># Farbe: rot=0, gelb=1 | Form: rund=0, lang=1</w:t>
      </w:r>
    </w:p>
    <w:p w14:paraId="3C0A6849" w14:textId="77777777" w:rsidR="00BA6C95" w:rsidRDefault="00BA6C95" w:rsidP="00BA6C95">
      <w:pPr>
        <w:pStyle w:val="ListingStandard"/>
      </w:pPr>
      <w:r>
        <w:t>X = np.array([</w:t>
      </w:r>
    </w:p>
    <w:p w14:paraId="764F9760" w14:textId="77777777" w:rsidR="00BA6C95" w:rsidRDefault="00BA6C95" w:rsidP="00BA6C95">
      <w:pPr>
        <w:pStyle w:val="ListingStandard"/>
      </w:pPr>
      <w:r>
        <w:t xml:space="preserve">    [0, 0],  # Apfel</w:t>
      </w:r>
    </w:p>
    <w:p w14:paraId="666F3C6D" w14:textId="77777777" w:rsidR="00BA6C95" w:rsidRDefault="00BA6C95" w:rsidP="00BA6C95">
      <w:pPr>
        <w:pStyle w:val="ListingStandard"/>
      </w:pPr>
      <w:r>
        <w:t xml:space="preserve">    [0, 0],  # Apfel</w:t>
      </w:r>
    </w:p>
    <w:p w14:paraId="546E19DB" w14:textId="77777777" w:rsidR="00BA6C95" w:rsidRDefault="00BA6C95" w:rsidP="00BA6C95">
      <w:pPr>
        <w:pStyle w:val="ListingStandard"/>
      </w:pPr>
      <w:r>
        <w:t xml:space="preserve">    [1, 1],  # Banane</w:t>
      </w:r>
    </w:p>
    <w:p w14:paraId="1EE2D4DB" w14:textId="77777777" w:rsidR="00BA6C95" w:rsidRDefault="00BA6C95" w:rsidP="00BA6C95">
      <w:pPr>
        <w:pStyle w:val="ListingStandard"/>
      </w:pPr>
      <w:r>
        <w:t xml:space="preserve">    [1, 1],  # Banane</w:t>
      </w:r>
    </w:p>
    <w:p w14:paraId="7F0C976B" w14:textId="77777777" w:rsidR="00BA6C95" w:rsidRDefault="00BA6C95" w:rsidP="00BA6C95">
      <w:pPr>
        <w:pStyle w:val="ListingStandard"/>
      </w:pPr>
      <w:r>
        <w:t xml:space="preserve">    [1, 0],  # gelb und rund (nicht ganz klar, hilft beim Lernen)</w:t>
      </w:r>
    </w:p>
    <w:p w14:paraId="2119D71D" w14:textId="77777777" w:rsidR="00BA6C95" w:rsidRDefault="00BA6C95" w:rsidP="00BA6C95">
      <w:pPr>
        <w:pStyle w:val="ListingStandard"/>
      </w:pPr>
      <w:r>
        <w:t xml:space="preserve">    [0, 1],  # rot und lang (nicht ganz klar)</w:t>
      </w:r>
    </w:p>
    <w:p w14:paraId="775E34F2" w14:textId="77777777" w:rsidR="00BA6C95" w:rsidRDefault="00BA6C95" w:rsidP="00BA6C95">
      <w:pPr>
        <w:pStyle w:val="ListingStandard"/>
      </w:pPr>
      <w:r>
        <w:t>])</w:t>
      </w:r>
    </w:p>
    <w:p w14:paraId="742217B4" w14:textId="77777777" w:rsidR="00BA6C95" w:rsidRDefault="00BA6C95" w:rsidP="00BA6C95">
      <w:pPr>
        <w:pStyle w:val="ListingStandard"/>
      </w:pPr>
    </w:p>
    <w:p w14:paraId="5AF454E4" w14:textId="77777777" w:rsidR="00BA6C95" w:rsidRDefault="00BA6C95" w:rsidP="00BA6C95">
      <w:pPr>
        <w:pStyle w:val="ListingStandard"/>
      </w:pPr>
      <w:r>
        <w:t># Zielwerte (Labels): 0 = Apfel, 1 = Banane</w:t>
      </w:r>
    </w:p>
    <w:p w14:paraId="6A699C72" w14:textId="77777777" w:rsidR="00BA6C95" w:rsidRDefault="00BA6C95" w:rsidP="00BA6C95">
      <w:pPr>
        <w:pStyle w:val="ListingStandard"/>
      </w:pPr>
      <w:r>
        <w:t>y = np.array([0, 0, 1, 1, 1, 0])</w:t>
      </w:r>
    </w:p>
    <w:p w14:paraId="70A3B7A6" w14:textId="77777777" w:rsidR="00BA6C95" w:rsidRDefault="00BA6C95" w:rsidP="00BA6C95">
      <w:pPr>
        <w:pStyle w:val="ListingStandard"/>
      </w:pPr>
    </w:p>
    <w:p w14:paraId="53C94D45" w14:textId="77777777" w:rsidR="00BA6C95" w:rsidRDefault="00BA6C95" w:rsidP="00BA6C95">
      <w:pPr>
        <w:pStyle w:val="ListingStandard"/>
      </w:pPr>
      <w:r>
        <w:t># Einfaches neuronales Netz mit 1 versteckten Schicht</w:t>
      </w:r>
    </w:p>
    <w:p w14:paraId="6CA6348B" w14:textId="77777777" w:rsidR="00BA6C95" w:rsidRDefault="00BA6C95" w:rsidP="00BA6C95">
      <w:pPr>
        <w:pStyle w:val="ListingStandard"/>
      </w:pPr>
      <w:r>
        <w:t>model = Sequential()</w:t>
      </w:r>
    </w:p>
    <w:p w14:paraId="3F3AA897" w14:textId="77777777" w:rsidR="00BA6C95" w:rsidRDefault="00BA6C95" w:rsidP="00BA6C95">
      <w:pPr>
        <w:pStyle w:val="ListingStandard"/>
      </w:pPr>
      <w:r>
        <w:t>model.add(Dense(4, input_dim=2, activation='relu'))  # versteckte Schicht mit 4 Neuronen</w:t>
      </w:r>
    </w:p>
    <w:p w14:paraId="48627881" w14:textId="77777777" w:rsidR="00BA6C95" w:rsidRDefault="00BA6C95" w:rsidP="00BA6C95">
      <w:pPr>
        <w:pStyle w:val="ListingStandard"/>
      </w:pPr>
      <w:r>
        <w:t>model.add(Dense(1, activation='sigmoid'))  # Ausgabe: eine Zahl zwischen 0 und 1</w:t>
      </w:r>
    </w:p>
    <w:p w14:paraId="04B5C9EE" w14:textId="77777777" w:rsidR="00BA6C95" w:rsidRDefault="00BA6C95" w:rsidP="00BA6C95">
      <w:pPr>
        <w:pStyle w:val="ListingStandard"/>
      </w:pPr>
    </w:p>
    <w:p w14:paraId="4D105380" w14:textId="77777777" w:rsidR="00BA6C95" w:rsidRDefault="00BA6C95" w:rsidP="00BA6C95">
      <w:pPr>
        <w:pStyle w:val="ListingStandard"/>
      </w:pPr>
      <w:r>
        <w:t># Modell kompilieren</w:t>
      </w:r>
    </w:p>
    <w:p w14:paraId="06603D81" w14:textId="77777777" w:rsidR="00BA6C95" w:rsidRDefault="00BA6C95" w:rsidP="00BA6C95">
      <w:pPr>
        <w:pStyle w:val="ListingStandard"/>
      </w:pPr>
      <w:r>
        <w:t>model.compile(loss='binary_crossentropy', optimizer='adam', metrics=['accuracy'])</w:t>
      </w:r>
    </w:p>
    <w:p w14:paraId="352435D6" w14:textId="77777777" w:rsidR="00BA6C95" w:rsidRDefault="00BA6C95" w:rsidP="00BA6C95">
      <w:pPr>
        <w:pStyle w:val="ListingStandard"/>
      </w:pPr>
    </w:p>
    <w:p w14:paraId="49322084" w14:textId="77777777" w:rsidR="00BA6C95" w:rsidRDefault="00BA6C95" w:rsidP="00BA6C95">
      <w:pPr>
        <w:pStyle w:val="ListingStandard"/>
      </w:pPr>
      <w:r>
        <w:lastRenderedPageBreak/>
        <w:t># Modell trainieren</w:t>
      </w:r>
    </w:p>
    <w:p w14:paraId="231656A0" w14:textId="77777777" w:rsidR="00BA6C95" w:rsidRDefault="00BA6C95" w:rsidP="00BA6C95">
      <w:pPr>
        <w:pStyle w:val="ListingStandard"/>
      </w:pPr>
      <w:r>
        <w:t>model.fit(X, y, epochs=100, verbose=0)</w:t>
      </w:r>
    </w:p>
    <w:p w14:paraId="2B05F678" w14:textId="77777777" w:rsidR="00BA6C95" w:rsidRDefault="00BA6C95" w:rsidP="00BA6C95">
      <w:pPr>
        <w:pStyle w:val="ListingStandard"/>
      </w:pPr>
    </w:p>
    <w:p w14:paraId="1ECD11DE" w14:textId="77777777" w:rsidR="00BA6C95" w:rsidRDefault="00BA6C95" w:rsidP="00BA6C95">
      <w:pPr>
        <w:pStyle w:val="ListingStandard"/>
      </w:pPr>
      <w:r>
        <w:t># Vorhersagen testen</w:t>
      </w:r>
    </w:p>
    <w:p w14:paraId="3C3334EF" w14:textId="77777777" w:rsidR="00BA6C95" w:rsidRDefault="00BA6C95" w:rsidP="00BA6C95">
      <w:pPr>
        <w:pStyle w:val="ListingStandard"/>
      </w:pPr>
      <w:r>
        <w:t>testdaten = np.array([</w:t>
      </w:r>
    </w:p>
    <w:p w14:paraId="13829303" w14:textId="77777777" w:rsidR="00BA6C95" w:rsidRDefault="00BA6C95" w:rsidP="00BA6C95">
      <w:pPr>
        <w:pStyle w:val="ListingStandard"/>
      </w:pPr>
      <w:r>
        <w:t xml:space="preserve">    [0, 0],  # Apfel</w:t>
      </w:r>
    </w:p>
    <w:p w14:paraId="134E99EF" w14:textId="77777777" w:rsidR="00BA6C95" w:rsidRDefault="00BA6C95" w:rsidP="00BA6C95">
      <w:pPr>
        <w:pStyle w:val="ListingStandard"/>
      </w:pPr>
      <w:r>
        <w:t xml:space="preserve">    [1, 1],  # Banane</w:t>
      </w:r>
    </w:p>
    <w:p w14:paraId="49741002" w14:textId="77777777" w:rsidR="00BA6C95" w:rsidRDefault="00BA6C95" w:rsidP="00BA6C95">
      <w:pPr>
        <w:pStyle w:val="ListingStandard"/>
      </w:pPr>
      <w:r>
        <w:t xml:space="preserve">    [1, 0],  # gelb und rund</w:t>
      </w:r>
    </w:p>
    <w:p w14:paraId="049700AF" w14:textId="77777777" w:rsidR="00BA6C95" w:rsidRDefault="00BA6C95" w:rsidP="00BA6C95">
      <w:pPr>
        <w:pStyle w:val="ListingStandard"/>
      </w:pPr>
      <w:r>
        <w:t xml:space="preserve">    [0, 1],  # rot und lang</w:t>
      </w:r>
    </w:p>
    <w:p w14:paraId="3001F8E4" w14:textId="77777777" w:rsidR="00BA6C95" w:rsidRDefault="00BA6C95" w:rsidP="00BA6C95">
      <w:pPr>
        <w:pStyle w:val="ListingStandard"/>
      </w:pPr>
      <w:r>
        <w:t>])</w:t>
      </w:r>
    </w:p>
    <w:p w14:paraId="56B608F6" w14:textId="77777777" w:rsidR="00BA6C95" w:rsidRDefault="00BA6C95" w:rsidP="00BA6C95">
      <w:pPr>
        <w:pStyle w:val="ListingStandard"/>
      </w:pPr>
    </w:p>
    <w:p w14:paraId="20829FCF" w14:textId="77777777" w:rsidR="00BA6C95" w:rsidRDefault="00BA6C95" w:rsidP="00BA6C95">
      <w:pPr>
        <w:pStyle w:val="ListingStandard"/>
      </w:pPr>
      <w:r>
        <w:t>vorhersagen = model.predict(testdaten)</w:t>
      </w:r>
    </w:p>
    <w:p w14:paraId="4E3984E4" w14:textId="77777777" w:rsidR="00BA6C95" w:rsidRDefault="00BA6C95" w:rsidP="00BA6C95">
      <w:pPr>
        <w:pStyle w:val="ListingStandard"/>
      </w:pPr>
    </w:p>
    <w:p w14:paraId="0FABFD9E" w14:textId="77777777" w:rsidR="00BA6C95" w:rsidRDefault="00BA6C95" w:rsidP="00BA6C95">
      <w:pPr>
        <w:pStyle w:val="ListingStandard"/>
      </w:pPr>
      <w:r>
        <w:t># Ausgabe formatieren</w:t>
      </w:r>
    </w:p>
    <w:p w14:paraId="542D4142" w14:textId="77777777" w:rsidR="00BA6C95" w:rsidRDefault="00BA6C95" w:rsidP="00BA6C95">
      <w:pPr>
        <w:pStyle w:val="ListingStandard"/>
      </w:pPr>
      <w:r>
        <w:t>for daten, vorhersage in zip(testdaten, vorhersagen):</w:t>
      </w:r>
    </w:p>
    <w:p w14:paraId="672D56EB" w14:textId="77777777" w:rsidR="00BA6C95" w:rsidRDefault="00BA6C95" w:rsidP="00BA6C95">
      <w:pPr>
        <w:pStyle w:val="ListingStandard"/>
      </w:pPr>
      <w:r>
        <w:t xml:space="preserve">    obst = "Banane" if vorhersage &gt; 0.5 else "Apfel"</w:t>
      </w:r>
    </w:p>
    <w:p w14:paraId="516C5C52" w14:textId="77777777" w:rsidR="00BA6C95" w:rsidRDefault="00BA6C95" w:rsidP="00BA6C95">
      <w:pPr>
        <w:pStyle w:val="ListingStandard"/>
      </w:pPr>
      <w:r>
        <w:t xml:space="preserve">    print(f"Eingabe: {daten} → {obst} ({vorhersage[0]:.2f})")</w:t>
      </w:r>
    </w:p>
    <w:p w14:paraId="451EA5A8" w14:textId="77777777" w:rsidR="00BA6C95" w:rsidRDefault="00BA6C95" w:rsidP="00BA6C95">
      <w:pPr>
        <w:pStyle w:val="ListingStandard"/>
      </w:pPr>
    </w:p>
    <w:p w14:paraId="43C5FF23" w14:textId="77777777" w:rsidR="00BA6C95" w:rsidRDefault="00BA6C95" w:rsidP="00BA6C95">
      <w:pPr>
        <w:pStyle w:val="ListingStandard"/>
      </w:pPr>
    </w:p>
    <w:p w14:paraId="1DD9CB24" w14:textId="77777777" w:rsidR="00BA6C95" w:rsidRDefault="00BA6C95" w:rsidP="00BA6C95">
      <w:pPr>
        <w:pStyle w:val="ListingStandard"/>
      </w:pPr>
      <w:r>
        <w:rPr>
          <w:rFonts w:ascii="Roboto" w:hAnsi="Roboto" w:cs="Roboto"/>
        </w:rPr>
        <w:t>⸻</w:t>
      </w:r>
    </w:p>
    <w:p w14:paraId="4752ED5C" w14:textId="77777777" w:rsidR="00BA6C95" w:rsidRDefault="00BA6C95" w:rsidP="00BA6C95">
      <w:pPr>
        <w:pStyle w:val="ListingStandard"/>
      </w:pPr>
    </w:p>
    <w:p w14:paraId="5368AEA0" w14:textId="77777777" w:rsidR="00BA6C95" w:rsidRDefault="00BA6C95" w:rsidP="00BA6C95">
      <w:pPr>
        <w:pStyle w:val="ListingStandard"/>
      </w:pPr>
      <w:r>
        <w:rPr>
          <w:rFonts w:ascii="Apple Color Emoji" w:hAnsi="Apple Color Emoji" w:cs="Apple Color Emoji"/>
        </w:rPr>
        <w:t>📝</w:t>
      </w:r>
      <w:r>
        <w:t xml:space="preserve"> Erklärung:</w:t>
      </w:r>
    </w:p>
    <w:p w14:paraId="71FFFF8C" w14:textId="77777777" w:rsidR="00BA6C95" w:rsidRDefault="00BA6C95" w:rsidP="00BA6C95">
      <w:pPr>
        <w:pStyle w:val="ListingStandard"/>
      </w:pPr>
      <w:r>
        <w:tab/>
        <w:t>•</w:t>
      </w:r>
      <w:r>
        <w:tab/>
        <w:t>Das Netz lernt selbstständig, welche Kombinationen typisch für einen Apfel oder eine Banane sind.</w:t>
      </w:r>
    </w:p>
    <w:p w14:paraId="04FB8C62" w14:textId="77777777" w:rsidR="00BA6C95" w:rsidRDefault="00BA6C95" w:rsidP="00BA6C95">
      <w:pPr>
        <w:pStyle w:val="ListingStandard"/>
      </w:pPr>
      <w:r>
        <w:tab/>
        <w:t>•</w:t>
      </w:r>
      <w:r>
        <w:tab/>
        <w:t>Die Ausgabe ist eine Zahl zwischen 0 und 1, die angibt, wie „sicher“ sich das Netz ist, dass es eine Banane ist.</w:t>
      </w:r>
    </w:p>
    <w:p w14:paraId="41453C15" w14:textId="77777777" w:rsidR="00BA6C95" w:rsidRDefault="00BA6C95" w:rsidP="00BA6C95">
      <w:pPr>
        <w:pStyle w:val="ListingStandard"/>
      </w:pPr>
      <w:r>
        <w:tab/>
        <w:t>•</w:t>
      </w:r>
      <w:r>
        <w:tab/>
        <w:t>Werte &lt;</w:t>
      </w:r>
      <w:r>
        <w:rPr>
          <w:rFonts w:ascii="Cambria Math" w:hAnsi="Cambria Math" w:cs="Cambria Math"/>
        </w:rPr>
        <w:t> </w:t>
      </w:r>
      <w:r>
        <w:t>0.5 werden als Apfel, Werte ≥</w:t>
      </w:r>
      <w:r>
        <w:rPr>
          <w:rFonts w:ascii="Cambria Math" w:hAnsi="Cambria Math" w:cs="Cambria Math"/>
        </w:rPr>
        <w:t> </w:t>
      </w:r>
      <w:r>
        <w:t>0.5 als Banane interpretiert.</w:t>
      </w:r>
    </w:p>
    <w:p w14:paraId="181EB91D" w14:textId="77777777" w:rsidR="00BA6C95" w:rsidRDefault="00BA6C95" w:rsidP="00BA6C95">
      <w:pPr>
        <w:pStyle w:val="ListingStandard"/>
      </w:pPr>
    </w:p>
    <w:p w14:paraId="6DB04BF3" w14:textId="77777777" w:rsidR="00BA6C95" w:rsidRDefault="00BA6C95" w:rsidP="00BA6C95">
      <w:pPr>
        <w:pStyle w:val="ListingStandard"/>
      </w:pPr>
      <w:r>
        <w:rPr>
          <w:rFonts w:ascii="Roboto" w:hAnsi="Roboto" w:cs="Roboto"/>
        </w:rPr>
        <w:t>⸻</w:t>
      </w:r>
    </w:p>
    <w:p w14:paraId="1F5E8EE2" w14:textId="77777777" w:rsidR="00BA6C95" w:rsidRDefault="00BA6C95" w:rsidP="00BA6C95">
      <w:pPr>
        <w:pStyle w:val="ListingStandard"/>
      </w:pPr>
    </w:p>
    <w:p w14:paraId="291E94A7" w14:textId="099C3345" w:rsidR="00BA6C95" w:rsidRDefault="00BA6C95" w:rsidP="00BA6C95">
      <w:pPr>
        <w:pStyle w:val="ListingStandard"/>
      </w:pPr>
      <w:r>
        <w:t>Wenn du magst, kann ich dir auch zeigen, wie man das Ganze grafisch visualisiert oder wie man es mit echten Bildern (z.</w:t>
      </w:r>
      <w:r>
        <w:rPr>
          <w:rFonts w:ascii="Cambria Math" w:hAnsi="Cambria Math" w:cs="Cambria Math"/>
        </w:rPr>
        <w:t> </w:t>
      </w:r>
      <w:r>
        <w:t>B. von der Teachable Machine) kombiniert.</w:t>
      </w:r>
    </w:p>
    <w:p w14:paraId="48FC6B05" w14:textId="77777777" w:rsidR="00BA6C95" w:rsidRDefault="00BA6C95" w:rsidP="00BA6C95">
      <w:pPr>
        <w:pStyle w:val="ListingStandard"/>
      </w:pPr>
    </w:p>
    <w:p w14:paraId="73406816" w14:textId="77777777" w:rsidR="00BA6C95" w:rsidRDefault="00BA6C95" w:rsidP="00BA6C95">
      <w:pPr>
        <w:pStyle w:val="ListingStandard"/>
      </w:pPr>
    </w:p>
    <w:p w14:paraId="39C99EED" w14:textId="77777777" w:rsidR="0088488F" w:rsidRPr="00076667" w:rsidRDefault="0088488F" w:rsidP="0088488F">
      <w:pPr>
        <w:pStyle w:val="ListingStandard"/>
        <w:rPr>
          <w:rStyle w:val="ListingZeichenFett"/>
        </w:rPr>
      </w:pPr>
      <w:r w:rsidRPr="00076667">
        <w:rPr>
          <w:rStyle w:val="ListingZeichenFett"/>
        </w:rPr>
        <w:t>Wie installiere ich TensorFlow für Python und was ist dabei zu beachten?</w:t>
      </w:r>
    </w:p>
    <w:p w14:paraId="6F4B60B3" w14:textId="77777777" w:rsidR="0088488F" w:rsidRPr="0088488F" w:rsidRDefault="0088488F" w:rsidP="00BA6C95">
      <w:pPr>
        <w:pStyle w:val="ListingStandard"/>
        <w:rPr>
          <w:rStyle w:val="ListingZeichenFett"/>
        </w:rPr>
      </w:pPr>
    </w:p>
    <w:p w14:paraId="4CFAF9D2" w14:textId="77777777" w:rsidR="0088488F" w:rsidRDefault="0088488F" w:rsidP="0088488F">
      <w:pPr>
        <w:pStyle w:val="ListingStandard"/>
      </w:pPr>
      <w:r>
        <w:t xml:space="preserve">Die Installation von TensorFlow für Python hängt von deinem Betriebssystem und der verwendeten Python-Version ab. Hier zeige ich dir die empfohlene </w:t>
      </w:r>
      <w:r>
        <w:lastRenderedPageBreak/>
        <w:t>Vorgehensweise für macOS, Windows und Linux, jeweils mit einem virtuellen Umfeld (sehr empfohlen).</w:t>
      </w:r>
    </w:p>
    <w:p w14:paraId="534EDA4F" w14:textId="77777777" w:rsidR="0088488F" w:rsidRDefault="0088488F" w:rsidP="0088488F">
      <w:pPr>
        <w:pStyle w:val="ListingStandard"/>
      </w:pPr>
    </w:p>
    <w:p w14:paraId="1319ED8E" w14:textId="77777777" w:rsidR="0088488F" w:rsidRDefault="0088488F" w:rsidP="0088488F">
      <w:pPr>
        <w:pStyle w:val="ListingStandard"/>
      </w:pPr>
      <w:r>
        <w:rPr>
          <w:rFonts w:ascii="Roboto" w:hAnsi="Roboto" w:cs="Roboto"/>
        </w:rPr>
        <w:t>⸻</w:t>
      </w:r>
    </w:p>
    <w:p w14:paraId="64BB26CB" w14:textId="77777777" w:rsidR="0088488F" w:rsidRDefault="0088488F" w:rsidP="0088488F">
      <w:pPr>
        <w:pStyle w:val="ListingStandard"/>
      </w:pPr>
    </w:p>
    <w:p w14:paraId="7ACC1B26" w14:textId="77777777" w:rsidR="0088488F" w:rsidRDefault="0088488F" w:rsidP="0088488F">
      <w:pPr>
        <w:pStyle w:val="ListingStandard"/>
      </w:pPr>
      <w:r>
        <w:rPr>
          <w:rFonts w:ascii="Apple Color Emoji" w:hAnsi="Apple Color Emoji" w:cs="Apple Color Emoji"/>
        </w:rPr>
        <w:t>✅</w:t>
      </w:r>
      <w:r>
        <w:t xml:space="preserve"> Voraussetzungen</w:t>
      </w:r>
    </w:p>
    <w:p w14:paraId="033A861B" w14:textId="77777777" w:rsidR="0088488F" w:rsidRDefault="0088488F" w:rsidP="0088488F">
      <w:pPr>
        <w:pStyle w:val="ListingStandard"/>
      </w:pPr>
      <w:r>
        <w:tab/>
        <w:t>1.</w:t>
      </w:r>
      <w:r>
        <w:tab/>
        <w:t>Python-Version: TensorFlow 2.x unterstützt Python 3.8 bis 3.11. Python 3.13 wird noch nicht unterstützt.</w:t>
      </w:r>
    </w:p>
    <w:p w14:paraId="773772AD" w14:textId="77777777" w:rsidR="0088488F" w:rsidRDefault="0088488F" w:rsidP="0088488F">
      <w:pPr>
        <w:pStyle w:val="ListingStandard"/>
      </w:pPr>
      <w:r>
        <w:tab/>
        <w:t>2.</w:t>
      </w:r>
      <w:r>
        <w:tab/>
        <w:t>pip ist installiert (aktualisieren mit pip install --upgrade pip).</w:t>
      </w:r>
    </w:p>
    <w:p w14:paraId="253751E2" w14:textId="77777777" w:rsidR="0088488F" w:rsidRDefault="0088488F" w:rsidP="0088488F">
      <w:pPr>
        <w:pStyle w:val="ListingStandard"/>
      </w:pPr>
      <w:r>
        <w:tab/>
        <w:t>3.</w:t>
      </w:r>
      <w:r>
        <w:tab/>
        <w:t>Verwende am besten eine virtuelle Umgebung, um Konflikte zu vermeiden.</w:t>
      </w:r>
    </w:p>
    <w:p w14:paraId="564D1F3F" w14:textId="77777777" w:rsidR="0088488F" w:rsidRDefault="0088488F" w:rsidP="0088488F">
      <w:pPr>
        <w:pStyle w:val="ListingStandard"/>
      </w:pPr>
    </w:p>
    <w:p w14:paraId="67B48D0D" w14:textId="77777777" w:rsidR="0088488F" w:rsidRDefault="0088488F" w:rsidP="0088488F">
      <w:pPr>
        <w:pStyle w:val="ListingStandard"/>
      </w:pPr>
      <w:r>
        <w:rPr>
          <w:rFonts w:ascii="Roboto" w:hAnsi="Roboto" w:cs="Roboto"/>
        </w:rPr>
        <w:t>⸻</w:t>
      </w:r>
    </w:p>
    <w:p w14:paraId="14940B69" w14:textId="77777777" w:rsidR="0088488F" w:rsidRDefault="0088488F" w:rsidP="0088488F">
      <w:pPr>
        <w:pStyle w:val="ListingStandard"/>
      </w:pPr>
    </w:p>
    <w:p w14:paraId="0E866CE6" w14:textId="77777777" w:rsidR="0088488F" w:rsidRDefault="0088488F" w:rsidP="0088488F">
      <w:pPr>
        <w:pStyle w:val="ListingStandard"/>
      </w:pPr>
      <w:r>
        <w:rPr>
          <w:rFonts w:ascii="Apple Color Emoji" w:hAnsi="Apple Color Emoji" w:cs="Apple Color Emoji"/>
        </w:rPr>
        <w:t>🔧</w:t>
      </w:r>
      <w:r>
        <w:t xml:space="preserve"> Schritt-für-Schritt: TensorFlow installieren</w:t>
      </w:r>
    </w:p>
    <w:p w14:paraId="560C7E68" w14:textId="77777777" w:rsidR="0088488F" w:rsidRDefault="0088488F" w:rsidP="0088488F">
      <w:pPr>
        <w:pStyle w:val="ListingStandard"/>
      </w:pPr>
    </w:p>
    <w:p w14:paraId="385A473B" w14:textId="77777777" w:rsidR="0088488F" w:rsidRDefault="0088488F" w:rsidP="0088488F">
      <w:pPr>
        <w:pStyle w:val="ListingStandard"/>
      </w:pPr>
      <w:r>
        <w:rPr>
          <w:rFonts w:ascii="Apple Color Emoji" w:hAnsi="Apple Color Emoji" w:cs="Apple Color Emoji"/>
        </w:rPr>
        <w:t>🧪</w:t>
      </w:r>
      <w:r>
        <w:t xml:space="preserve"> 1. Virtuelle Umgebung erstellen (empfohlen)</w:t>
      </w:r>
    </w:p>
    <w:p w14:paraId="7A6B680A" w14:textId="77777777" w:rsidR="0088488F" w:rsidRDefault="0088488F" w:rsidP="0088488F">
      <w:pPr>
        <w:pStyle w:val="ListingStandard"/>
      </w:pPr>
    </w:p>
    <w:p w14:paraId="05833E06" w14:textId="77777777" w:rsidR="0088488F" w:rsidRDefault="0088488F" w:rsidP="0088488F">
      <w:pPr>
        <w:pStyle w:val="ListingStandard"/>
      </w:pPr>
      <w:r>
        <w:t># Verzeichnis anlegen</w:t>
      </w:r>
    </w:p>
    <w:p w14:paraId="16EF1F5C" w14:textId="77777777" w:rsidR="0088488F" w:rsidRDefault="0088488F" w:rsidP="0088488F">
      <w:pPr>
        <w:pStyle w:val="ListingStandard"/>
      </w:pPr>
      <w:r>
        <w:t>mkdir tf-projekt &amp;&amp; cd tf-projekt</w:t>
      </w:r>
    </w:p>
    <w:p w14:paraId="6E92C238" w14:textId="77777777" w:rsidR="0088488F" w:rsidRDefault="0088488F" w:rsidP="0088488F">
      <w:pPr>
        <w:pStyle w:val="ListingStandard"/>
      </w:pPr>
    </w:p>
    <w:p w14:paraId="0F31C839" w14:textId="77777777" w:rsidR="0088488F" w:rsidRDefault="0088488F" w:rsidP="0088488F">
      <w:pPr>
        <w:pStyle w:val="ListingStandard"/>
      </w:pPr>
      <w:r>
        <w:t># Virtuelle Umgebung erstellen (z.B. mit Python 3.11)</w:t>
      </w:r>
    </w:p>
    <w:p w14:paraId="03DAD926" w14:textId="77777777" w:rsidR="0088488F" w:rsidRDefault="0088488F" w:rsidP="0088488F">
      <w:pPr>
        <w:pStyle w:val="ListingStandard"/>
      </w:pPr>
      <w:r>
        <w:t>python3.11 -m venv .venv</w:t>
      </w:r>
    </w:p>
    <w:p w14:paraId="7DC9413F" w14:textId="77777777" w:rsidR="0088488F" w:rsidRDefault="0088488F" w:rsidP="0088488F">
      <w:pPr>
        <w:pStyle w:val="ListingStandard"/>
      </w:pPr>
    </w:p>
    <w:p w14:paraId="2CD901CD" w14:textId="77777777" w:rsidR="0088488F" w:rsidRDefault="0088488F" w:rsidP="0088488F">
      <w:pPr>
        <w:pStyle w:val="ListingStandard"/>
      </w:pPr>
      <w:r>
        <w:t># Aktivieren (abhängig vom System)</w:t>
      </w:r>
    </w:p>
    <w:p w14:paraId="1C26EF50" w14:textId="77777777" w:rsidR="0088488F" w:rsidRDefault="0088488F" w:rsidP="0088488F">
      <w:pPr>
        <w:pStyle w:val="ListingStandard"/>
      </w:pPr>
      <w:r>
        <w:t># macOS/Linux:</w:t>
      </w:r>
    </w:p>
    <w:p w14:paraId="1CB7A1BD" w14:textId="77777777" w:rsidR="0088488F" w:rsidRDefault="0088488F" w:rsidP="0088488F">
      <w:pPr>
        <w:pStyle w:val="ListingStandard"/>
      </w:pPr>
      <w:r>
        <w:t>source .venv/bin/activate</w:t>
      </w:r>
    </w:p>
    <w:p w14:paraId="4BC482B0" w14:textId="77777777" w:rsidR="0088488F" w:rsidRDefault="0088488F" w:rsidP="0088488F">
      <w:pPr>
        <w:pStyle w:val="ListingStandard"/>
      </w:pPr>
      <w:r>
        <w:t># Windows (cmd):</w:t>
      </w:r>
    </w:p>
    <w:p w14:paraId="4CD6682A" w14:textId="77777777" w:rsidR="0088488F" w:rsidRDefault="0088488F" w:rsidP="0088488F">
      <w:pPr>
        <w:pStyle w:val="ListingStandard"/>
      </w:pPr>
      <w:r>
        <w:t>.venv\Scripts\activate</w:t>
      </w:r>
    </w:p>
    <w:p w14:paraId="5866DF02" w14:textId="77777777" w:rsidR="0088488F" w:rsidRDefault="0088488F" w:rsidP="0088488F">
      <w:pPr>
        <w:pStyle w:val="ListingStandard"/>
      </w:pPr>
    </w:p>
    <w:p w14:paraId="7D864210" w14:textId="77777777" w:rsidR="0088488F" w:rsidRDefault="0088488F" w:rsidP="0088488F">
      <w:pPr>
        <w:pStyle w:val="ListingStandard"/>
      </w:pPr>
      <w:r>
        <w:rPr>
          <w:rFonts w:ascii="Apple Color Emoji" w:hAnsi="Apple Color Emoji" w:cs="Apple Color Emoji"/>
        </w:rPr>
        <w:t>📦</w:t>
      </w:r>
      <w:r>
        <w:t xml:space="preserve"> 2. TensorFlow installieren</w:t>
      </w:r>
    </w:p>
    <w:p w14:paraId="22A1670F" w14:textId="77777777" w:rsidR="0088488F" w:rsidRDefault="0088488F" w:rsidP="0088488F">
      <w:pPr>
        <w:pStyle w:val="ListingStandard"/>
      </w:pPr>
    </w:p>
    <w:p w14:paraId="24FB7F0C" w14:textId="77777777" w:rsidR="0088488F" w:rsidRDefault="0088488F" w:rsidP="0088488F">
      <w:pPr>
        <w:pStyle w:val="ListingStandard"/>
      </w:pPr>
      <w:r>
        <w:t>pip install --upgrade pip</w:t>
      </w:r>
    </w:p>
    <w:p w14:paraId="5F45A59B" w14:textId="77777777" w:rsidR="0088488F" w:rsidRDefault="0088488F" w:rsidP="0088488F">
      <w:pPr>
        <w:pStyle w:val="ListingStandard"/>
      </w:pPr>
      <w:r>
        <w:t>pip install tensorflow</w:t>
      </w:r>
    </w:p>
    <w:p w14:paraId="0DEF18A2" w14:textId="77777777" w:rsidR="0088488F" w:rsidRDefault="0088488F" w:rsidP="0088488F">
      <w:pPr>
        <w:pStyle w:val="ListingStandard"/>
      </w:pPr>
    </w:p>
    <w:p w14:paraId="2890B2DB" w14:textId="77777777" w:rsidR="0088488F" w:rsidRDefault="0088488F" w:rsidP="0088488F">
      <w:pPr>
        <w:pStyle w:val="ListingStandard"/>
      </w:pPr>
      <w:r>
        <w:t>Alternativ (für kleinere Installationen oder nur CPU):</w:t>
      </w:r>
    </w:p>
    <w:p w14:paraId="522A3148" w14:textId="77777777" w:rsidR="0088488F" w:rsidRDefault="0088488F" w:rsidP="0088488F">
      <w:pPr>
        <w:pStyle w:val="ListingStandard"/>
      </w:pPr>
    </w:p>
    <w:p w14:paraId="37B17A10" w14:textId="77777777" w:rsidR="0088488F" w:rsidRDefault="0088488F" w:rsidP="0088488F">
      <w:pPr>
        <w:pStyle w:val="ListingStandard"/>
      </w:pPr>
      <w:r>
        <w:t>pip install tensorflow-cpu</w:t>
      </w:r>
    </w:p>
    <w:p w14:paraId="2EA488A9" w14:textId="77777777" w:rsidR="0088488F" w:rsidRDefault="0088488F" w:rsidP="0088488F">
      <w:pPr>
        <w:pStyle w:val="ListingStandard"/>
      </w:pPr>
    </w:p>
    <w:p w14:paraId="791B94DB" w14:textId="77777777" w:rsidR="0088488F" w:rsidRDefault="0088488F" w:rsidP="0088488F">
      <w:pPr>
        <w:pStyle w:val="ListingStandard"/>
      </w:pPr>
    </w:p>
    <w:p w14:paraId="322A911E" w14:textId="77777777" w:rsidR="0088488F" w:rsidRDefault="0088488F" w:rsidP="0088488F">
      <w:pPr>
        <w:pStyle w:val="ListingStandard"/>
      </w:pPr>
    </w:p>
    <w:p w14:paraId="260DF39B" w14:textId="77777777" w:rsidR="0088488F" w:rsidRDefault="0088488F" w:rsidP="0088488F">
      <w:pPr>
        <w:pStyle w:val="ListingStandard"/>
      </w:pPr>
      <w:r>
        <w:rPr>
          <w:rFonts w:ascii="Roboto" w:hAnsi="Roboto" w:cs="Roboto"/>
        </w:rPr>
        <w:t>⸻</w:t>
      </w:r>
    </w:p>
    <w:p w14:paraId="004754A2" w14:textId="77777777" w:rsidR="0088488F" w:rsidRDefault="0088488F" w:rsidP="0088488F">
      <w:pPr>
        <w:pStyle w:val="ListingStandard"/>
      </w:pPr>
    </w:p>
    <w:p w14:paraId="4B867DBA" w14:textId="77777777" w:rsidR="0088488F" w:rsidRDefault="0088488F" w:rsidP="0088488F">
      <w:pPr>
        <w:pStyle w:val="ListingStandard"/>
      </w:pPr>
      <w:r>
        <w:rPr>
          <w:rFonts w:ascii="Apple Color Emoji" w:hAnsi="Apple Color Emoji" w:cs="Apple Color Emoji"/>
        </w:rPr>
        <w:t>🔍</w:t>
      </w:r>
      <w:r>
        <w:t xml:space="preserve"> Prüfung der Installation</w:t>
      </w:r>
    </w:p>
    <w:p w14:paraId="01922F3A" w14:textId="77777777" w:rsidR="0088488F" w:rsidRDefault="0088488F" w:rsidP="0088488F">
      <w:pPr>
        <w:pStyle w:val="ListingStandard"/>
      </w:pPr>
    </w:p>
    <w:p w14:paraId="602A8016" w14:textId="77777777" w:rsidR="0088488F" w:rsidRDefault="0088488F" w:rsidP="0088488F">
      <w:pPr>
        <w:pStyle w:val="ListingStandard"/>
      </w:pPr>
      <w:r>
        <w:t># test_tf.py</w:t>
      </w:r>
    </w:p>
    <w:p w14:paraId="5980B8CA" w14:textId="77777777" w:rsidR="0088488F" w:rsidRDefault="0088488F" w:rsidP="0088488F">
      <w:pPr>
        <w:pStyle w:val="ListingStandard"/>
      </w:pPr>
      <w:r>
        <w:t>import tensorflow as tf</w:t>
      </w:r>
    </w:p>
    <w:p w14:paraId="3A3DF8CC" w14:textId="77777777" w:rsidR="0088488F" w:rsidRDefault="0088488F" w:rsidP="0088488F">
      <w:pPr>
        <w:pStyle w:val="ListingStandard"/>
      </w:pPr>
    </w:p>
    <w:p w14:paraId="767E74A9" w14:textId="77777777" w:rsidR="0088488F" w:rsidRDefault="0088488F" w:rsidP="0088488F">
      <w:pPr>
        <w:pStyle w:val="ListingStandard"/>
      </w:pPr>
      <w:r>
        <w:t>print("TensorFlow-Version:", tf.__version__)</w:t>
      </w:r>
    </w:p>
    <w:p w14:paraId="6C4E6D54" w14:textId="77777777" w:rsidR="0088488F" w:rsidRDefault="0088488F" w:rsidP="0088488F">
      <w:pPr>
        <w:pStyle w:val="ListingStandard"/>
      </w:pPr>
    </w:p>
    <w:p w14:paraId="17C52BF9" w14:textId="77777777" w:rsidR="0088488F" w:rsidRDefault="0088488F" w:rsidP="0088488F">
      <w:pPr>
        <w:pStyle w:val="ListingStandard"/>
      </w:pPr>
      <w:r>
        <w:t>Starte die Datei:</w:t>
      </w:r>
    </w:p>
    <w:p w14:paraId="0234BE10" w14:textId="77777777" w:rsidR="0088488F" w:rsidRDefault="0088488F" w:rsidP="0088488F">
      <w:pPr>
        <w:pStyle w:val="ListingStandard"/>
      </w:pPr>
    </w:p>
    <w:p w14:paraId="3C6C0DAE" w14:textId="77777777" w:rsidR="0088488F" w:rsidRDefault="0088488F" w:rsidP="0088488F">
      <w:pPr>
        <w:pStyle w:val="ListingStandard"/>
      </w:pPr>
      <w:r>
        <w:t>python test_tf.py</w:t>
      </w:r>
    </w:p>
    <w:p w14:paraId="1855A9F4" w14:textId="77777777" w:rsidR="0088488F" w:rsidRDefault="0088488F" w:rsidP="0088488F">
      <w:pPr>
        <w:pStyle w:val="ListingStandard"/>
      </w:pPr>
    </w:p>
    <w:p w14:paraId="2965A2AD" w14:textId="77777777" w:rsidR="0088488F" w:rsidRDefault="0088488F" w:rsidP="0088488F">
      <w:pPr>
        <w:pStyle w:val="ListingStandard"/>
      </w:pPr>
    </w:p>
    <w:p w14:paraId="3B1E80B1" w14:textId="77777777" w:rsidR="0088488F" w:rsidRDefault="0088488F" w:rsidP="0088488F">
      <w:pPr>
        <w:pStyle w:val="ListingStandard"/>
      </w:pPr>
      <w:r>
        <w:rPr>
          <w:rFonts w:ascii="Roboto" w:hAnsi="Roboto" w:cs="Roboto"/>
        </w:rPr>
        <w:t>⸻</w:t>
      </w:r>
    </w:p>
    <w:p w14:paraId="1C3BE8D6" w14:textId="77777777" w:rsidR="0088488F" w:rsidRDefault="0088488F" w:rsidP="0088488F">
      <w:pPr>
        <w:pStyle w:val="ListingStandard"/>
      </w:pPr>
    </w:p>
    <w:p w14:paraId="416007C0" w14:textId="77777777" w:rsidR="0088488F" w:rsidRDefault="0088488F" w:rsidP="0088488F">
      <w:pPr>
        <w:pStyle w:val="ListingStandard"/>
      </w:pPr>
      <w:r>
        <w:rPr>
          <w:rFonts w:ascii="Apple Color Emoji" w:hAnsi="Apple Color Emoji" w:cs="Apple Color Emoji"/>
        </w:rPr>
        <w:t>⚠️</w:t>
      </w:r>
      <w:r>
        <w:t xml:space="preserve"> Typische Fehlerquellen</w:t>
      </w:r>
    </w:p>
    <w:p w14:paraId="1C161875" w14:textId="77777777" w:rsidR="0088488F" w:rsidRDefault="0088488F" w:rsidP="0088488F">
      <w:pPr>
        <w:pStyle w:val="ListingStandard"/>
      </w:pPr>
    </w:p>
    <w:p w14:paraId="16B513D4" w14:textId="77777777" w:rsidR="0088488F" w:rsidRDefault="0088488F" w:rsidP="0088488F">
      <w:pPr>
        <w:pStyle w:val="ListingStandard"/>
      </w:pPr>
      <w:r>
        <w:t>Problem</w:t>
      </w:r>
      <w:r>
        <w:tab/>
        <w:t>Lösung</w:t>
      </w:r>
    </w:p>
    <w:p w14:paraId="3BC65EE4" w14:textId="77777777" w:rsidR="0088488F" w:rsidRDefault="0088488F" w:rsidP="0088488F">
      <w:pPr>
        <w:pStyle w:val="ListingStandard"/>
      </w:pPr>
      <w:r>
        <w:rPr>
          <w:rFonts w:ascii="Apple Color Emoji" w:hAnsi="Apple Color Emoji" w:cs="Apple Color Emoji"/>
        </w:rPr>
        <w:t>❌</w:t>
      </w:r>
      <w:r>
        <w:t xml:space="preserve"> Python 3.13 wird nicht unterstützt</w:t>
      </w:r>
      <w:r>
        <w:tab/>
        <w:t>Verwende pyenv oder conda, um z.</w:t>
      </w:r>
      <w:r>
        <w:rPr>
          <w:rFonts w:ascii="Cambria Math" w:hAnsi="Cambria Math" w:cs="Cambria Math"/>
        </w:rPr>
        <w:t> </w:t>
      </w:r>
      <w:r>
        <w:t>B. Python 3.11 zu nutzen</w:t>
      </w:r>
    </w:p>
    <w:p w14:paraId="4433377B" w14:textId="77777777" w:rsidR="0088488F" w:rsidRDefault="0088488F" w:rsidP="0088488F">
      <w:pPr>
        <w:pStyle w:val="ListingStandard"/>
      </w:pPr>
      <w:r>
        <w:rPr>
          <w:rFonts w:ascii="Apple Color Emoji" w:hAnsi="Apple Color Emoji" w:cs="Apple Color Emoji"/>
        </w:rPr>
        <w:t>❌</w:t>
      </w:r>
      <w:r>
        <w:t xml:space="preserve"> Keine GPU-Nutzung trotz NVIDIA</w:t>
      </w:r>
      <w:r>
        <w:tab/>
        <w:t>Installiere tensorflow + cuda/cudnn manuell (nur Windows/Linux)</w:t>
      </w:r>
    </w:p>
    <w:p w14:paraId="7BE43DAD" w14:textId="77777777" w:rsidR="0088488F" w:rsidRDefault="0088488F" w:rsidP="0088488F">
      <w:pPr>
        <w:pStyle w:val="ListingStandard"/>
      </w:pPr>
      <w:r>
        <w:rPr>
          <w:rFonts w:ascii="Apple Color Emoji" w:hAnsi="Apple Color Emoji" w:cs="Apple Color Emoji"/>
        </w:rPr>
        <w:t>❌</w:t>
      </w:r>
      <w:r>
        <w:t xml:space="preserve"> pip findet kein tensorflow</w:t>
      </w:r>
      <w:r>
        <w:tab/>
        <w:t>Achte auf aktivierte virtuelle Umgebung, und aktualisiere pip</w:t>
      </w:r>
    </w:p>
    <w:p w14:paraId="7E1F076F" w14:textId="77777777" w:rsidR="0088488F" w:rsidRDefault="0088488F" w:rsidP="0088488F">
      <w:pPr>
        <w:pStyle w:val="ListingStandard"/>
      </w:pPr>
      <w:r>
        <w:rPr>
          <w:rFonts w:ascii="Apple Color Emoji" w:hAnsi="Apple Color Emoji" w:cs="Apple Color Emoji"/>
        </w:rPr>
        <w:t>❌</w:t>
      </w:r>
      <w:r>
        <w:t xml:space="preserve"> Kompatibilitätsprobleme</w:t>
      </w:r>
      <w:r>
        <w:tab/>
        <w:t>Verwende exakt getestete Python-Version (z.</w:t>
      </w:r>
      <w:r>
        <w:rPr>
          <w:rFonts w:ascii="Cambria Math" w:hAnsi="Cambria Math" w:cs="Cambria Math"/>
        </w:rPr>
        <w:t> </w:t>
      </w:r>
      <w:r>
        <w:t>B. 3.10 oder 3.11)</w:t>
      </w:r>
    </w:p>
    <w:p w14:paraId="076D3B9E" w14:textId="77777777" w:rsidR="0088488F" w:rsidRDefault="0088488F" w:rsidP="0088488F">
      <w:pPr>
        <w:pStyle w:val="ListingStandard"/>
      </w:pPr>
    </w:p>
    <w:p w14:paraId="0494CD7B" w14:textId="77777777" w:rsidR="0088488F" w:rsidRDefault="0088488F" w:rsidP="0088488F">
      <w:pPr>
        <w:pStyle w:val="ListingStandard"/>
      </w:pPr>
    </w:p>
    <w:p w14:paraId="5B9B9A2F" w14:textId="77777777" w:rsidR="0088488F" w:rsidRDefault="0088488F" w:rsidP="0088488F">
      <w:pPr>
        <w:pStyle w:val="ListingStandard"/>
      </w:pPr>
      <w:r>
        <w:rPr>
          <w:rFonts w:ascii="Roboto" w:hAnsi="Roboto" w:cs="Roboto"/>
        </w:rPr>
        <w:t>⸻</w:t>
      </w:r>
    </w:p>
    <w:p w14:paraId="7B76E73F" w14:textId="77777777" w:rsidR="0088488F" w:rsidRDefault="0088488F" w:rsidP="0088488F">
      <w:pPr>
        <w:pStyle w:val="ListingStandard"/>
      </w:pPr>
    </w:p>
    <w:p w14:paraId="1B92447D" w14:textId="77777777" w:rsidR="0088488F" w:rsidRDefault="0088488F" w:rsidP="0088488F">
      <w:pPr>
        <w:pStyle w:val="ListingStandard"/>
      </w:pPr>
      <w:r>
        <w:rPr>
          <w:rFonts w:ascii="Apple Color Emoji" w:hAnsi="Apple Color Emoji" w:cs="Apple Color Emoji"/>
        </w:rPr>
        <w:t>🧰</w:t>
      </w:r>
      <w:r>
        <w:t xml:space="preserve"> Empfehlung bei Problemen</w:t>
      </w:r>
    </w:p>
    <w:p w14:paraId="555A38C4" w14:textId="77777777" w:rsidR="0088488F" w:rsidRDefault="0088488F" w:rsidP="0088488F">
      <w:pPr>
        <w:pStyle w:val="ListingStandard"/>
      </w:pPr>
    </w:p>
    <w:p w14:paraId="01408A61" w14:textId="77777777" w:rsidR="0088488F" w:rsidRDefault="0088488F" w:rsidP="0088488F">
      <w:pPr>
        <w:pStyle w:val="ListingStandard"/>
      </w:pPr>
      <w:r>
        <w:lastRenderedPageBreak/>
        <w:t>Wenn du TensorFlow unbedingt auf einem bestimmten System oder mit bestimmten Tools (z.</w:t>
      </w:r>
      <w:r>
        <w:rPr>
          <w:rFonts w:ascii="Cambria Math" w:hAnsi="Cambria Math" w:cs="Cambria Math"/>
        </w:rPr>
        <w:t> </w:t>
      </w:r>
      <w:r>
        <w:t>B. Visual Studio Code, Docker, Jupyter) verwenden willst, sag mir einfach Bescheid – ich kann dir ein spezifisches Setup zeigen.</w:t>
      </w:r>
    </w:p>
    <w:p w14:paraId="2409502E" w14:textId="77777777" w:rsidR="0088488F" w:rsidRDefault="0088488F" w:rsidP="0088488F">
      <w:pPr>
        <w:pStyle w:val="ListingStandard"/>
      </w:pPr>
    </w:p>
    <w:p w14:paraId="240E34D6" w14:textId="1455BD3F" w:rsidR="0088488F" w:rsidRDefault="0088488F" w:rsidP="0088488F">
      <w:pPr>
        <w:pStyle w:val="ListingStandard"/>
      </w:pPr>
      <w:r>
        <w:t>Möchtest du z.</w:t>
      </w:r>
      <w:r>
        <w:rPr>
          <w:rFonts w:ascii="Cambria Math" w:hAnsi="Cambria Math" w:cs="Cambria Math"/>
        </w:rPr>
        <w:t> </w:t>
      </w:r>
      <w:r>
        <w:t>B. die Installation in Visual Studio Code machen oder GPU-Unterstützung nutzen?</w:t>
      </w:r>
    </w:p>
    <w:p w14:paraId="3B886852" w14:textId="77777777" w:rsidR="0088488F" w:rsidRDefault="0088488F" w:rsidP="00BA6C95">
      <w:pPr>
        <w:pStyle w:val="ListingStandard"/>
      </w:pPr>
    </w:p>
    <w:p w14:paraId="6FAEDC11" w14:textId="77777777" w:rsidR="008378BB" w:rsidRDefault="008378BB" w:rsidP="00BA6C95">
      <w:pPr>
        <w:pStyle w:val="ListingStandard"/>
      </w:pPr>
    </w:p>
    <w:p w14:paraId="2A6B3C8F" w14:textId="5BCE8FCC" w:rsidR="008378BB" w:rsidRDefault="008378BB" w:rsidP="00BA6C95">
      <w:pPr>
        <w:pStyle w:val="ListingStandard"/>
        <w:rPr>
          <w:rStyle w:val="ListingZeichenFett"/>
        </w:rPr>
      </w:pPr>
      <w:r w:rsidRPr="00122F4B">
        <w:rPr>
          <w:rStyle w:val="ListingZeichenFett"/>
        </w:rPr>
        <w:t xml:space="preserve">Ich möchte ein neuronales Netz mit TensorFlow erstellen, das handgeschriebene Zahlen erkennt. Als Trainingsmaterial möchte ich den MNIST-Datensatz verwenden. Erkläre mir die grundlegenden Schritte und zeige mir, </w:t>
      </w:r>
      <w:r>
        <w:rPr>
          <w:rStyle w:val="ListingZeichenFett"/>
        </w:rPr>
        <w:t>was</w:t>
      </w:r>
      <w:r w:rsidRPr="00122F4B">
        <w:rPr>
          <w:rStyle w:val="ListingZeichenFett"/>
        </w:rPr>
        <w:t xml:space="preserve"> ich </w:t>
      </w:r>
      <w:r>
        <w:rPr>
          <w:rStyle w:val="ListingZeichenFett"/>
        </w:rPr>
        <w:t>tun</w:t>
      </w:r>
      <w:r w:rsidRPr="00122F4B">
        <w:rPr>
          <w:rStyle w:val="ListingZeichenFett"/>
        </w:rPr>
        <w:t xml:space="preserve"> muss, um das Projekt </w:t>
      </w:r>
      <w:r>
        <w:rPr>
          <w:rStyle w:val="ListingZeichenFett"/>
        </w:rPr>
        <w:t>mithilfe</w:t>
      </w:r>
      <w:r w:rsidRPr="00122F4B">
        <w:rPr>
          <w:rStyle w:val="ListingZeichenFett"/>
        </w:rPr>
        <w:t xml:space="preserve"> von Python durchzuführen. Denke daran, dass ich Anfänger auf dem Gebiet der neuronalen Netzwerke bin.</w:t>
      </w:r>
    </w:p>
    <w:p w14:paraId="60130074" w14:textId="77777777" w:rsidR="008378BB" w:rsidRDefault="008378BB" w:rsidP="00BA6C95">
      <w:pPr>
        <w:pStyle w:val="ListingStandard"/>
        <w:rPr>
          <w:rStyle w:val="ListingZeichenFett"/>
        </w:rPr>
      </w:pPr>
    </w:p>
    <w:p w14:paraId="4D480572" w14:textId="77777777" w:rsidR="00832B11" w:rsidRDefault="00832B11" w:rsidP="00832B11">
      <w:pPr>
        <w:pStyle w:val="ListingStandard"/>
      </w:pPr>
      <w:r>
        <w:t>Ich erkläre dir gerne, wie du ein neuronales Netz zur Erkennung handgeschriebener Zahlen erstellen kannst! Das ist ein perfektes Anfängerprojekt für maschinelles Lernen.</w:t>
      </w:r>
    </w:p>
    <w:p w14:paraId="5F05B829" w14:textId="77777777" w:rsidR="00832B11" w:rsidRDefault="00832B11" w:rsidP="00832B11">
      <w:pPr>
        <w:pStyle w:val="ListingStandard"/>
      </w:pPr>
    </w:p>
    <w:p w14:paraId="7976DD40" w14:textId="77777777" w:rsidR="00832B11" w:rsidRDefault="00832B11" w:rsidP="00832B11">
      <w:pPr>
        <w:pStyle w:val="ListingStandard"/>
      </w:pPr>
      <w:r>
        <w:t>## Grundlegende Schritte</w:t>
      </w:r>
    </w:p>
    <w:p w14:paraId="6012D0B7" w14:textId="77777777" w:rsidR="00832B11" w:rsidRDefault="00832B11" w:rsidP="00832B11">
      <w:pPr>
        <w:pStyle w:val="ListingStandard"/>
      </w:pPr>
    </w:p>
    <w:p w14:paraId="4CDDEF0C" w14:textId="77777777" w:rsidR="00832B11" w:rsidRDefault="00832B11" w:rsidP="00832B11">
      <w:pPr>
        <w:pStyle w:val="ListingStandard"/>
      </w:pPr>
      <w:r>
        <w:t>**1. Daten vorbereiten:** Den MNIST-Datensatz laden und für das Training aufbereiten</w:t>
      </w:r>
    </w:p>
    <w:p w14:paraId="79286EC8" w14:textId="77777777" w:rsidR="00832B11" w:rsidRDefault="00832B11" w:rsidP="00832B11">
      <w:pPr>
        <w:pStyle w:val="ListingStandard"/>
      </w:pPr>
      <w:r>
        <w:t>**2. Modell erstellen:** Ein neuronales Netz mit TensorFlow/Keras definieren</w:t>
      </w:r>
    </w:p>
    <w:p w14:paraId="1F2EDD2E" w14:textId="77777777" w:rsidR="00832B11" w:rsidRDefault="00832B11" w:rsidP="00832B11">
      <w:pPr>
        <w:pStyle w:val="ListingStandard"/>
      </w:pPr>
      <w:r>
        <w:t>**3. Training:** Das Modell mit den Trainingsdaten trainieren</w:t>
      </w:r>
    </w:p>
    <w:p w14:paraId="63E7DE30" w14:textId="77777777" w:rsidR="00832B11" w:rsidRDefault="00832B11" w:rsidP="00832B11">
      <w:pPr>
        <w:pStyle w:val="ListingStandard"/>
      </w:pPr>
      <w:r>
        <w:t>**4. Evaluierung:** Die Genauigkeit des Modells testen</w:t>
      </w:r>
    </w:p>
    <w:p w14:paraId="5143C548" w14:textId="77777777" w:rsidR="00832B11" w:rsidRDefault="00832B11" w:rsidP="00832B11">
      <w:pPr>
        <w:pStyle w:val="ListingStandard"/>
      </w:pPr>
      <w:r>
        <w:t>**5. Vorhersagen:** Neue Zahlen klassifizieren</w:t>
      </w:r>
    </w:p>
    <w:p w14:paraId="2FF43FF0" w14:textId="77777777" w:rsidR="00832B11" w:rsidRDefault="00832B11" w:rsidP="00832B11">
      <w:pPr>
        <w:pStyle w:val="ListingStandard"/>
      </w:pPr>
    </w:p>
    <w:p w14:paraId="4845996D" w14:textId="77777777" w:rsidR="00832B11" w:rsidRDefault="00832B11" w:rsidP="00832B11">
      <w:pPr>
        <w:pStyle w:val="ListingStandard"/>
      </w:pPr>
      <w:r>
        <w:t>## Vollständiges Code-Beispiel## Was du brauchst</w:t>
      </w:r>
    </w:p>
    <w:p w14:paraId="311BD020" w14:textId="77777777" w:rsidR="00832B11" w:rsidRDefault="00832B11" w:rsidP="00832B11">
      <w:pPr>
        <w:pStyle w:val="ListingStandard"/>
      </w:pPr>
    </w:p>
    <w:p w14:paraId="130C3A30" w14:textId="77777777" w:rsidR="00832B11" w:rsidRDefault="00832B11" w:rsidP="00832B11">
      <w:pPr>
        <w:pStyle w:val="ListingStandard"/>
      </w:pPr>
      <w:r>
        <w:t>**Installation der benötigten Pakete:**</w:t>
      </w:r>
    </w:p>
    <w:p w14:paraId="5720FFC1" w14:textId="77777777" w:rsidR="00832B11" w:rsidRDefault="00832B11" w:rsidP="00832B11">
      <w:pPr>
        <w:pStyle w:val="ListingStandard"/>
      </w:pPr>
      <w:r>
        <w:t>```bash</w:t>
      </w:r>
    </w:p>
    <w:p w14:paraId="2800716C" w14:textId="77777777" w:rsidR="00832B11" w:rsidRDefault="00832B11" w:rsidP="00832B11">
      <w:pPr>
        <w:pStyle w:val="ListingStandard"/>
      </w:pPr>
      <w:r>
        <w:t>pip install tensorflow matplotlib numpy</w:t>
      </w:r>
    </w:p>
    <w:p w14:paraId="340BFBB3" w14:textId="77777777" w:rsidR="00832B11" w:rsidRDefault="00832B11" w:rsidP="00832B11">
      <w:pPr>
        <w:pStyle w:val="ListingStandard"/>
      </w:pPr>
      <w:r>
        <w:t>```</w:t>
      </w:r>
    </w:p>
    <w:p w14:paraId="4AC3D619" w14:textId="77777777" w:rsidR="00832B11" w:rsidRDefault="00832B11" w:rsidP="00832B11">
      <w:pPr>
        <w:pStyle w:val="ListingStandard"/>
      </w:pPr>
    </w:p>
    <w:p w14:paraId="55F94F47" w14:textId="77777777" w:rsidR="00832B11" w:rsidRDefault="00832B11" w:rsidP="00832B11">
      <w:pPr>
        <w:pStyle w:val="ListingStandard"/>
      </w:pPr>
      <w:r>
        <w:t>## Erklärung der wichtigsten Konzepte</w:t>
      </w:r>
    </w:p>
    <w:p w14:paraId="58633A99" w14:textId="77777777" w:rsidR="00832B11" w:rsidRDefault="00832B11" w:rsidP="00832B11">
      <w:pPr>
        <w:pStyle w:val="ListingStandard"/>
      </w:pPr>
    </w:p>
    <w:p w14:paraId="71CBD752" w14:textId="77777777" w:rsidR="00832B11" w:rsidRDefault="00832B11" w:rsidP="00832B11">
      <w:pPr>
        <w:pStyle w:val="ListingStandard"/>
      </w:pPr>
      <w:r>
        <w:t>**Neuronales Netz:** Ein System aus miteinander verbundenen "Neuronen" (mathematischen Funktionen), das Muster in Daten erkennen kann.</w:t>
      </w:r>
    </w:p>
    <w:p w14:paraId="34105987" w14:textId="77777777" w:rsidR="00832B11" w:rsidRDefault="00832B11" w:rsidP="00832B11">
      <w:pPr>
        <w:pStyle w:val="ListingStandard"/>
      </w:pPr>
    </w:p>
    <w:p w14:paraId="724769BB" w14:textId="77777777" w:rsidR="00832B11" w:rsidRDefault="00832B11" w:rsidP="00832B11">
      <w:pPr>
        <w:pStyle w:val="ListingStandard"/>
      </w:pPr>
      <w:r>
        <w:t>**MNIST-Datensatz:** 70.000 Bilder handgeschriebener Ziffern (28x28 Pixel), bereits in Trainings- und Testdaten aufgeteilt.</w:t>
      </w:r>
    </w:p>
    <w:p w14:paraId="38B01508" w14:textId="77777777" w:rsidR="00832B11" w:rsidRDefault="00832B11" w:rsidP="00832B11">
      <w:pPr>
        <w:pStyle w:val="ListingStandard"/>
      </w:pPr>
    </w:p>
    <w:p w14:paraId="5623B589" w14:textId="77777777" w:rsidR="00832B11" w:rsidRDefault="00832B11" w:rsidP="00832B11">
      <w:pPr>
        <w:pStyle w:val="ListingStandard"/>
      </w:pPr>
      <w:r>
        <w:t>**Schichten des Netzes:**</w:t>
      </w:r>
    </w:p>
    <w:p w14:paraId="32F83C9C" w14:textId="77777777" w:rsidR="00832B11" w:rsidRDefault="00832B11" w:rsidP="00832B11">
      <w:pPr>
        <w:pStyle w:val="ListingStandard"/>
      </w:pPr>
      <w:r>
        <w:t>- **Flatten:** Wandelt 28x28 Pixel in 784 einzelne Werte um</w:t>
      </w:r>
    </w:p>
    <w:p w14:paraId="7839FF77" w14:textId="77777777" w:rsidR="00832B11" w:rsidRDefault="00832B11" w:rsidP="00832B11">
      <w:pPr>
        <w:pStyle w:val="ListingStandard"/>
      </w:pPr>
      <w:r>
        <w:t>- **Dense (128 Neuronen):** Vollständig verbundene Schicht mit ReLU-Aktivierung</w:t>
      </w:r>
    </w:p>
    <w:p w14:paraId="640A6D6B" w14:textId="77777777" w:rsidR="00832B11" w:rsidRDefault="00832B11" w:rsidP="00832B11">
      <w:pPr>
        <w:pStyle w:val="ListingStandard"/>
      </w:pPr>
      <w:r>
        <w:t>- **Dropout:** Verhindert Überanpassung durch zufälliges "Ausschalten" von 20% der Neuronen</w:t>
      </w:r>
    </w:p>
    <w:p w14:paraId="7F147F01" w14:textId="77777777" w:rsidR="00832B11" w:rsidRDefault="00832B11" w:rsidP="00832B11">
      <w:pPr>
        <w:pStyle w:val="ListingStandard"/>
      </w:pPr>
      <w:r>
        <w:t>- **Dense (10 Neuronen):** Ausgabeschicht für die 10 Ziffern (0-9)</w:t>
      </w:r>
    </w:p>
    <w:p w14:paraId="50594119" w14:textId="77777777" w:rsidR="00832B11" w:rsidRDefault="00832B11" w:rsidP="00832B11">
      <w:pPr>
        <w:pStyle w:val="ListingStandard"/>
      </w:pPr>
    </w:p>
    <w:p w14:paraId="0B233FF7" w14:textId="77777777" w:rsidR="00832B11" w:rsidRDefault="00832B11" w:rsidP="00832B11">
      <w:pPr>
        <w:pStyle w:val="ListingStandard"/>
      </w:pPr>
      <w:r>
        <w:t>**Training:** Das Netz lernt durch wiederholtes Zeigen der Beispiele und Anpassung der internen Gewichte.</w:t>
      </w:r>
    </w:p>
    <w:p w14:paraId="62599F13" w14:textId="77777777" w:rsidR="00832B11" w:rsidRDefault="00832B11" w:rsidP="00832B11">
      <w:pPr>
        <w:pStyle w:val="ListingStandard"/>
      </w:pPr>
    </w:p>
    <w:p w14:paraId="23388C86" w14:textId="77777777" w:rsidR="00832B11" w:rsidRDefault="00832B11" w:rsidP="00832B11">
      <w:pPr>
        <w:pStyle w:val="ListingStandard"/>
      </w:pPr>
      <w:r>
        <w:t>## Typische Ergebnisse</w:t>
      </w:r>
    </w:p>
    <w:p w14:paraId="4B73A461" w14:textId="77777777" w:rsidR="00832B11" w:rsidRDefault="00832B11" w:rsidP="00832B11">
      <w:pPr>
        <w:pStyle w:val="ListingStandard"/>
      </w:pPr>
    </w:p>
    <w:p w14:paraId="2E7603D1" w14:textId="77777777" w:rsidR="00832B11" w:rsidRDefault="00832B11" w:rsidP="00832B11">
      <w:pPr>
        <w:pStyle w:val="ListingStandard"/>
      </w:pPr>
      <w:r>
        <w:t>Mit diesem einfachen Netz erreichst du normalerweise eine Genauigkeit von etwa 97-98% - das bedeutet, das Modell erkennt 97-98 von 100 handgeschriebenen Ziffern korrekt!</w:t>
      </w:r>
    </w:p>
    <w:p w14:paraId="007D35F5" w14:textId="77777777" w:rsidR="00832B11" w:rsidRDefault="00832B11" w:rsidP="00832B11">
      <w:pPr>
        <w:pStyle w:val="ListingStandard"/>
      </w:pPr>
    </w:p>
    <w:p w14:paraId="5E8BA0FD" w14:textId="77777777" w:rsidR="00832B11" w:rsidRDefault="00832B11" w:rsidP="00832B11">
      <w:pPr>
        <w:pStyle w:val="ListingStandard"/>
      </w:pPr>
      <w:r>
        <w:t>## Nächste Schritte</w:t>
      </w:r>
    </w:p>
    <w:p w14:paraId="2DABF177" w14:textId="77777777" w:rsidR="00832B11" w:rsidRDefault="00832B11" w:rsidP="00832B11">
      <w:pPr>
        <w:pStyle w:val="ListingStandard"/>
      </w:pPr>
    </w:p>
    <w:p w14:paraId="385B2238" w14:textId="77777777" w:rsidR="00832B11" w:rsidRDefault="00832B11" w:rsidP="00832B11">
      <w:pPr>
        <w:pStyle w:val="ListingStandard"/>
      </w:pPr>
      <w:r>
        <w:t>Wenn du das Grundmodell verstanden hast, kannst du experimentieren mit:</w:t>
      </w:r>
    </w:p>
    <w:p w14:paraId="1B3C9CD5" w14:textId="77777777" w:rsidR="00832B11" w:rsidRDefault="00832B11" w:rsidP="00832B11">
      <w:pPr>
        <w:pStyle w:val="ListingStandard"/>
      </w:pPr>
      <w:r>
        <w:t>- Mehr Schichten hinzufügen</w:t>
      </w:r>
    </w:p>
    <w:p w14:paraId="7F594CB9" w14:textId="77777777" w:rsidR="00832B11" w:rsidRDefault="00832B11" w:rsidP="00832B11">
      <w:pPr>
        <w:pStyle w:val="ListingStandard"/>
      </w:pPr>
      <w:r>
        <w:t>- Verschiedene Aktivierungsfunktionen ausprobieren</w:t>
      </w:r>
    </w:p>
    <w:p w14:paraId="1FE16200" w14:textId="77777777" w:rsidR="00832B11" w:rsidRDefault="00832B11" w:rsidP="00832B11">
      <w:pPr>
        <w:pStyle w:val="ListingStandard"/>
      </w:pPr>
      <w:r>
        <w:t>- Convolutional Neural Networks (CNNs) für noch bessere Ergebnisse</w:t>
      </w:r>
    </w:p>
    <w:p w14:paraId="2479592B" w14:textId="77777777" w:rsidR="00832B11" w:rsidRDefault="00832B11" w:rsidP="00832B11">
      <w:pPr>
        <w:pStyle w:val="ListingStandard"/>
      </w:pPr>
      <w:r>
        <w:t>- Eigene handgeschriebene Zahlen testen</w:t>
      </w:r>
    </w:p>
    <w:p w14:paraId="5E5E7ED1" w14:textId="77777777" w:rsidR="00832B11" w:rsidRDefault="00832B11" w:rsidP="00832B11">
      <w:pPr>
        <w:pStyle w:val="ListingStandard"/>
      </w:pPr>
    </w:p>
    <w:p w14:paraId="7737F09F" w14:textId="6A33FA9B" w:rsidR="00832B11" w:rsidRDefault="00832B11" w:rsidP="00832B11">
      <w:pPr>
        <w:pStyle w:val="ListingStandard"/>
      </w:pPr>
      <w:r>
        <w:t>Lass mich wissen, wenn du Fragen zu bestimmten Teilen des Codes hast!</w:t>
      </w:r>
    </w:p>
    <w:p w14:paraId="09616DE8" w14:textId="77777777" w:rsidR="00536D58" w:rsidRDefault="00536D58" w:rsidP="00832B11">
      <w:pPr>
        <w:pStyle w:val="ListingStandard"/>
      </w:pPr>
    </w:p>
    <w:p w14:paraId="2617E7FE" w14:textId="77777777" w:rsidR="00536D58" w:rsidRDefault="00536D58" w:rsidP="00832B11">
      <w:pPr>
        <w:pStyle w:val="ListingStandard"/>
      </w:pPr>
    </w:p>
    <w:p w14:paraId="1B331FC6" w14:textId="1356AAE0" w:rsidR="002C51B1" w:rsidRDefault="002C51B1" w:rsidP="00832B11">
      <w:pPr>
        <w:pStyle w:val="ListingStandard"/>
        <w:rPr>
          <w:rStyle w:val="ListingZeichenFett"/>
        </w:rPr>
      </w:pPr>
      <w:r w:rsidRPr="00787568">
        <w:rPr>
          <w:rStyle w:val="ListingZeichenFett"/>
        </w:rPr>
        <w:t>Wie führe ich den Code aus, und was geschieht dabei genau?</w:t>
      </w:r>
    </w:p>
    <w:p w14:paraId="54FA90FA" w14:textId="77777777" w:rsidR="002C51B1" w:rsidRDefault="002C51B1" w:rsidP="00832B11">
      <w:pPr>
        <w:pStyle w:val="ListingStandard"/>
        <w:rPr>
          <w:rStyle w:val="ListingZeichenFett"/>
        </w:rPr>
      </w:pPr>
    </w:p>
    <w:p w14:paraId="25B7A1F9" w14:textId="77777777" w:rsidR="002C51B1" w:rsidRDefault="002C51B1" w:rsidP="002C51B1">
      <w:pPr>
        <w:pStyle w:val="ListingStandard"/>
      </w:pPr>
      <w:r>
        <w:t>Ich erkläre dir Schritt für Schritt, wie du den Code ausführst und was dabei passiert!</w:t>
      </w:r>
    </w:p>
    <w:p w14:paraId="10CD831C" w14:textId="77777777" w:rsidR="002C51B1" w:rsidRDefault="002C51B1" w:rsidP="002C51B1">
      <w:pPr>
        <w:pStyle w:val="ListingStandard"/>
      </w:pPr>
    </w:p>
    <w:p w14:paraId="372B7EBF" w14:textId="77777777" w:rsidR="002C51B1" w:rsidRDefault="002C51B1" w:rsidP="002C51B1">
      <w:pPr>
        <w:pStyle w:val="ListingStandard"/>
      </w:pPr>
      <w:r>
        <w:t>## Ausführung des Codes</w:t>
      </w:r>
    </w:p>
    <w:p w14:paraId="1AAA3A5C" w14:textId="77777777" w:rsidR="002C51B1" w:rsidRDefault="002C51B1" w:rsidP="002C51B1">
      <w:pPr>
        <w:pStyle w:val="ListingStandard"/>
      </w:pPr>
    </w:p>
    <w:p w14:paraId="0F8D8E27" w14:textId="77777777" w:rsidR="002C51B1" w:rsidRDefault="002C51B1" w:rsidP="002C51B1">
      <w:pPr>
        <w:pStyle w:val="ListingStandard"/>
      </w:pPr>
      <w:r>
        <w:lastRenderedPageBreak/>
        <w:t>**1. Vorbereitung:**</w:t>
      </w:r>
    </w:p>
    <w:p w14:paraId="44932085" w14:textId="77777777" w:rsidR="002C51B1" w:rsidRDefault="002C51B1" w:rsidP="002C51B1">
      <w:pPr>
        <w:pStyle w:val="ListingStandard"/>
      </w:pPr>
      <w:r>
        <w:t>```bash</w:t>
      </w:r>
    </w:p>
    <w:p w14:paraId="5B536A8D" w14:textId="77777777" w:rsidR="002C51B1" w:rsidRDefault="002C51B1" w:rsidP="002C51B1">
      <w:pPr>
        <w:pStyle w:val="ListingStandard"/>
      </w:pPr>
      <w:r>
        <w:t># Installiere die benötigten Pakete</w:t>
      </w:r>
    </w:p>
    <w:p w14:paraId="2A2B9411" w14:textId="77777777" w:rsidR="002C51B1" w:rsidRDefault="002C51B1" w:rsidP="002C51B1">
      <w:pPr>
        <w:pStyle w:val="ListingStandard"/>
      </w:pPr>
      <w:r>
        <w:t>pip install tensorflow matplotlib numpy</w:t>
      </w:r>
    </w:p>
    <w:p w14:paraId="64DC18C8" w14:textId="77777777" w:rsidR="002C51B1" w:rsidRDefault="002C51B1" w:rsidP="002C51B1">
      <w:pPr>
        <w:pStyle w:val="ListingStandard"/>
      </w:pPr>
    </w:p>
    <w:p w14:paraId="6AAF8ADE" w14:textId="77777777" w:rsidR="002C51B1" w:rsidRDefault="002C51B1" w:rsidP="002C51B1">
      <w:pPr>
        <w:pStyle w:val="ListingStandard"/>
      </w:pPr>
      <w:r>
        <w:t># Erstelle eine neue Python-Datei</w:t>
      </w:r>
    </w:p>
    <w:p w14:paraId="6B6F5B29" w14:textId="77777777" w:rsidR="002C51B1" w:rsidRDefault="002C51B1" w:rsidP="002C51B1">
      <w:pPr>
        <w:pStyle w:val="ListingStandard"/>
      </w:pPr>
      <w:r>
        <w:t># Kopiere den Code in eine Datei namens "mnist_erkennung.py"</w:t>
      </w:r>
    </w:p>
    <w:p w14:paraId="2A091F0B" w14:textId="77777777" w:rsidR="002C51B1" w:rsidRDefault="002C51B1" w:rsidP="002C51B1">
      <w:pPr>
        <w:pStyle w:val="ListingStandard"/>
      </w:pPr>
    </w:p>
    <w:p w14:paraId="3AF8B918" w14:textId="77777777" w:rsidR="002C51B1" w:rsidRDefault="002C51B1" w:rsidP="002C51B1">
      <w:pPr>
        <w:pStyle w:val="ListingStandard"/>
      </w:pPr>
      <w:r>
        <w:t># Führe das Programm aus</w:t>
      </w:r>
    </w:p>
    <w:p w14:paraId="72E1AE39" w14:textId="77777777" w:rsidR="002C51B1" w:rsidRDefault="002C51B1" w:rsidP="002C51B1">
      <w:pPr>
        <w:pStyle w:val="ListingStandard"/>
      </w:pPr>
      <w:r>
        <w:t>python mnist_erkennung.py</w:t>
      </w:r>
    </w:p>
    <w:p w14:paraId="56E5BF1C" w14:textId="77777777" w:rsidR="002C51B1" w:rsidRDefault="002C51B1" w:rsidP="002C51B1">
      <w:pPr>
        <w:pStyle w:val="ListingStandard"/>
      </w:pPr>
      <w:r>
        <w:t>```</w:t>
      </w:r>
    </w:p>
    <w:p w14:paraId="46E17F7F" w14:textId="77777777" w:rsidR="002C51B1" w:rsidRDefault="002C51B1" w:rsidP="002C51B1">
      <w:pPr>
        <w:pStyle w:val="ListingStandard"/>
      </w:pPr>
    </w:p>
    <w:p w14:paraId="53E4FB4F" w14:textId="77777777" w:rsidR="002C51B1" w:rsidRDefault="002C51B1" w:rsidP="002C51B1">
      <w:pPr>
        <w:pStyle w:val="ListingStandard"/>
      </w:pPr>
      <w:r>
        <w:t>## Was genau passiert - Schritt für Schritt</w:t>
      </w:r>
    </w:p>
    <w:p w14:paraId="1289ED2E" w14:textId="77777777" w:rsidR="002C51B1" w:rsidRDefault="002C51B1" w:rsidP="002C51B1">
      <w:pPr>
        <w:pStyle w:val="ListingStandard"/>
      </w:pPr>
    </w:p>
    <w:p w14:paraId="505CAB44" w14:textId="77777777" w:rsidR="002C51B1" w:rsidRDefault="002C51B1" w:rsidP="002C51B1">
      <w:pPr>
        <w:pStyle w:val="ListingStandard"/>
      </w:pPr>
      <w:r>
        <w:t>### Phase 1: Daten laden (erste ~30 Sekunden)</w:t>
      </w:r>
    </w:p>
    <w:p w14:paraId="0E233A54" w14:textId="77777777" w:rsidR="002C51B1" w:rsidRDefault="002C51B1" w:rsidP="002C51B1">
      <w:pPr>
        <w:pStyle w:val="ListingStandard"/>
      </w:pPr>
      <w:r>
        <w:t>```</w:t>
      </w:r>
    </w:p>
    <w:p w14:paraId="78816E32" w14:textId="77777777" w:rsidR="002C51B1" w:rsidRDefault="002C51B1" w:rsidP="002C51B1">
      <w:pPr>
        <w:pStyle w:val="ListingStandard"/>
      </w:pPr>
      <w:r>
        <w:t>Lade MNIST-Datensatz...</w:t>
      </w:r>
    </w:p>
    <w:p w14:paraId="186D7186" w14:textId="77777777" w:rsidR="002C51B1" w:rsidRDefault="002C51B1" w:rsidP="002C51B1">
      <w:pPr>
        <w:pStyle w:val="ListingStandard"/>
      </w:pPr>
      <w:r>
        <w:t>Trainingsbilder: (60000, 28, 28)</w:t>
      </w:r>
    </w:p>
    <w:p w14:paraId="39A8D0CF" w14:textId="77777777" w:rsidR="002C51B1" w:rsidRDefault="002C51B1" w:rsidP="002C51B1">
      <w:pPr>
        <w:pStyle w:val="ListingStandard"/>
      </w:pPr>
      <w:r>
        <w:t>Testbilder: (10000, 28, 28)</w:t>
      </w:r>
    </w:p>
    <w:p w14:paraId="1C5F78B5" w14:textId="77777777" w:rsidR="002C51B1" w:rsidRDefault="002C51B1" w:rsidP="002C51B1">
      <w:pPr>
        <w:pStyle w:val="ListingStandard"/>
      </w:pPr>
      <w:r>
        <w:t>```</w:t>
      </w:r>
    </w:p>
    <w:p w14:paraId="15A673A0" w14:textId="77777777" w:rsidR="002C51B1" w:rsidRDefault="002C51B1" w:rsidP="002C51B1">
      <w:pPr>
        <w:pStyle w:val="ListingStandard"/>
      </w:pPr>
    </w:p>
    <w:p w14:paraId="2DAE799F" w14:textId="77777777" w:rsidR="002C51B1" w:rsidRDefault="002C51B1" w:rsidP="002C51B1">
      <w:pPr>
        <w:pStyle w:val="ListingStandard"/>
      </w:pPr>
      <w:r>
        <w:t>**Was geschieht:** TensorFlow lädt automatisch 60.000 Trainingsbilder und 10.000 Testbilder aus dem Internet (beim ersten Mal). Jedes Bild ist 28x28 Pixel groß.</w:t>
      </w:r>
    </w:p>
    <w:p w14:paraId="197CA0F4" w14:textId="77777777" w:rsidR="002C51B1" w:rsidRDefault="002C51B1" w:rsidP="002C51B1">
      <w:pPr>
        <w:pStyle w:val="ListingStandard"/>
      </w:pPr>
    </w:p>
    <w:p w14:paraId="5D378276" w14:textId="77777777" w:rsidR="002C51B1" w:rsidRDefault="002C51B1" w:rsidP="002C51B1">
      <w:pPr>
        <w:pStyle w:val="ListingStandard"/>
      </w:pPr>
      <w:r>
        <w:t>**Du siehst:** Ein Fenster öffnet sich und zeigt dir ein Beispielbild einer handgeschriebenen Ziffer.</w:t>
      </w:r>
    </w:p>
    <w:p w14:paraId="3594D032" w14:textId="77777777" w:rsidR="002C51B1" w:rsidRDefault="002C51B1" w:rsidP="002C51B1">
      <w:pPr>
        <w:pStyle w:val="ListingStandard"/>
      </w:pPr>
    </w:p>
    <w:p w14:paraId="2903D426" w14:textId="77777777" w:rsidR="002C51B1" w:rsidRDefault="002C51B1" w:rsidP="002C51B1">
      <w:pPr>
        <w:pStyle w:val="ListingStandard"/>
      </w:pPr>
      <w:r>
        <w:t>### Phase 2: Netz erstellen (sofort)</w:t>
      </w:r>
    </w:p>
    <w:p w14:paraId="12EE824F" w14:textId="77777777" w:rsidR="002C51B1" w:rsidRDefault="002C51B1" w:rsidP="002C51B1">
      <w:pPr>
        <w:pStyle w:val="ListingStandard"/>
      </w:pPr>
      <w:r>
        <w:t>```</w:t>
      </w:r>
    </w:p>
    <w:p w14:paraId="6309D5A2" w14:textId="77777777" w:rsidR="002C51B1" w:rsidRDefault="002C51B1" w:rsidP="002C51B1">
      <w:pPr>
        <w:pStyle w:val="ListingStandard"/>
      </w:pPr>
      <w:r>
        <w:t>Erstelle neuronales Netz...</w:t>
      </w:r>
    </w:p>
    <w:p w14:paraId="0B5585E4" w14:textId="77777777" w:rsidR="002C51B1" w:rsidRDefault="002C51B1" w:rsidP="002C51B1">
      <w:pPr>
        <w:pStyle w:val="ListingStandard"/>
      </w:pPr>
      <w:r>
        <w:t>Model: "sequential"</w:t>
      </w:r>
    </w:p>
    <w:p w14:paraId="6AFE2DBA" w14:textId="77777777" w:rsidR="002C51B1" w:rsidRDefault="002C51B1" w:rsidP="002C51B1">
      <w:pPr>
        <w:pStyle w:val="ListingStandard"/>
      </w:pPr>
      <w:r>
        <w:t>_________________________________________________________________</w:t>
      </w:r>
    </w:p>
    <w:p w14:paraId="342D37BA" w14:textId="77777777" w:rsidR="002C51B1" w:rsidRDefault="002C51B1" w:rsidP="002C51B1">
      <w:pPr>
        <w:pStyle w:val="ListingStandard"/>
      </w:pPr>
      <w:r>
        <w:t xml:space="preserve">Layer (type)                 Output Shape              Param #   </w:t>
      </w:r>
    </w:p>
    <w:p w14:paraId="45BF977D" w14:textId="77777777" w:rsidR="002C51B1" w:rsidRDefault="002C51B1" w:rsidP="002C51B1">
      <w:pPr>
        <w:pStyle w:val="ListingStandard"/>
      </w:pPr>
      <w:r>
        <w:t>=================================================================</w:t>
      </w:r>
    </w:p>
    <w:p w14:paraId="622363BC" w14:textId="77777777" w:rsidR="002C51B1" w:rsidRDefault="002C51B1" w:rsidP="002C51B1">
      <w:pPr>
        <w:pStyle w:val="ListingStandard"/>
      </w:pPr>
      <w:r>
        <w:t xml:space="preserve">flatten (Flatten)            (None, 784)               0         </w:t>
      </w:r>
    </w:p>
    <w:p w14:paraId="02B60E86" w14:textId="77777777" w:rsidR="002C51B1" w:rsidRDefault="002C51B1" w:rsidP="002C51B1">
      <w:pPr>
        <w:pStyle w:val="ListingStandard"/>
      </w:pPr>
      <w:r>
        <w:t xml:space="preserve">dense (Dense)                (None, 128)               100480    </w:t>
      </w:r>
    </w:p>
    <w:p w14:paraId="1D57DB63" w14:textId="77777777" w:rsidR="002C51B1" w:rsidRDefault="002C51B1" w:rsidP="002C51B1">
      <w:pPr>
        <w:pStyle w:val="ListingStandard"/>
      </w:pPr>
      <w:r>
        <w:t xml:space="preserve">dropout (Dropout)            (None, 128)               0         </w:t>
      </w:r>
    </w:p>
    <w:p w14:paraId="4E881AFD" w14:textId="77777777" w:rsidR="002C51B1" w:rsidRDefault="002C51B1" w:rsidP="002C51B1">
      <w:pPr>
        <w:pStyle w:val="ListingStandard"/>
      </w:pPr>
      <w:r>
        <w:t xml:space="preserve">dense_1 (Dense)              (None, 10)                1290      </w:t>
      </w:r>
    </w:p>
    <w:p w14:paraId="56804B54" w14:textId="77777777" w:rsidR="002C51B1" w:rsidRDefault="002C51B1" w:rsidP="002C51B1">
      <w:pPr>
        <w:pStyle w:val="ListingStandard"/>
      </w:pPr>
      <w:r>
        <w:lastRenderedPageBreak/>
        <w:t>=================================================================</w:t>
      </w:r>
    </w:p>
    <w:p w14:paraId="12D6B32E" w14:textId="77777777" w:rsidR="002C51B1" w:rsidRDefault="002C51B1" w:rsidP="002C51B1">
      <w:pPr>
        <w:pStyle w:val="ListingStandard"/>
      </w:pPr>
      <w:r>
        <w:t>Total params: 101,770</w:t>
      </w:r>
    </w:p>
    <w:p w14:paraId="51A4A122" w14:textId="77777777" w:rsidR="002C51B1" w:rsidRDefault="002C51B1" w:rsidP="002C51B1">
      <w:pPr>
        <w:pStyle w:val="ListingStandard"/>
      </w:pPr>
      <w:r>
        <w:t>```</w:t>
      </w:r>
    </w:p>
    <w:p w14:paraId="33C682BF" w14:textId="77777777" w:rsidR="002C51B1" w:rsidRDefault="002C51B1" w:rsidP="002C51B1">
      <w:pPr>
        <w:pStyle w:val="ListingStandard"/>
      </w:pPr>
    </w:p>
    <w:p w14:paraId="6192BAB8" w14:textId="77777777" w:rsidR="002C51B1" w:rsidRDefault="002C51B1" w:rsidP="002C51B1">
      <w:pPr>
        <w:pStyle w:val="ListingStandard"/>
      </w:pPr>
      <w:r>
        <w:t>**Was geschieht:** Das Programm baut das neuronale Netz mit 101.770 lernbaren Parametern (Gewichten) auf. Diese werden zufällig initialisiert.</w:t>
      </w:r>
    </w:p>
    <w:p w14:paraId="5511FCCF" w14:textId="77777777" w:rsidR="002C51B1" w:rsidRDefault="002C51B1" w:rsidP="002C51B1">
      <w:pPr>
        <w:pStyle w:val="ListingStandard"/>
      </w:pPr>
    </w:p>
    <w:p w14:paraId="2E1C747B" w14:textId="77777777" w:rsidR="002C51B1" w:rsidRDefault="002C51B1" w:rsidP="002C51B1">
      <w:pPr>
        <w:pStyle w:val="ListingStandard"/>
      </w:pPr>
      <w:r>
        <w:t>### Phase 3: Training (2-5 Minuten)</w:t>
      </w:r>
    </w:p>
    <w:p w14:paraId="14AD6003" w14:textId="77777777" w:rsidR="002C51B1" w:rsidRDefault="002C51B1" w:rsidP="002C51B1">
      <w:pPr>
        <w:pStyle w:val="ListingStandard"/>
      </w:pPr>
      <w:r>
        <w:t>```</w:t>
      </w:r>
    </w:p>
    <w:p w14:paraId="5A4917F3" w14:textId="77777777" w:rsidR="002C51B1" w:rsidRDefault="002C51B1" w:rsidP="002C51B1">
      <w:pPr>
        <w:pStyle w:val="ListingStandard"/>
      </w:pPr>
      <w:r>
        <w:t>Starte Training...</w:t>
      </w:r>
    </w:p>
    <w:p w14:paraId="41289C58" w14:textId="77777777" w:rsidR="002C51B1" w:rsidRDefault="002C51B1" w:rsidP="002C51B1">
      <w:pPr>
        <w:pStyle w:val="ListingStandard"/>
      </w:pPr>
      <w:r>
        <w:t>Epoch 1/5</w:t>
      </w:r>
    </w:p>
    <w:p w14:paraId="4E02B85B" w14:textId="77777777" w:rsidR="002C51B1" w:rsidRDefault="002C51B1" w:rsidP="002C51B1">
      <w:pPr>
        <w:pStyle w:val="ListingStandard"/>
      </w:pPr>
      <w:r>
        <w:t>5400/5400 [======] - 12s 2ms/step - loss: 0.2985 - accuracy: 0.9134 - val_loss: 0.1421 - val_accuracy: 0.9577</w:t>
      </w:r>
    </w:p>
    <w:p w14:paraId="59675379" w14:textId="77777777" w:rsidR="002C51B1" w:rsidRDefault="002C51B1" w:rsidP="002C51B1">
      <w:pPr>
        <w:pStyle w:val="ListingStandard"/>
      </w:pPr>
      <w:r>
        <w:t>Epoch 2/5</w:t>
      </w:r>
    </w:p>
    <w:p w14:paraId="6BFA2FAE" w14:textId="77777777" w:rsidR="002C51B1" w:rsidRDefault="002C51B1" w:rsidP="002C51B1">
      <w:pPr>
        <w:pStyle w:val="ListingStandard"/>
      </w:pPr>
      <w:r>
        <w:t>5400/5400 [======] - 10s 2ms/step - loss: 0.1437 - accuracy: 0.9578 - val_loss: 0.1087 - val_accuracy: 0.9672</w:t>
      </w:r>
    </w:p>
    <w:p w14:paraId="78042789" w14:textId="77777777" w:rsidR="002C51B1" w:rsidRDefault="002C51B1" w:rsidP="002C51B1">
      <w:pPr>
        <w:pStyle w:val="ListingStandard"/>
      </w:pPr>
      <w:r>
        <w:t>...</w:t>
      </w:r>
    </w:p>
    <w:p w14:paraId="526DA03D" w14:textId="77777777" w:rsidR="002C51B1" w:rsidRDefault="002C51B1" w:rsidP="002C51B1">
      <w:pPr>
        <w:pStyle w:val="ListingStandard"/>
      </w:pPr>
      <w:r>
        <w:t>```</w:t>
      </w:r>
    </w:p>
    <w:p w14:paraId="52A92C89" w14:textId="77777777" w:rsidR="002C51B1" w:rsidRDefault="002C51B1" w:rsidP="002C51B1">
      <w:pPr>
        <w:pStyle w:val="ListingStandard"/>
      </w:pPr>
    </w:p>
    <w:p w14:paraId="3F1E5E95" w14:textId="77777777" w:rsidR="002C51B1" w:rsidRDefault="002C51B1" w:rsidP="002C51B1">
      <w:pPr>
        <w:pStyle w:val="ListingStandard"/>
      </w:pPr>
      <w:r>
        <w:t xml:space="preserve">**Was geschieht:** </w:t>
      </w:r>
    </w:p>
    <w:p w14:paraId="0B1F59AB" w14:textId="77777777" w:rsidR="002C51B1" w:rsidRDefault="002C51B1" w:rsidP="002C51B1">
      <w:pPr>
        <w:pStyle w:val="ListingStandard"/>
      </w:pPr>
      <w:r>
        <w:t>- Das Netz sieht jedes der 54.000 Trainingsbilder (90% der 60.000)</w:t>
      </w:r>
    </w:p>
    <w:p w14:paraId="4CBF98F0" w14:textId="77777777" w:rsidR="002C51B1" w:rsidRDefault="002C51B1" w:rsidP="002C51B1">
      <w:pPr>
        <w:pStyle w:val="ListingStandard"/>
      </w:pPr>
      <w:r>
        <w:t>- Es versucht zu raten, welche Ziffer es ist</w:t>
      </w:r>
    </w:p>
    <w:p w14:paraId="6D5B0248" w14:textId="77777777" w:rsidR="002C51B1" w:rsidRDefault="002C51B1" w:rsidP="002C51B1">
      <w:pPr>
        <w:pStyle w:val="ListingStandard"/>
      </w:pPr>
      <w:r>
        <w:t>- Bei falschen Antworten werden die Gewichte angepasst</w:t>
      </w:r>
    </w:p>
    <w:p w14:paraId="57736EDA" w14:textId="77777777" w:rsidR="002C51B1" w:rsidRDefault="002C51B1" w:rsidP="002C51B1">
      <w:pPr>
        <w:pStyle w:val="ListingStandard"/>
      </w:pPr>
      <w:r>
        <w:t>- Nach jeder Epoche wird mit 6.000 Validierungsbildern (10%) getestet</w:t>
      </w:r>
    </w:p>
    <w:p w14:paraId="02709437" w14:textId="77777777" w:rsidR="002C51B1" w:rsidRDefault="002C51B1" w:rsidP="002C51B1">
      <w:pPr>
        <w:pStyle w:val="ListingStandard"/>
      </w:pPr>
      <w:r>
        <w:t>- **Loss (Verlust)** sinkt = das Netz macht weniger Fehler</w:t>
      </w:r>
    </w:p>
    <w:p w14:paraId="33F2AE7D" w14:textId="77777777" w:rsidR="002C51B1" w:rsidRDefault="002C51B1" w:rsidP="002C51B1">
      <w:pPr>
        <w:pStyle w:val="ListingStandard"/>
      </w:pPr>
      <w:r>
        <w:t>- **Accuracy (Genauigkeit)** steigt = mehr richtige Antworten</w:t>
      </w:r>
    </w:p>
    <w:p w14:paraId="001CC736" w14:textId="77777777" w:rsidR="002C51B1" w:rsidRDefault="002C51B1" w:rsidP="002C51B1">
      <w:pPr>
        <w:pStyle w:val="ListingStandard"/>
      </w:pPr>
    </w:p>
    <w:p w14:paraId="6B1305E8" w14:textId="77777777" w:rsidR="002C51B1" w:rsidRDefault="002C51B1" w:rsidP="002C51B1">
      <w:pPr>
        <w:pStyle w:val="ListingStandard"/>
      </w:pPr>
      <w:r>
        <w:t>### Phase 4: Finale Bewertung</w:t>
      </w:r>
    </w:p>
    <w:p w14:paraId="53D68453" w14:textId="77777777" w:rsidR="002C51B1" w:rsidRDefault="002C51B1" w:rsidP="002C51B1">
      <w:pPr>
        <w:pStyle w:val="ListingStandard"/>
      </w:pPr>
      <w:r>
        <w:t>```</w:t>
      </w:r>
    </w:p>
    <w:p w14:paraId="679F53B8" w14:textId="77777777" w:rsidR="002C51B1" w:rsidRDefault="002C51B1" w:rsidP="002C51B1">
      <w:pPr>
        <w:pStyle w:val="ListingStandard"/>
      </w:pPr>
      <w:r>
        <w:t>Evaluiere Modell auf Testdaten...</w:t>
      </w:r>
    </w:p>
    <w:p w14:paraId="665BA570" w14:textId="77777777" w:rsidR="002C51B1" w:rsidRDefault="002C51B1" w:rsidP="002C51B1">
      <w:pPr>
        <w:pStyle w:val="ListingStandard"/>
      </w:pPr>
      <w:r>
        <w:t>Test-Genauigkeit: 0.9784 (97.84%)</w:t>
      </w:r>
    </w:p>
    <w:p w14:paraId="64E6B398" w14:textId="77777777" w:rsidR="002C51B1" w:rsidRDefault="002C51B1" w:rsidP="002C51B1">
      <w:pPr>
        <w:pStyle w:val="ListingStandard"/>
      </w:pPr>
      <w:r>
        <w:t>```</w:t>
      </w:r>
    </w:p>
    <w:p w14:paraId="0184BC5E" w14:textId="77777777" w:rsidR="002C51B1" w:rsidRDefault="002C51B1" w:rsidP="002C51B1">
      <w:pPr>
        <w:pStyle w:val="ListingStandard"/>
      </w:pPr>
    </w:p>
    <w:p w14:paraId="5C3B1613" w14:textId="77777777" w:rsidR="002C51B1" w:rsidRDefault="002C51B1" w:rsidP="002C51B1">
      <w:pPr>
        <w:pStyle w:val="ListingStandard"/>
      </w:pPr>
      <w:r>
        <w:t>**Was geschieht:** Das trainierte Modell wird mit 10.000 völlig neuen Bildern getestet, die es noch nie gesehen hat.</w:t>
      </w:r>
    </w:p>
    <w:p w14:paraId="61CAAC05" w14:textId="77777777" w:rsidR="002C51B1" w:rsidRDefault="002C51B1" w:rsidP="002C51B1">
      <w:pPr>
        <w:pStyle w:val="ListingStandard"/>
      </w:pPr>
    </w:p>
    <w:p w14:paraId="37362E4F" w14:textId="77777777" w:rsidR="002C51B1" w:rsidRDefault="002C51B1" w:rsidP="002C51B1">
      <w:pPr>
        <w:pStyle w:val="ListingStandard"/>
      </w:pPr>
      <w:r>
        <w:t>### Phase 5: Visualisierung</w:t>
      </w:r>
    </w:p>
    <w:p w14:paraId="349B5528" w14:textId="77777777" w:rsidR="002C51B1" w:rsidRDefault="002C51B1" w:rsidP="002C51B1">
      <w:pPr>
        <w:pStyle w:val="ListingStandard"/>
      </w:pPr>
      <w:r>
        <w:t>**Du siehst zwei Diagramme:**</w:t>
      </w:r>
    </w:p>
    <w:p w14:paraId="461EABCF" w14:textId="77777777" w:rsidR="002C51B1" w:rsidRDefault="002C51B1" w:rsidP="002C51B1">
      <w:pPr>
        <w:pStyle w:val="ListingStandard"/>
      </w:pPr>
      <w:r>
        <w:lastRenderedPageBreak/>
        <w:t>- **Links:** Genauigkeit steigt über die Epochen</w:t>
      </w:r>
    </w:p>
    <w:p w14:paraId="21B1FA98" w14:textId="77777777" w:rsidR="002C51B1" w:rsidRDefault="002C51B1" w:rsidP="002C51B1">
      <w:pPr>
        <w:pStyle w:val="ListingStandard"/>
      </w:pPr>
      <w:r>
        <w:t>- **Rechts:** Verlust sinkt über die Epochen</w:t>
      </w:r>
    </w:p>
    <w:p w14:paraId="43E75D41" w14:textId="77777777" w:rsidR="002C51B1" w:rsidRDefault="002C51B1" w:rsidP="002C51B1">
      <w:pPr>
        <w:pStyle w:val="ListingStandard"/>
      </w:pPr>
    </w:p>
    <w:p w14:paraId="1DF15DC2" w14:textId="77777777" w:rsidR="002C51B1" w:rsidRDefault="002C51B1" w:rsidP="002C51B1">
      <w:pPr>
        <w:pStyle w:val="ListingStandard"/>
      </w:pPr>
      <w:r>
        <w:t>### Phase 6: Beispiel-Vorhersagen</w:t>
      </w:r>
    </w:p>
    <w:p w14:paraId="4FA69878" w14:textId="77777777" w:rsidR="002C51B1" w:rsidRDefault="002C51B1" w:rsidP="002C51B1">
      <w:pPr>
        <w:pStyle w:val="ListingStandard"/>
      </w:pPr>
      <w:r>
        <w:t>```</w:t>
      </w:r>
    </w:p>
    <w:p w14:paraId="453407E3" w14:textId="77777777" w:rsidR="002C51B1" w:rsidRDefault="002C51B1" w:rsidP="002C51B1">
      <w:pPr>
        <w:pStyle w:val="ListingStandard"/>
      </w:pPr>
      <w:r>
        <w:t>Teste 5 zufaellige Beispiele:</w:t>
      </w:r>
    </w:p>
    <w:p w14:paraId="781F7690" w14:textId="77777777" w:rsidR="002C51B1" w:rsidRDefault="002C51B1" w:rsidP="002C51B1">
      <w:pPr>
        <w:pStyle w:val="ListingStandard"/>
      </w:pPr>
      <w:r>
        <w:t xml:space="preserve">Beispiel 1: Echt=7, Vorhersage=7 (99.89% sicher) - </w:t>
      </w:r>
      <w:r>
        <w:rPr>
          <w:rFonts w:ascii="Segoe UI Symbol" w:hAnsi="Segoe UI Symbol" w:cs="Segoe UI Symbol"/>
        </w:rPr>
        <w:t>✓</w:t>
      </w:r>
      <w:r>
        <w:t xml:space="preserve"> Richtig</w:t>
      </w:r>
    </w:p>
    <w:p w14:paraId="6A14701D" w14:textId="77777777" w:rsidR="002C51B1" w:rsidRDefault="002C51B1" w:rsidP="002C51B1">
      <w:pPr>
        <w:pStyle w:val="ListingStandard"/>
      </w:pPr>
      <w:r>
        <w:t xml:space="preserve">Beispiel 2: Echt=2, Vorhersage=2 (99.12% sicher) - </w:t>
      </w:r>
      <w:r>
        <w:rPr>
          <w:rFonts w:ascii="Segoe UI Symbol" w:hAnsi="Segoe UI Symbol" w:cs="Segoe UI Symbol"/>
        </w:rPr>
        <w:t>✓</w:t>
      </w:r>
      <w:r>
        <w:t xml:space="preserve"> Richtig</w:t>
      </w:r>
    </w:p>
    <w:p w14:paraId="2D1E07D7" w14:textId="77777777" w:rsidR="002C51B1" w:rsidRDefault="002C51B1" w:rsidP="002C51B1">
      <w:pPr>
        <w:pStyle w:val="ListingStandard"/>
      </w:pPr>
      <w:r>
        <w:t xml:space="preserve">Beispiel 3: Echt=1, Vorhersage=1 (99.96% sicher) - </w:t>
      </w:r>
      <w:r>
        <w:rPr>
          <w:rFonts w:ascii="Segoe UI Symbol" w:hAnsi="Segoe UI Symbol" w:cs="Segoe UI Symbol"/>
        </w:rPr>
        <w:t>✓</w:t>
      </w:r>
      <w:r>
        <w:t xml:space="preserve"> Richtig</w:t>
      </w:r>
    </w:p>
    <w:p w14:paraId="741F8DE2" w14:textId="77777777" w:rsidR="002C51B1" w:rsidRDefault="002C51B1" w:rsidP="002C51B1">
      <w:pPr>
        <w:pStyle w:val="ListingStandard"/>
      </w:pPr>
      <w:r>
        <w:t>...</w:t>
      </w:r>
    </w:p>
    <w:p w14:paraId="7992FB94" w14:textId="77777777" w:rsidR="002C51B1" w:rsidRDefault="002C51B1" w:rsidP="002C51B1">
      <w:pPr>
        <w:pStyle w:val="ListingStandard"/>
      </w:pPr>
      <w:r>
        <w:t>```</w:t>
      </w:r>
    </w:p>
    <w:p w14:paraId="16CA4CF0" w14:textId="77777777" w:rsidR="002C51B1" w:rsidRDefault="002C51B1" w:rsidP="002C51B1">
      <w:pPr>
        <w:pStyle w:val="ListingStandard"/>
      </w:pPr>
    </w:p>
    <w:p w14:paraId="69F64384" w14:textId="77777777" w:rsidR="002C51B1" w:rsidRDefault="002C51B1" w:rsidP="002C51B1">
      <w:pPr>
        <w:pStyle w:val="ListingStandard"/>
      </w:pPr>
      <w:r>
        <w:t>**Was geschieht:** Das Modell analysiert neue Bilder und gibt seine Einschätzung mit Sicherheitsgrad an.</w:t>
      </w:r>
    </w:p>
    <w:p w14:paraId="2788FEDD" w14:textId="77777777" w:rsidR="002C51B1" w:rsidRDefault="002C51B1" w:rsidP="002C51B1">
      <w:pPr>
        <w:pStyle w:val="ListingStandard"/>
      </w:pPr>
    </w:p>
    <w:p w14:paraId="4DA62AF1" w14:textId="77777777" w:rsidR="002C51B1" w:rsidRDefault="002C51B1" w:rsidP="002C51B1">
      <w:pPr>
        <w:pStyle w:val="ListingStandard"/>
      </w:pPr>
      <w:r>
        <w:t>### Phase 7: Detaillierte Analyse</w:t>
      </w:r>
    </w:p>
    <w:p w14:paraId="7ACA4467" w14:textId="77777777" w:rsidR="002C51B1" w:rsidRDefault="002C51B1" w:rsidP="002C51B1">
      <w:pPr>
        <w:pStyle w:val="ListingStandard"/>
      </w:pPr>
      <w:r>
        <w:t>**Du siehst ein Fenster mit:**</w:t>
      </w:r>
    </w:p>
    <w:p w14:paraId="3CAF0FFD" w14:textId="77777777" w:rsidR="002C51B1" w:rsidRDefault="002C51B1" w:rsidP="002C51B1">
      <w:pPr>
        <w:pStyle w:val="ListingStandard"/>
      </w:pPr>
      <w:r>
        <w:t>- **Links:** Das Originalbild der Ziffer</w:t>
      </w:r>
    </w:p>
    <w:p w14:paraId="23053E65" w14:textId="77777777" w:rsidR="002C51B1" w:rsidRDefault="002C51B1" w:rsidP="002C51B1">
      <w:pPr>
        <w:pStyle w:val="ListingStandard"/>
      </w:pPr>
      <w:r>
        <w:t>- **Rechts:** Balkendiagramm mit Wahrscheinlichkeiten für jede Ziffer (0-9)</w:t>
      </w:r>
    </w:p>
    <w:p w14:paraId="1B37683C" w14:textId="77777777" w:rsidR="002C51B1" w:rsidRDefault="002C51B1" w:rsidP="002C51B1">
      <w:pPr>
        <w:pStyle w:val="ListingStandard"/>
      </w:pPr>
    </w:p>
    <w:p w14:paraId="37A67A79" w14:textId="77777777" w:rsidR="002C51B1" w:rsidRDefault="002C51B1" w:rsidP="002C51B1">
      <w:pPr>
        <w:pStyle w:val="ListingStandard"/>
      </w:pPr>
      <w:r>
        <w:t>**Was geschieht:** Das Modell zeigt, wie sicher es bei jeder möglichen Ziffer ist. Der rote Balken ist die finale Entscheidung.</w:t>
      </w:r>
    </w:p>
    <w:p w14:paraId="08B54209" w14:textId="77777777" w:rsidR="002C51B1" w:rsidRDefault="002C51B1" w:rsidP="002C51B1">
      <w:pPr>
        <w:pStyle w:val="ListingStandard"/>
      </w:pPr>
    </w:p>
    <w:p w14:paraId="2CB31116" w14:textId="77777777" w:rsidR="002C51B1" w:rsidRDefault="002C51B1" w:rsidP="002C51B1">
      <w:pPr>
        <w:pStyle w:val="ListingStandard"/>
      </w:pPr>
      <w:r>
        <w:t>### Phase 8: Speichern</w:t>
      </w:r>
    </w:p>
    <w:p w14:paraId="6CA34D36" w14:textId="77777777" w:rsidR="002C51B1" w:rsidRDefault="002C51B1" w:rsidP="002C51B1">
      <w:pPr>
        <w:pStyle w:val="ListingStandard"/>
      </w:pPr>
      <w:r>
        <w:t>```</w:t>
      </w:r>
    </w:p>
    <w:p w14:paraId="4FD5F0C0" w14:textId="77777777" w:rsidR="002C51B1" w:rsidRDefault="002C51B1" w:rsidP="002C51B1">
      <w:pPr>
        <w:pStyle w:val="ListingStandard"/>
      </w:pPr>
      <w:r>
        <w:t>Speichere Modell...</w:t>
      </w:r>
    </w:p>
    <w:p w14:paraId="5D81D163" w14:textId="77777777" w:rsidR="002C51B1" w:rsidRDefault="002C51B1" w:rsidP="002C51B1">
      <w:pPr>
        <w:pStyle w:val="ListingStandard"/>
      </w:pPr>
      <w:r>
        <w:t>Modell gespeichert als 'mnist_modell.h5'</w:t>
      </w:r>
    </w:p>
    <w:p w14:paraId="584AA26C" w14:textId="77777777" w:rsidR="002C51B1" w:rsidRDefault="002C51B1" w:rsidP="002C51B1">
      <w:pPr>
        <w:pStyle w:val="ListingStandard"/>
      </w:pPr>
      <w:r>
        <w:t>```</w:t>
      </w:r>
    </w:p>
    <w:p w14:paraId="4245F2CF" w14:textId="77777777" w:rsidR="002C51B1" w:rsidRDefault="002C51B1" w:rsidP="002C51B1">
      <w:pPr>
        <w:pStyle w:val="ListingStandard"/>
      </w:pPr>
    </w:p>
    <w:p w14:paraId="1080C66B" w14:textId="77777777" w:rsidR="002C51B1" w:rsidRDefault="002C51B1" w:rsidP="002C51B1">
      <w:pPr>
        <w:pStyle w:val="ListingStandard"/>
      </w:pPr>
      <w:r>
        <w:t>**Was geschieht:** Das trainierte Modell wird als Datei gespeichert, damit du es später wieder verwenden kannst, ohne neu trainieren zu müssen.</w:t>
      </w:r>
    </w:p>
    <w:p w14:paraId="3748BAD5" w14:textId="77777777" w:rsidR="002C51B1" w:rsidRDefault="002C51B1" w:rsidP="002C51B1">
      <w:pPr>
        <w:pStyle w:val="ListingStandard"/>
      </w:pPr>
    </w:p>
    <w:p w14:paraId="7C344D8D" w14:textId="77777777" w:rsidR="002C51B1" w:rsidRDefault="002C51B1" w:rsidP="002C51B1">
      <w:pPr>
        <w:pStyle w:val="ListingStandard"/>
      </w:pPr>
      <w:r>
        <w:t>## Technischer Ablauf im Detail</w:t>
      </w:r>
    </w:p>
    <w:p w14:paraId="7D9001B2" w14:textId="77777777" w:rsidR="002C51B1" w:rsidRDefault="002C51B1" w:rsidP="002C51B1">
      <w:pPr>
        <w:pStyle w:val="ListingStandard"/>
      </w:pPr>
    </w:p>
    <w:p w14:paraId="189E0406" w14:textId="77777777" w:rsidR="002C51B1" w:rsidRDefault="002C51B1" w:rsidP="002C51B1">
      <w:pPr>
        <w:pStyle w:val="ListingStandard"/>
      </w:pPr>
      <w:r>
        <w:t>**Beim Training passiert mathematisch folgendes:**</w:t>
      </w:r>
    </w:p>
    <w:p w14:paraId="010D257D" w14:textId="77777777" w:rsidR="002C51B1" w:rsidRDefault="002C51B1" w:rsidP="002C51B1">
      <w:pPr>
        <w:pStyle w:val="ListingStandard"/>
      </w:pPr>
    </w:p>
    <w:p w14:paraId="7063CE93" w14:textId="77777777" w:rsidR="002C51B1" w:rsidRDefault="002C51B1" w:rsidP="002C51B1">
      <w:pPr>
        <w:pStyle w:val="ListingStandard"/>
      </w:pPr>
      <w:r>
        <w:t>1. **Vorwärtspropagation:** Bild → Netz → Vorhersage</w:t>
      </w:r>
    </w:p>
    <w:p w14:paraId="3FF8D703" w14:textId="77777777" w:rsidR="002C51B1" w:rsidRDefault="002C51B1" w:rsidP="002C51B1">
      <w:pPr>
        <w:pStyle w:val="ListingStandard"/>
      </w:pPr>
      <w:r>
        <w:t>2. **Fehlerberechnung:** Vergleich mit richtiger Antwort</w:t>
      </w:r>
    </w:p>
    <w:p w14:paraId="485D6BD3" w14:textId="77777777" w:rsidR="002C51B1" w:rsidRDefault="002C51B1" w:rsidP="002C51B1">
      <w:pPr>
        <w:pStyle w:val="ListingStandard"/>
      </w:pPr>
      <w:r>
        <w:lastRenderedPageBreak/>
        <w:t>3. **Rückwärtspropagation:** Fehler wird rückwärts durchs Netz geschickt</w:t>
      </w:r>
    </w:p>
    <w:p w14:paraId="42FE6068" w14:textId="77777777" w:rsidR="002C51B1" w:rsidRDefault="002C51B1" w:rsidP="002C51B1">
      <w:pPr>
        <w:pStyle w:val="ListingStandard"/>
      </w:pPr>
      <w:r>
        <w:t>4. **Gewichtsanpassung:** Parameter werden minimal verändert</w:t>
      </w:r>
    </w:p>
    <w:p w14:paraId="33C55F0E" w14:textId="77777777" w:rsidR="002C51B1" w:rsidRDefault="002C51B1" w:rsidP="002C51B1">
      <w:pPr>
        <w:pStyle w:val="ListingStandard"/>
      </w:pPr>
      <w:r>
        <w:t>5. **Wiederholung:** Prozess für das nächste Bild</w:t>
      </w:r>
    </w:p>
    <w:p w14:paraId="35DC7DCB" w14:textId="77777777" w:rsidR="002C51B1" w:rsidRDefault="002C51B1" w:rsidP="002C51B1">
      <w:pPr>
        <w:pStyle w:val="ListingStandard"/>
      </w:pPr>
    </w:p>
    <w:p w14:paraId="66D2A930" w14:textId="77777777" w:rsidR="002C51B1" w:rsidRDefault="002C51B1" w:rsidP="002C51B1">
      <w:pPr>
        <w:pStyle w:val="ListingStandard"/>
      </w:pPr>
      <w:r>
        <w:t>**Beispiel einer Gewichtsanpassung:**</w:t>
      </w:r>
    </w:p>
    <w:p w14:paraId="3AB18B7A" w14:textId="77777777" w:rsidR="002C51B1" w:rsidRDefault="002C51B1" w:rsidP="002C51B1">
      <w:pPr>
        <w:pStyle w:val="ListingStandard"/>
      </w:pPr>
      <w:r>
        <w:t>```</w:t>
      </w:r>
    </w:p>
    <w:p w14:paraId="48409685" w14:textId="77777777" w:rsidR="002C51B1" w:rsidRDefault="002C51B1" w:rsidP="002C51B1">
      <w:pPr>
        <w:pStyle w:val="ListingStandard"/>
      </w:pPr>
      <w:r>
        <w:t>Wenn das Netz "3" sagt, aber "8" richtig ist:</w:t>
      </w:r>
    </w:p>
    <w:p w14:paraId="70DB45EE" w14:textId="77777777" w:rsidR="002C51B1" w:rsidRDefault="002C51B1" w:rsidP="002C51B1">
      <w:pPr>
        <w:pStyle w:val="ListingStandard"/>
      </w:pPr>
      <w:r>
        <w:t>→ Verbindungen, die zu "3" führten, werden geschwächt</w:t>
      </w:r>
    </w:p>
    <w:p w14:paraId="27169E98" w14:textId="77777777" w:rsidR="002C51B1" w:rsidRDefault="002C51B1" w:rsidP="002C51B1">
      <w:pPr>
        <w:pStyle w:val="ListingStandard"/>
      </w:pPr>
      <w:r>
        <w:t>→ Verbindungen, die zu "8" führen sollten, werden gestärkt</w:t>
      </w:r>
    </w:p>
    <w:p w14:paraId="29CEECAF" w14:textId="77777777" w:rsidR="002C51B1" w:rsidRDefault="002C51B1" w:rsidP="002C51B1">
      <w:pPr>
        <w:pStyle w:val="ListingStandard"/>
      </w:pPr>
      <w:r>
        <w:t>```</w:t>
      </w:r>
    </w:p>
    <w:p w14:paraId="025AC9A6" w14:textId="77777777" w:rsidR="002C51B1" w:rsidRDefault="002C51B1" w:rsidP="002C51B1">
      <w:pPr>
        <w:pStyle w:val="ListingStandard"/>
      </w:pPr>
    </w:p>
    <w:p w14:paraId="6FF69123" w14:textId="77777777" w:rsidR="002C51B1" w:rsidRDefault="002C51B1" w:rsidP="002C51B1">
      <w:pPr>
        <w:pStyle w:val="ListingStandard"/>
      </w:pPr>
      <w:r>
        <w:t>## Erwartete Laufzeit</w:t>
      </w:r>
    </w:p>
    <w:p w14:paraId="612ACF85" w14:textId="77777777" w:rsidR="002C51B1" w:rsidRDefault="002C51B1" w:rsidP="002C51B1">
      <w:pPr>
        <w:pStyle w:val="ListingStandard"/>
      </w:pPr>
    </w:p>
    <w:p w14:paraId="42680FFC" w14:textId="77777777" w:rsidR="002C51B1" w:rsidRDefault="002C51B1" w:rsidP="002C51B1">
      <w:pPr>
        <w:pStyle w:val="ListingStandard"/>
      </w:pPr>
      <w:r>
        <w:t>- **Erster Start:** 2-3 Minuten (Daten download)</w:t>
      </w:r>
    </w:p>
    <w:p w14:paraId="2D3A1B41" w14:textId="77777777" w:rsidR="002C51B1" w:rsidRDefault="002C51B1" w:rsidP="002C51B1">
      <w:pPr>
        <w:pStyle w:val="ListingStandard"/>
      </w:pPr>
      <w:r>
        <w:t>- **Weitere Starts:** 1-2 Minuten</w:t>
      </w:r>
    </w:p>
    <w:p w14:paraId="293444E3" w14:textId="77777777" w:rsidR="002C51B1" w:rsidRDefault="002C51B1" w:rsidP="002C51B1">
      <w:pPr>
        <w:pStyle w:val="ListingStandard"/>
      </w:pPr>
      <w:r>
        <w:t>- **Auf schwächeren Computern:** 5-10 Minuten</w:t>
      </w:r>
    </w:p>
    <w:p w14:paraId="55437BC0" w14:textId="77777777" w:rsidR="002C51B1" w:rsidRDefault="002C51B1" w:rsidP="002C51B1">
      <w:pPr>
        <w:pStyle w:val="ListingStandard"/>
      </w:pPr>
    </w:p>
    <w:p w14:paraId="182D5285" w14:textId="18EF52F0" w:rsidR="002C51B1" w:rsidRDefault="002C51B1" w:rsidP="002C51B1">
      <w:pPr>
        <w:pStyle w:val="ListingStandard"/>
      </w:pPr>
      <w:r>
        <w:t>Das Programm läuft vollständig automatisch durch - du musst nur die Fenster mit den Bildern schließen, um fortzufahren!</w:t>
      </w:r>
    </w:p>
    <w:p w14:paraId="285BBA18" w14:textId="77777777" w:rsidR="002C51B1" w:rsidRDefault="002C51B1" w:rsidP="002C51B1">
      <w:pPr>
        <w:pStyle w:val="ListingStandard"/>
      </w:pPr>
    </w:p>
    <w:p w14:paraId="0B230461" w14:textId="77777777" w:rsidR="002C51B1" w:rsidRDefault="002C51B1" w:rsidP="002C51B1">
      <w:pPr>
        <w:pStyle w:val="ListingStandard"/>
      </w:pPr>
    </w:p>
    <w:p w14:paraId="1934BEC0" w14:textId="178694CF" w:rsidR="002D180D" w:rsidRDefault="002D180D" w:rsidP="002C51B1">
      <w:pPr>
        <w:pStyle w:val="ListingStandard"/>
        <w:rPr>
          <w:rStyle w:val="ListingZeichenFett"/>
        </w:rPr>
      </w:pPr>
      <w:r w:rsidRPr="00E44A28">
        <w:rPr>
          <w:rStyle w:val="ListingZeichenFett"/>
        </w:rPr>
        <w:t>Wie muss ich nun vorgehen, damit das neuronale Netz Ziffern erkennt, die ich in meiner eigenen Handschrift geschrieben habe?</w:t>
      </w:r>
    </w:p>
    <w:p w14:paraId="21C28E03" w14:textId="77777777" w:rsidR="002D180D" w:rsidRDefault="002D180D" w:rsidP="002C51B1">
      <w:pPr>
        <w:pStyle w:val="ListingStandard"/>
        <w:rPr>
          <w:rStyle w:val="ListingZeichenFett"/>
        </w:rPr>
      </w:pPr>
    </w:p>
    <w:p w14:paraId="3C2E72E3" w14:textId="77777777" w:rsidR="00394C31" w:rsidRDefault="00394C31" w:rsidP="00394C31">
      <w:pPr>
        <w:pStyle w:val="ListingStandard"/>
      </w:pPr>
      <w:r>
        <w:t>Perfekte Frage! Um deine eigenen handgeschriebenen Ziffern zu erkennen, musst du sie in das richtige Format bringen. Hier ist eine komplette Lösung:## Praktische Anleitung - Schritt für Schritt</w:t>
      </w:r>
    </w:p>
    <w:p w14:paraId="5CFA4382" w14:textId="77777777" w:rsidR="00394C31" w:rsidRDefault="00394C31" w:rsidP="00394C31">
      <w:pPr>
        <w:pStyle w:val="ListingStandard"/>
      </w:pPr>
    </w:p>
    <w:p w14:paraId="07FCB24A" w14:textId="77777777" w:rsidR="00394C31" w:rsidRDefault="00394C31" w:rsidP="00394C31">
      <w:pPr>
        <w:pStyle w:val="ListingStandard"/>
      </w:pPr>
      <w:r>
        <w:t>### 1. Deine Ziffern vorbereiten</w:t>
      </w:r>
    </w:p>
    <w:p w14:paraId="04506F1E" w14:textId="77777777" w:rsidR="00394C31" w:rsidRDefault="00394C31" w:rsidP="00394C31">
      <w:pPr>
        <w:pStyle w:val="ListingStandard"/>
      </w:pPr>
    </w:p>
    <w:p w14:paraId="1CC38826" w14:textId="77777777" w:rsidR="00394C31" w:rsidRDefault="00394C31" w:rsidP="00394C31">
      <w:pPr>
        <w:pStyle w:val="ListingStandard"/>
      </w:pPr>
      <w:r>
        <w:t>**Methode A: Digital zeichnen**</w:t>
      </w:r>
    </w:p>
    <w:p w14:paraId="144AE0C4" w14:textId="77777777" w:rsidR="00394C31" w:rsidRDefault="00394C31" w:rsidP="00394C31">
      <w:pPr>
        <w:pStyle w:val="ListingStandard"/>
      </w:pPr>
      <w:r>
        <w:t>- Öffne ein Zeichenprogramm (Paint, GIMP, etc.)</w:t>
      </w:r>
    </w:p>
    <w:p w14:paraId="179D7335" w14:textId="77777777" w:rsidR="00394C31" w:rsidRDefault="00394C31" w:rsidP="00394C31">
      <w:pPr>
        <w:pStyle w:val="ListingStandard"/>
      </w:pPr>
      <w:r>
        <w:t>- Zeichne eine einzelne Ziffer mit schwarzem Stift</w:t>
      </w:r>
    </w:p>
    <w:p w14:paraId="0E596DFB" w14:textId="77777777" w:rsidR="00394C31" w:rsidRDefault="00394C31" w:rsidP="00394C31">
      <w:pPr>
        <w:pStyle w:val="ListingStandard"/>
      </w:pPr>
      <w:r>
        <w:t>- Speichere als PNG oder JPG</w:t>
      </w:r>
    </w:p>
    <w:p w14:paraId="17DCF2BA" w14:textId="77777777" w:rsidR="00394C31" w:rsidRDefault="00394C31" w:rsidP="00394C31">
      <w:pPr>
        <w:pStyle w:val="ListingStandard"/>
      </w:pPr>
      <w:r>
        <w:t>- Dateiname z.B.: `meine_7.png`</w:t>
      </w:r>
    </w:p>
    <w:p w14:paraId="12589A6C" w14:textId="77777777" w:rsidR="00394C31" w:rsidRDefault="00394C31" w:rsidP="00394C31">
      <w:pPr>
        <w:pStyle w:val="ListingStandard"/>
      </w:pPr>
    </w:p>
    <w:p w14:paraId="6C28D455" w14:textId="77777777" w:rsidR="00394C31" w:rsidRDefault="00394C31" w:rsidP="00394C31">
      <w:pPr>
        <w:pStyle w:val="ListingStandard"/>
      </w:pPr>
      <w:r>
        <w:t>**Methode B: Auf Papier zeichnen und fotografieren**</w:t>
      </w:r>
    </w:p>
    <w:p w14:paraId="7566BC6F" w14:textId="77777777" w:rsidR="00394C31" w:rsidRDefault="00394C31" w:rsidP="00394C31">
      <w:pPr>
        <w:pStyle w:val="ListingStandard"/>
      </w:pPr>
      <w:r>
        <w:t>- Zeichne eine Ziffer mit dunklem Stift auf weißes Papier</w:t>
      </w:r>
    </w:p>
    <w:p w14:paraId="0157DC66" w14:textId="77777777" w:rsidR="00394C31" w:rsidRDefault="00394C31" w:rsidP="00394C31">
      <w:pPr>
        <w:pStyle w:val="ListingStandard"/>
      </w:pPr>
      <w:r>
        <w:lastRenderedPageBreak/>
        <w:t>- Fotografiere sie mit dem Handy</w:t>
      </w:r>
    </w:p>
    <w:p w14:paraId="22AEE217" w14:textId="77777777" w:rsidR="00394C31" w:rsidRDefault="00394C31" w:rsidP="00394C31">
      <w:pPr>
        <w:pStyle w:val="ListingStandard"/>
      </w:pPr>
      <w:r>
        <w:t>- Achte auf gute Beleuchtung und scharfes Bild</w:t>
      </w:r>
    </w:p>
    <w:p w14:paraId="2A244634" w14:textId="77777777" w:rsidR="00394C31" w:rsidRDefault="00394C31" w:rsidP="00394C31">
      <w:pPr>
        <w:pStyle w:val="ListingStandard"/>
      </w:pPr>
      <w:r>
        <w:t>- Übertrage das Foto auf deinen Computer</w:t>
      </w:r>
    </w:p>
    <w:p w14:paraId="4CA6008F" w14:textId="77777777" w:rsidR="00394C31" w:rsidRDefault="00394C31" w:rsidP="00394C31">
      <w:pPr>
        <w:pStyle w:val="ListingStandard"/>
      </w:pPr>
    </w:p>
    <w:p w14:paraId="177050F8" w14:textId="77777777" w:rsidR="00394C31" w:rsidRDefault="00394C31" w:rsidP="00394C31">
      <w:pPr>
        <w:pStyle w:val="ListingStandard"/>
      </w:pPr>
      <w:r>
        <w:t>### 2. Code-Dateien erstellen</w:t>
      </w:r>
    </w:p>
    <w:p w14:paraId="4ADF0240" w14:textId="77777777" w:rsidR="00394C31" w:rsidRDefault="00394C31" w:rsidP="00394C31">
      <w:pPr>
        <w:pStyle w:val="ListingStandard"/>
      </w:pPr>
    </w:p>
    <w:p w14:paraId="68662804" w14:textId="77777777" w:rsidR="00394C31" w:rsidRDefault="00394C31" w:rsidP="00394C31">
      <w:pPr>
        <w:pStyle w:val="ListingStandard"/>
      </w:pPr>
      <w:r>
        <w:t>**Speichere beide Codes:**</w:t>
      </w:r>
    </w:p>
    <w:p w14:paraId="321A0855" w14:textId="77777777" w:rsidR="00394C31" w:rsidRDefault="00394C31" w:rsidP="00394C31">
      <w:pPr>
        <w:pStyle w:val="ListingStandard"/>
      </w:pPr>
      <w:r>
        <w:t>1. Das ursprüngliche Training-Script als `mnist_training.py`</w:t>
      </w:r>
    </w:p>
    <w:p w14:paraId="2BBE676B" w14:textId="77777777" w:rsidR="00394C31" w:rsidRDefault="00394C31" w:rsidP="00394C31">
      <w:pPr>
        <w:pStyle w:val="ListingStandard"/>
      </w:pPr>
      <w:r>
        <w:t>2. Den neuen Erkennungs-Code als `ziffer_erkennung.py`</w:t>
      </w:r>
    </w:p>
    <w:p w14:paraId="429232BC" w14:textId="77777777" w:rsidR="00394C31" w:rsidRDefault="00394C31" w:rsidP="00394C31">
      <w:pPr>
        <w:pStyle w:val="ListingStandard"/>
      </w:pPr>
    </w:p>
    <w:p w14:paraId="7DB13F58" w14:textId="77777777" w:rsidR="00394C31" w:rsidRDefault="00394C31" w:rsidP="00394C31">
      <w:pPr>
        <w:pStyle w:val="ListingStandard"/>
      </w:pPr>
      <w:r>
        <w:t>### 3. Schritt-für-Schritt Ausführung</w:t>
      </w:r>
    </w:p>
    <w:p w14:paraId="13D80623" w14:textId="77777777" w:rsidR="00394C31" w:rsidRDefault="00394C31" w:rsidP="00394C31">
      <w:pPr>
        <w:pStyle w:val="ListingStandard"/>
      </w:pPr>
    </w:p>
    <w:p w14:paraId="6170273B" w14:textId="77777777" w:rsidR="00394C31" w:rsidRDefault="00394C31" w:rsidP="00394C31">
      <w:pPr>
        <w:pStyle w:val="ListingStandard"/>
      </w:pPr>
      <w:r>
        <w:t>```bash</w:t>
      </w:r>
    </w:p>
    <w:p w14:paraId="269DFD51" w14:textId="77777777" w:rsidR="00394C31" w:rsidRDefault="00394C31" w:rsidP="00394C31">
      <w:pPr>
        <w:pStyle w:val="ListingStandard"/>
      </w:pPr>
      <w:r>
        <w:t># 1. Zuerst das Modell trainieren (falls noch nicht geschehen)</w:t>
      </w:r>
    </w:p>
    <w:p w14:paraId="160BE212" w14:textId="77777777" w:rsidR="00394C31" w:rsidRDefault="00394C31" w:rsidP="00394C31">
      <w:pPr>
        <w:pStyle w:val="ListingStandard"/>
      </w:pPr>
      <w:r>
        <w:t>python mnist_training.py</w:t>
      </w:r>
    </w:p>
    <w:p w14:paraId="60EC979E" w14:textId="77777777" w:rsidR="00394C31" w:rsidRDefault="00394C31" w:rsidP="00394C31">
      <w:pPr>
        <w:pStyle w:val="ListingStandard"/>
      </w:pPr>
    </w:p>
    <w:p w14:paraId="6F816262" w14:textId="77777777" w:rsidR="00394C31" w:rsidRDefault="00394C31" w:rsidP="00394C31">
      <w:pPr>
        <w:pStyle w:val="ListingStandard"/>
      </w:pPr>
      <w:r>
        <w:t># 2. Dann deine Ziffern erkennen</w:t>
      </w:r>
    </w:p>
    <w:p w14:paraId="51A84F93" w14:textId="77777777" w:rsidR="00394C31" w:rsidRDefault="00394C31" w:rsidP="00394C31">
      <w:pPr>
        <w:pStyle w:val="ListingStandard"/>
      </w:pPr>
      <w:r>
        <w:t>python ziffer_erkennung.py</w:t>
      </w:r>
    </w:p>
    <w:p w14:paraId="41018B8D" w14:textId="77777777" w:rsidR="00394C31" w:rsidRDefault="00394C31" w:rsidP="00394C31">
      <w:pPr>
        <w:pStyle w:val="ListingStandard"/>
      </w:pPr>
      <w:r>
        <w:t>```</w:t>
      </w:r>
    </w:p>
    <w:p w14:paraId="73536F32" w14:textId="77777777" w:rsidR="00394C31" w:rsidRDefault="00394C31" w:rsidP="00394C31">
      <w:pPr>
        <w:pStyle w:val="ListingStandard"/>
      </w:pPr>
    </w:p>
    <w:p w14:paraId="62DDBC3C" w14:textId="77777777" w:rsidR="00394C31" w:rsidRDefault="00394C31" w:rsidP="00394C31">
      <w:pPr>
        <w:pStyle w:val="ListingStandard"/>
      </w:pPr>
      <w:r>
        <w:t>### 4. Verwendung im interaktiven Modus</w:t>
      </w:r>
    </w:p>
    <w:p w14:paraId="6F8B395D" w14:textId="77777777" w:rsidR="00394C31" w:rsidRDefault="00394C31" w:rsidP="00394C31">
      <w:pPr>
        <w:pStyle w:val="ListingStandard"/>
      </w:pPr>
    </w:p>
    <w:p w14:paraId="4B249062" w14:textId="77777777" w:rsidR="00394C31" w:rsidRDefault="00394C31" w:rsidP="00394C31">
      <w:pPr>
        <w:pStyle w:val="ListingStandard"/>
      </w:pPr>
      <w:r>
        <w:t>**Das Programm fragt dich:**</w:t>
      </w:r>
    </w:p>
    <w:p w14:paraId="54C3D325" w14:textId="77777777" w:rsidR="00394C31" w:rsidRDefault="00394C31" w:rsidP="00394C31">
      <w:pPr>
        <w:pStyle w:val="ListingStandard"/>
      </w:pPr>
      <w:r>
        <w:t>```</w:t>
      </w:r>
    </w:p>
    <w:p w14:paraId="77882095" w14:textId="77777777" w:rsidR="00394C31" w:rsidRDefault="00394C31" w:rsidP="00394C31">
      <w:pPr>
        <w:pStyle w:val="ListingStandard"/>
      </w:pPr>
      <w:r>
        <w:t>OPTIONEN:</w:t>
      </w:r>
    </w:p>
    <w:p w14:paraId="3C56F4C8" w14:textId="77777777" w:rsidR="00394C31" w:rsidRDefault="00394C31" w:rsidP="00394C31">
      <w:pPr>
        <w:pStyle w:val="ListingStandard"/>
      </w:pPr>
      <w:r>
        <w:t>1 - Einzelnes Bild analysieren</w:t>
      </w:r>
    </w:p>
    <w:p w14:paraId="6EF971D9" w14:textId="77777777" w:rsidR="00394C31" w:rsidRDefault="00394C31" w:rsidP="00394C31">
      <w:pPr>
        <w:pStyle w:val="ListingStandard"/>
      </w:pPr>
      <w:r>
        <w:t>2 - Alle Bilder in einem Ordner analysieren</w:t>
      </w:r>
    </w:p>
    <w:p w14:paraId="72917FD3" w14:textId="77777777" w:rsidR="00394C31" w:rsidRDefault="00394C31" w:rsidP="00394C31">
      <w:pPr>
        <w:pStyle w:val="ListingStandard"/>
      </w:pPr>
      <w:r>
        <w:t>3 - Tipps anzeigen</w:t>
      </w:r>
    </w:p>
    <w:p w14:paraId="52E1B45E" w14:textId="77777777" w:rsidR="00394C31" w:rsidRDefault="00394C31" w:rsidP="00394C31">
      <w:pPr>
        <w:pStyle w:val="ListingStandard"/>
      </w:pPr>
      <w:r>
        <w:t>4 - Beenden</w:t>
      </w:r>
    </w:p>
    <w:p w14:paraId="37D15796" w14:textId="77777777" w:rsidR="00394C31" w:rsidRDefault="00394C31" w:rsidP="00394C31">
      <w:pPr>
        <w:pStyle w:val="ListingStandard"/>
      </w:pPr>
    </w:p>
    <w:p w14:paraId="7519DC5F" w14:textId="77777777" w:rsidR="00394C31" w:rsidRDefault="00394C31" w:rsidP="00394C31">
      <w:pPr>
        <w:pStyle w:val="ListingStandard"/>
      </w:pPr>
      <w:r>
        <w:t>Deine Wahl (1-4): 1</w:t>
      </w:r>
    </w:p>
    <w:p w14:paraId="7C282244" w14:textId="77777777" w:rsidR="00394C31" w:rsidRDefault="00394C31" w:rsidP="00394C31">
      <w:pPr>
        <w:pStyle w:val="ListingStandard"/>
      </w:pPr>
      <w:r>
        <w:t>Pfad zum Bild eingeben: meine_ziffer.png</w:t>
      </w:r>
    </w:p>
    <w:p w14:paraId="2AB7915A" w14:textId="77777777" w:rsidR="00394C31" w:rsidRDefault="00394C31" w:rsidP="00394C31">
      <w:pPr>
        <w:pStyle w:val="ListingStandard"/>
      </w:pPr>
      <w:r>
        <w:t>```</w:t>
      </w:r>
    </w:p>
    <w:p w14:paraId="5F4FECE8" w14:textId="77777777" w:rsidR="00394C31" w:rsidRDefault="00394C31" w:rsidP="00394C31">
      <w:pPr>
        <w:pStyle w:val="ListingStandard"/>
      </w:pPr>
    </w:p>
    <w:p w14:paraId="18405780" w14:textId="77777777" w:rsidR="00394C31" w:rsidRDefault="00394C31" w:rsidP="00394C31">
      <w:pPr>
        <w:pStyle w:val="ListingStandard"/>
      </w:pPr>
      <w:r>
        <w:t>### 5. Was du siehst</w:t>
      </w:r>
    </w:p>
    <w:p w14:paraId="77698D75" w14:textId="77777777" w:rsidR="00394C31" w:rsidRDefault="00394C31" w:rsidP="00394C31">
      <w:pPr>
        <w:pStyle w:val="ListingStandard"/>
      </w:pPr>
    </w:p>
    <w:p w14:paraId="2764B80B" w14:textId="77777777" w:rsidR="00394C31" w:rsidRDefault="00394C31" w:rsidP="00394C31">
      <w:pPr>
        <w:pStyle w:val="ListingStandard"/>
      </w:pPr>
      <w:r>
        <w:t>**Das Programm zeigt dir drei Bereiche:**</w:t>
      </w:r>
    </w:p>
    <w:p w14:paraId="5DF53F1B" w14:textId="77777777" w:rsidR="00394C31" w:rsidRDefault="00394C31" w:rsidP="00394C31">
      <w:pPr>
        <w:pStyle w:val="ListingStandard"/>
      </w:pPr>
      <w:r>
        <w:t>- **Links:** Dein Bild, wie das Netz es sieht (28x28 Pixel, schwarz/weiß)</w:t>
      </w:r>
    </w:p>
    <w:p w14:paraId="2482E918" w14:textId="77777777" w:rsidR="00394C31" w:rsidRDefault="00394C31" w:rsidP="00394C31">
      <w:pPr>
        <w:pStyle w:val="ListingStandard"/>
      </w:pPr>
      <w:r>
        <w:lastRenderedPageBreak/>
        <w:t>- **Mitte:** Balkendiagramm mit Wahrscheinlichkeiten für jede Ziffer</w:t>
      </w:r>
    </w:p>
    <w:p w14:paraId="4D3501FA" w14:textId="77777777" w:rsidR="00394C31" w:rsidRDefault="00394C31" w:rsidP="00394C31">
      <w:pPr>
        <w:pStyle w:val="ListingStandard"/>
      </w:pPr>
      <w:r>
        <w:t>- **Rechts:** Ein MNIST-Beispiel der erkannten Ziffer zum Vergleich</w:t>
      </w:r>
    </w:p>
    <w:p w14:paraId="0599BFDF" w14:textId="77777777" w:rsidR="00394C31" w:rsidRDefault="00394C31" w:rsidP="00394C31">
      <w:pPr>
        <w:pStyle w:val="ListingStandard"/>
      </w:pPr>
    </w:p>
    <w:p w14:paraId="76627EA3" w14:textId="77777777" w:rsidR="00394C31" w:rsidRDefault="00394C31" w:rsidP="00394C31">
      <w:pPr>
        <w:pStyle w:val="ListingStandard"/>
      </w:pPr>
      <w:r>
        <w:t>**Ausgabe in der Konsole:**</w:t>
      </w:r>
    </w:p>
    <w:p w14:paraId="3BA12EFF" w14:textId="77777777" w:rsidR="00394C31" w:rsidRDefault="00394C31" w:rsidP="00394C31">
      <w:pPr>
        <w:pStyle w:val="ListingStandard"/>
      </w:pPr>
      <w:r>
        <w:t>```</w:t>
      </w:r>
    </w:p>
    <w:p w14:paraId="3194C92D" w14:textId="77777777" w:rsidR="00394C31" w:rsidRDefault="00394C31" w:rsidP="00394C31">
      <w:pPr>
        <w:pStyle w:val="ListingStandard"/>
      </w:pPr>
      <w:r>
        <w:rPr>
          <w:rFonts w:ascii="Apple Color Emoji" w:hAnsi="Apple Color Emoji" w:cs="Apple Color Emoji"/>
        </w:rPr>
        <w:t>🎯</w:t>
      </w:r>
      <w:r>
        <w:t xml:space="preserve"> Erkannte Ziffer: 7</w:t>
      </w:r>
    </w:p>
    <w:p w14:paraId="33F68356" w14:textId="77777777" w:rsidR="00394C31" w:rsidRDefault="00394C31" w:rsidP="00394C31">
      <w:pPr>
        <w:pStyle w:val="ListingStandard"/>
      </w:pPr>
      <w:r>
        <w:rPr>
          <w:rFonts w:ascii="Apple Color Emoji" w:hAnsi="Apple Color Emoji" w:cs="Apple Color Emoji"/>
        </w:rPr>
        <w:t>🎲</w:t>
      </w:r>
      <w:r>
        <w:t xml:space="preserve"> Sicherheit: 89.3%</w:t>
      </w:r>
    </w:p>
    <w:p w14:paraId="131958BB" w14:textId="77777777" w:rsidR="00394C31" w:rsidRDefault="00394C31" w:rsidP="00394C31">
      <w:pPr>
        <w:pStyle w:val="ListingStandard"/>
      </w:pPr>
      <w:r>
        <w:t>```</w:t>
      </w:r>
    </w:p>
    <w:p w14:paraId="4E6DB348" w14:textId="77777777" w:rsidR="00394C31" w:rsidRDefault="00394C31" w:rsidP="00394C31">
      <w:pPr>
        <w:pStyle w:val="ListingStandard"/>
      </w:pPr>
    </w:p>
    <w:p w14:paraId="6183B795" w14:textId="77777777" w:rsidR="00394C31" w:rsidRDefault="00394C31" w:rsidP="00394C31">
      <w:pPr>
        <w:pStyle w:val="ListingStandard"/>
      </w:pPr>
      <w:r>
        <w:t>## Wichtige Hinweise für beste Ergebnisse</w:t>
      </w:r>
    </w:p>
    <w:p w14:paraId="1526B496" w14:textId="77777777" w:rsidR="00394C31" w:rsidRDefault="00394C31" w:rsidP="00394C31">
      <w:pPr>
        <w:pStyle w:val="ListingStandard"/>
      </w:pPr>
    </w:p>
    <w:p w14:paraId="08EA8FB9" w14:textId="77777777" w:rsidR="00394C31" w:rsidRDefault="00394C31" w:rsidP="00394C31">
      <w:pPr>
        <w:pStyle w:val="ListingStandard"/>
      </w:pPr>
      <w:r>
        <w:t xml:space="preserve">### </w:t>
      </w:r>
      <w:r>
        <w:rPr>
          <w:rFonts w:ascii="Apple Color Emoji" w:hAnsi="Apple Color Emoji" w:cs="Apple Color Emoji"/>
        </w:rPr>
        <w:t>✅</w:t>
      </w:r>
      <w:r>
        <w:t xml:space="preserve"> So funktioniert es gut:</w:t>
      </w:r>
    </w:p>
    <w:p w14:paraId="29986CA6" w14:textId="77777777" w:rsidR="00394C31" w:rsidRDefault="00394C31" w:rsidP="00394C31">
      <w:pPr>
        <w:pStyle w:val="ListingStandard"/>
      </w:pPr>
      <w:r>
        <w:t>- **Einzelne Ziffer** pro Bild</w:t>
      </w:r>
    </w:p>
    <w:p w14:paraId="578CD7DF" w14:textId="77777777" w:rsidR="00394C31" w:rsidRDefault="00394C31" w:rsidP="00394C31">
      <w:pPr>
        <w:pStyle w:val="ListingStandard"/>
      </w:pPr>
      <w:r>
        <w:t>- **Dunkle Ziffer** auf hellem Hintergrund</w:t>
      </w:r>
    </w:p>
    <w:p w14:paraId="51426F5C" w14:textId="77777777" w:rsidR="00394C31" w:rsidRDefault="00394C31" w:rsidP="00394C31">
      <w:pPr>
        <w:pStyle w:val="ListingStandard"/>
      </w:pPr>
      <w:r>
        <w:t>- **Ziffer füllt den Großteil des Bildes** aus</w:t>
      </w:r>
    </w:p>
    <w:p w14:paraId="7CB70518" w14:textId="77777777" w:rsidR="00394C31" w:rsidRDefault="00394C31" w:rsidP="00394C31">
      <w:pPr>
        <w:pStyle w:val="ListingStandard"/>
      </w:pPr>
      <w:r>
        <w:t>- **Klare, dicke Linien**</w:t>
      </w:r>
    </w:p>
    <w:p w14:paraId="144B6068" w14:textId="77777777" w:rsidR="00394C31" w:rsidRDefault="00394C31" w:rsidP="00394C31">
      <w:pPr>
        <w:pStyle w:val="ListingStandard"/>
      </w:pPr>
      <w:r>
        <w:t>- **Zentrierte Position**</w:t>
      </w:r>
    </w:p>
    <w:p w14:paraId="2ABE44D5" w14:textId="77777777" w:rsidR="00394C31" w:rsidRDefault="00394C31" w:rsidP="00394C31">
      <w:pPr>
        <w:pStyle w:val="ListingStandard"/>
      </w:pPr>
    </w:p>
    <w:p w14:paraId="60636B0E" w14:textId="77777777" w:rsidR="00394C31" w:rsidRDefault="00394C31" w:rsidP="00394C31">
      <w:pPr>
        <w:pStyle w:val="ListingStandard"/>
      </w:pPr>
      <w:r>
        <w:t xml:space="preserve">### </w:t>
      </w:r>
      <w:r>
        <w:rPr>
          <w:rFonts w:ascii="Apple Color Emoji" w:hAnsi="Apple Color Emoji" w:cs="Apple Color Emoji"/>
        </w:rPr>
        <w:t>❌</w:t>
      </w:r>
      <w:r>
        <w:t xml:space="preserve"> Häufige Probleme:</w:t>
      </w:r>
    </w:p>
    <w:p w14:paraId="610EE375" w14:textId="77777777" w:rsidR="00394C31" w:rsidRDefault="00394C31" w:rsidP="00394C31">
      <w:pPr>
        <w:pStyle w:val="ListingStandard"/>
      </w:pPr>
      <w:r>
        <w:t>- Ziffer zu klein oder zu dünn</w:t>
      </w:r>
    </w:p>
    <w:p w14:paraId="1338E483" w14:textId="77777777" w:rsidR="00394C31" w:rsidRDefault="00394C31" w:rsidP="00394C31">
      <w:pPr>
        <w:pStyle w:val="ListingStandard"/>
      </w:pPr>
      <w:r>
        <w:t>- Mehrere Ziffern in einem Bild</w:t>
      </w:r>
    </w:p>
    <w:p w14:paraId="08A32360" w14:textId="77777777" w:rsidR="00394C31" w:rsidRDefault="00394C31" w:rsidP="00394C31">
      <w:pPr>
        <w:pStyle w:val="ListingStandard"/>
      </w:pPr>
      <w:r>
        <w:t>- Unklare oder verwischte Schrift</w:t>
      </w:r>
    </w:p>
    <w:p w14:paraId="7590CCAC" w14:textId="77777777" w:rsidR="00394C31" w:rsidRDefault="00394C31" w:rsidP="00394C31">
      <w:pPr>
        <w:pStyle w:val="ListingStandard"/>
      </w:pPr>
      <w:r>
        <w:t>- Ziffer am Rand des Bildes</w:t>
      </w:r>
    </w:p>
    <w:p w14:paraId="4F08E888" w14:textId="77777777" w:rsidR="00394C31" w:rsidRDefault="00394C31" w:rsidP="00394C31">
      <w:pPr>
        <w:pStyle w:val="ListingStandard"/>
      </w:pPr>
    </w:p>
    <w:p w14:paraId="23CD8199" w14:textId="77777777" w:rsidR="00394C31" w:rsidRDefault="00394C31" w:rsidP="00394C31">
      <w:pPr>
        <w:pStyle w:val="ListingStandard"/>
      </w:pPr>
      <w:r>
        <w:t>## Automatische Bildverarbeitung</w:t>
      </w:r>
    </w:p>
    <w:p w14:paraId="1DF19C68" w14:textId="77777777" w:rsidR="00394C31" w:rsidRDefault="00394C31" w:rsidP="00394C31">
      <w:pPr>
        <w:pStyle w:val="ListingStandard"/>
      </w:pPr>
    </w:p>
    <w:p w14:paraId="590A02BE" w14:textId="77777777" w:rsidR="00394C31" w:rsidRDefault="00394C31" w:rsidP="00394C31">
      <w:pPr>
        <w:pStyle w:val="ListingStandard"/>
      </w:pPr>
      <w:r>
        <w:t>**Das Programm macht folgendes automatisch:**</w:t>
      </w:r>
    </w:p>
    <w:p w14:paraId="70181F5E" w14:textId="77777777" w:rsidR="00394C31" w:rsidRDefault="00394C31" w:rsidP="00394C31">
      <w:pPr>
        <w:pStyle w:val="ListingStandard"/>
      </w:pPr>
      <w:r>
        <w:t>1. **Größe ändern:** Auf 28x28 Pixel skalieren</w:t>
      </w:r>
    </w:p>
    <w:p w14:paraId="68784C03" w14:textId="77777777" w:rsidR="00394C31" w:rsidRDefault="00394C31" w:rsidP="00394C31">
      <w:pPr>
        <w:pStyle w:val="ListingStandard"/>
      </w:pPr>
      <w:r>
        <w:t>2. **Graustufen:** Farbe entfernen</w:t>
      </w:r>
    </w:p>
    <w:p w14:paraId="6A08FA76" w14:textId="77777777" w:rsidR="00394C31" w:rsidRDefault="00394C31" w:rsidP="00394C31">
      <w:pPr>
        <w:pStyle w:val="ListingStandard"/>
      </w:pPr>
      <w:r>
        <w:t>3. **Invertieren:** Falls nötig (heller Hintergrund → dunkler Hintergrund)</w:t>
      </w:r>
    </w:p>
    <w:p w14:paraId="757D65DE" w14:textId="77777777" w:rsidR="00394C31" w:rsidRDefault="00394C31" w:rsidP="00394C31">
      <w:pPr>
        <w:pStyle w:val="ListingStandard"/>
      </w:pPr>
      <w:r>
        <w:t>4. **Normalisieren:** Pixel-Werte von 0-255 auf 0-1 anpassen</w:t>
      </w:r>
    </w:p>
    <w:p w14:paraId="66B9F027" w14:textId="77777777" w:rsidR="00394C31" w:rsidRDefault="00394C31" w:rsidP="00394C31">
      <w:pPr>
        <w:pStyle w:val="ListingStandard"/>
      </w:pPr>
    </w:p>
    <w:p w14:paraId="063F07C6" w14:textId="77777777" w:rsidR="00394C31" w:rsidRDefault="00394C31" w:rsidP="00394C31">
      <w:pPr>
        <w:pStyle w:val="ListingStandard"/>
      </w:pPr>
      <w:r>
        <w:t>## Beispiel-Ordnerstruktur</w:t>
      </w:r>
    </w:p>
    <w:p w14:paraId="3B19F738" w14:textId="77777777" w:rsidR="00394C31" w:rsidRDefault="00394C31" w:rsidP="00394C31">
      <w:pPr>
        <w:pStyle w:val="ListingStandard"/>
      </w:pPr>
    </w:p>
    <w:p w14:paraId="6E2DF356" w14:textId="77777777" w:rsidR="00394C31" w:rsidRDefault="00394C31" w:rsidP="00394C31">
      <w:pPr>
        <w:pStyle w:val="ListingStandard"/>
      </w:pPr>
      <w:r>
        <w:t>```</w:t>
      </w:r>
    </w:p>
    <w:p w14:paraId="73DD1BD5" w14:textId="77777777" w:rsidR="00394C31" w:rsidRDefault="00394C31" w:rsidP="00394C31">
      <w:pPr>
        <w:pStyle w:val="ListingStandard"/>
      </w:pPr>
      <w:r>
        <w:t>mein_projekt/</w:t>
      </w:r>
    </w:p>
    <w:p w14:paraId="0481A24F" w14:textId="77777777" w:rsidR="00394C31" w:rsidRDefault="00394C31" w:rsidP="00394C31">
      <w:pPr>
        <w:pStyle w:val="ListingStandard"/>
      </w:pPr>
      <w:r>
        <w:t>├── mnist_training.py          # Training-Script</w:t>
      </w:r>
    </w:p>
    <w:p w14:paraId="7C3C61C6" w14:textId="77777777" w:rsidR="00394C31" w:rsidRDefault="00394C31" w:rsidP="00394C31">
      <w:pPr>
        <w:pStyle w:val="ListingStandard"/>
      </w:pPr>
      <w:r>
        <w:t>├── ziffer_erkennung.py        # Erkennungs-Script</w:t>
      </w:r>
    </w:p>
    <w:p w14:paraId="337FE829" w14:textId="77777777" w:rsidR="00394C31" w:rsidRDefault="00394C31" w:rsidP="00394C31">
      <w:pPr>
        <w:pStyle w:val="ListingStandard"/>
      </w:pPr>
      <w:r>
        <w:lastRenderedPageBreak/>
        <w:t>├── mnist_modell.h5           # Trainiertes Modell</w:t>
      </w:r>
    </w:p>
    <w:p w14:paraId="4CFA30B4" w14:textId="77777777" w:rsidR="00394C31" w:rsidRDefault="00394C31" w:rsidP="00394C31">
      <w:pPr>
        <w:pStyle w:val="ListingStandard"/>
      </w:pPr>
      <w:r>
        <w:t>├── meine_ziffern/            # Ordner mit deinen Bildern</w:t>
      </w:r>
    </w:p>
    <w:p w14:paraId="352B51FE" w14:textId="77777777" w:rsidR="00394C31" w:rsidRDefault="00394C31" w:rsidP="00394C31">
      <w:pPr>
        <w:pStyle w:val="ListingStandard"/>
      </w:pPr>
      <w:r>
        <w:t>│   ├── ziffer_0.png</w:t>
      </w:r>
    </w:p>
    <w:p w14:paraId="59F546A1" w14:textId="77777777" w:rsidR="00394C31" w:rsidRDefault="00394C31" w:rsidP="00394C31">
      <w:pPr>
        <w:pStyle w:val="ListingStandard"/>
      </w:pPr>
      <w:r>
        <w:t>│   ├── ziffer_1.png</w:t>
      </w:r>
    </w:p>
    <w:p w14:paraId="31A361A9" w14:textId="77777777" w:rsidR="00394C31" w:rsidRDefault="00394C31" w:rsidP="00394C31">
      <w:pPr>
        <w:pStyle w:val="ListingStandard"/>
      </w:pPr>
      <w:r>
        <w:t>│   └── ziffer_2.png</w:t>
      </w:r>
    </w:p>
    <w:p w14:paraId="63E65BB2" w14:textId="77777777" w:rsidR="00394C31" w:rsidRDefault="00394C31" w:rsidP="00394C31">
      <w:pPr>
        <w:pStyle w:val="ListingStandard"/>
      </w:pPr>
      <w:r>
        <w:t>└── einzelne_ziffer.png       # Einzelnes Testbild</w:t>
      </w:r>
    </w:p>
    <w:p w14:paraId="1758AA90" w14:textId="77777777" w:rsidR="00394C31" w:rsidRDefault="00394C31" w:rsidP="00394C31">
      <w:pPr>
        <w:pStyle w:val="ListingStandard"/>
      </w:pPr>
      <w:r>
        <w:t>```</w:t>
      </w:r>
    </w:p>
    <w:p w14:paraId="3F940332" w14:textId="77777777" w:rsidR="00394C31" w:rsidRDefault="00394C31" w:rsidP="00394C31">
      <w:pPr>
        <w:pStyle w:val="ListingStandard"/>
      </w:pPr>
    </w:p>
    <w:p w14:paraId="2C4B6770" w14:textId="77777777" w:rsidR="00394C31" w:rsidRDefault="00394C31" w:rsidP="00394C31">
      <w:pPr>
        <w:pStyle w:val="ListingStandard"/>
      </w:pPr>
      <w:r>
        <w:t>## Erweiterte Nutzung</w:t>
      </w:r>
    </w:p>
    <w:p w14:paraId="63CBF818" w14:textId="77777777" w:rsidR="00394C31" w:rsidRDefault="00394C31" w:rsidP="00394C31">
      <w:pPr>
        <w:pStyle w:val="ListingStandard"/>
      </w:pPr>
    </w:p>
    <w:p w14:paraId="22F9AAB4" w14:textId="77777777" w:rsidR="00394C31" w:rsidRDefault="00394C31" w:rsidP="00394C31">
      <w:pPr>
        <w:pStyle w:val="ListingStandard"/>
      </w:pPr>
      <w:r>
        <w:t>**Mehrere Bilder gleichzeitig:**</w:t>
      </w:r>
    </w:p>
    <w:p w14:paraId="5F168A24" w14:textId="77777777" w:rsidR="00394C31" w:rsidRDefault="00394C31" w:rsidP="00394C31">
      <w:pPr>
        <w:pStyle w:val="ListingStandard"/>
      </w:pPr>
      <w:r>
        <w:t>```python</w:t>
      </w:r>
    </w:p>
    <w:p w14:paraId="7EBE5D3E" w14:textId="77777777" w:rsidR="00394C31" w:rsidRDefault="00394C31" w:rsidP="00394C31">
      <w:pPr>
        <w:pStyle w:val="ListingStandard"/>
      </w:pPr>
      <w:r>
        <w:t># Alle Bilder im Ordner "meine_ziffern" analysieren</w:t>
      </w:r>
    </w:p>
    <w:p w14:paraId="680C0F61" w14:textId="77777777" w:rsidR="00394C31" w:rsidRDefault="00394C31" w:rsidP="00394C31">
      <w:pPr>
        <w:pStyle w:val="ListingStandard"/>
      </w:pPr>
      <w:r>
        <w:t>erkenne_mehrere_ziffern('meine_ziffern')</w:t>
      </w:r>
    </w:p>
    <w:p w14:paraId="31B6DFD2" w14:textId="77777777" w:rsidR="00394C31" w:rsidRDefault="00394C31" w:rsidP="00394C31">
      <w:pPr>
        <w:pStyle w:val="ListingStandard"/>
      </w:pPr>
      <w:r>
        <w:t>```</w:t>
      </w:r>
    </w:p>
    <w:p w14:paraId="4FB53E20" w14:textId="77777777" w:rsidR="00394C31" w:rsidRDefault="00394C31" w:rsidP="00394C31">
      <w:pPr>
        <w:pStyle w:val="ListingStandard"/>
      </w:pPr>
    </w:p>
    <w:p w14:paraId="771D2C5C" w14:textId="77777777" w:rsidR="00394C31" w:rsidRDefault="00394C31" w:rsidP="00394C31">
      <w:pPr>
        <w:pStyle w:val="ListingStandard"/>
      </w:pPr>
      <w:r>
        <w:t>**Programmatische Nutzung:**</w:t>
      </w:r>
    </w:p>
    <w:p w14:paraId="353BC45A" w14:textId="77777777" w:rsidR="00394C31" w:rsidRDefault="00394C31" w:rsidP="00394C31">
      <w:pPr>
        <w:pStyle w:val="ListingStandard"/>
      </w:pPr>
      <w:r>
        <w:t>```python</w:t>
      </w:r>
    </w:p>
    <w:p w14:paraId="50E87EFF" w14:textId="77777777" w:rsidR="00394C31" w:rsidRDefault="00394C31" w:rsidP="00394C31">
      <w:pPr>
        <w:pStyle w:val="ListingStandard"/>
      </w:pPr>
      <w:r>
        <w:t># Direkt in deinem Code verwenden</w:t>
      </w:r>
    </w:p>
    <w:p w14:paraId="025CCF5D" w14:textId="77777777" w:rsidR="00394C31" w:rsidRDefault="00394C31" w:rsidP="00394C31">
      <w:pPr>
        <w:pStyle w:val="ListingStandard"/>
      </w:pPr>
      <w:r>
        <w:t>ziffer, sicherheit = erkenne_eigene_ziffer('test.png')</w:t>
      </w:r>
    </w:p>
    <w:p w14:paraId="3D8BC447" w14:textId="77777777" w:rsidR="00394C31" w:rsidRDefault="00394C31" w:rsidP="00394C31">
      <w:pPr>
        <w:pStyle w:val="ListingStandard"/>
      </w:pPr>
      <w:r>
        <w:t>print(f"Erkannt: {ziffer} mit {sicherheit:.1%} Sicherheit")</w:t>
      </w:r>
    </w:p>
    <w:p w14:paraId="35F5B90E" w14:textId="77777777" w:rsidR="00394C31" w:rsidRDefault="00394C31" w:rsidP="00394C31">
      <w:pPr>
        <w:pStyle w:val="ListingStandard"/>
      </w:pPr>
      <w:r>
        <w:t>```</w:t>
      </w:r>
    </w:p>
    <w:p w14:paraId="2EC90FB9" w14:textId="77777777" w:rsidR="00394C31" w:rsidRDefault="00394C31" w:rsidP="00394C31">
      <w:pPr>
        <w:pStyle w:val="ListingStandard"/>
      </w:pPr>
    </w:p>
    <w:p w14:paraId="7CA5AFFF" w14:textId="726D0A8A" w:rsidR="002D180D" w:rsidRDefault="00394C31" w:rsidP="00394C31">
      <w:pPr>
        <w:pStyle w:val="ListingStandard"/>
      </w:pPr>
      <w:r>
        <w:t>Probiere es aus und lass mich wissen, wie gut es mit deinen handgeschriebenen Ziffern funktioniert!</w:t>
      </w:r>
    </w:p>
    <w:p w14:paraId="4259F9BC" w14:textId="77777777" w:rsidR="00394C31" w:rsidRDefault="00394C31" w:rsidP="00394C31">
      <w:pPr>
        <w:pStyle w:val="ListingStandard"/>
      </w:pPr>
    </w:p>
    <w:p w14:paraId="051AFCE3" w14:textId="77777777" w:rsidR="006F4C2E" w:rsidRDefault="006F4C2E" w:rsidP="00394C31">
      <w:pPr>
        <w:pStyle w:val="ListingStandard"/>
      </w:pPr>
    </w:p>
    <w:p w14:paraId="5A47C079" w14:textId="239E67D8" w:rsidR="006F4C2E" w:rsidRDefault="006F4C2E" w:rsidP="00394C31">
      <w:pPr>
        <w:pStyle w:val="ListingStandard"/>
        <w:rPr>
          <w:rStyle w:val="ListingZeichenFett"/>
        </w:rPr>
      </w:pPr>
      <w:r w:rsidRPr="00605CAE">
        <w:rPr>
          <w:rStyle w:val="ListingZeichenFett"/>
        </w:rPr>
        <w:t>Wie kann ich mithilfe eines Python-Skripts einen Text aus meiner Handschrift digitalisieren, den ich in einem Bild gespeichert habe?</w:t>
      </w:r>
    </w:p>
    <w:p w14:paraId="758D64B0" w14:textId="77777777" w:rsidR="006F4C2E" w:rsidRDefault="006F4C2E" w:rsidP="00394C31">
      <w:pPr>
        <w:pStyle w:val="ListingStandard"/>
        <w:rPr>
          <w:rStyle w:val="ListingZeichenFett"/>
        </w:rPr>
      </w:pPr>
    </w:p>
    <w:p w14:paraId="23FCB5C6" w14:textId="77777777" w:rsidR="006F4C2E" w:rsidRDefault="006F4C2E" w:rsidP="006F4C2E">
      <w:pPr>
        <w:pStyle w:val="ListingStandard"/>
      </w:pPr>
      <w:r>
        <w:t>Es gibt mehrere Ansätze, um handgeschriebenen Text aus einem Bild mit Python zu digitalisieren. Die zwei Hauptmethoden sind OCR (Optical Character Recognition) und moderne KI-basierte Lösungen.</w:t>
      </w:r>
    </w:p>
    <w:p w14:paraId="30D62128" w14:textId="77777777" w:rsidR="006F4C2E" w:rsidRDefault="006F4C2E" w:rsidP="006F4C2E">
      <w:pPr>
        <w:pStyle w:val="ListingStandard"/>
      </w:pPr>
    </w:p>
    <w:p w14:paraId="21C2C629" w14:textId="77777777" w:rsidR="006F4C2E" w:rsidRDefault="006F4C2E" w:rsidP="006F4C2E">
      <w:pPr>
        <w:pStyle w:val="ListingStandard"/>
      </w:pPr>
      <w:r>
        <w:t>## OCR mit Tesseract (Traditioneller Ansatz)</w:t>
      </w:r>
    </w:p>
    <w:p w14:paraId="4838E970" w14:textId="77777777" w:rsidR="006F4C2E" w:rsidRDefault="006F4C2E" w:rsidP="006F4C2E">
      <w:pPr>
        <w:pStyle w:val="ListingStandard"/>
      </w:pPr>
    </w:p>
    <w:p w14:paraId="4A603FA9" w14:textId="77777777" w:rsidR="006F4C2E" w:rsidRDefault="006F4C2E" w:rsidP="006F4C2E">
      <w:pPr>
        <w:pStyle w:val="ListingStandard"/>
      </w:pPr>
      <w:r>
        <w:t>Die bewährteste Lösung ist **Tesseract** mit der Python-Bibliothek **pytesseract**:## KI-basierte Lösung mit TrOCR</w:t>
      </w:r>
    </w:p>
    <w:p w14:paraId="6977054B" w14:textId="77777777" w:rsidR="006F4C2E" w:rsidRDefault="006F4C2E" w:rsidP="006F4C2E">
      <w:pPr>
        <w:pStyle w:val="ListingStandard"/>
      </w:pPr>
    </w:p>
    <w:p w14:paraId="1612F25A" w14:textId="77777777" w:rsidR="006F4C2E" w:rsidRDefault="006F4C2E" w:rsidP="006F4C2E">
      <w:pPr>
        <w:pStyle w:val="ListingStandard"/>
      </w:pPr>
      <w:r>
        <w:t>Für bessere Ergebnisse bei Handschrift kannst du auch moderne Transformer-Modelle verwenden:## Installation der benötigten Bibliotheken</w:t>
      </w:r>
    </w:p>
    <w:p w14:paraId="6FE833F2" w14:textId="77777777" w:rsidR="006F4C2E" w:rsidRDefault="006F4C2E" w:rsidP="006F4C2E">
      <w:pPr>
        <w:pStyle w:val="ListingStandard"/>
      </w:pPr>
    </w:p>
    <w:p w14:paraId="3A1DAF2B" w14:textId="77777777" w:rsidR="006F4C2E" w:rsidRDefault="006F4C2E" w:rsidP="006F4C2E">
      <w:pPr>
        <w:pStyle w:val="ListingStandard"/>
      </w:pPr>
      <w:r>
        <w:t>Für die verschiedenen Ansätze benötigst du folgende Pakete:</w:t>
      </w:r>
    </w:p>
    <w:p w14:paraId="1FD5DFD0" w14:textId="77777777" w:rsidR="006F4C2E" w:rsidRDefault="006F4C2E" w:rsidP="006F4C2E">
      <w:pPr>
        <w:pStyle w:val="ListingStandard"/>
      </w:pPr>
    </w:p>
    <w:p w14:paraId="6AF7E435" w14:textId="77777777" w:rsidR="006F4C2E" w:rsidRDefault="006F4C2E" w:rsidP="006F4C2E">
      <w:pPr>
        <w:pStyle w:val="ListingStandard"/>
      </w:pPr>
      <w:r>
        <w:t>```bash</w:t>
      </w:r>
    </w:p>
    <w:p w14:paraId="42FAC78E" w14:textId="77777777" w:rsidR="006F4C2E" w:rsidRDefault="006F4C2E" w:rsidP="006F4C2E">
      <w:pPr>
        <w:pStyle w:val="ListingStandard"/>
      </w:pPr>
      <w:r>
        <w:t># Basis-OCR mit Tesseract</w:t>
      </w:r>
    </w:p>
    <w:p w14:paraId="29C667A2" w14:textId="77777777" w:rsidR="006F4C2E" w:rsidRDefault="006F4C2E" w:rsidP="006F4C2E">
      <w:pPr>
        <w:pStyle w:val="ListingStandard"/>
      </w:pPr>
      <w:r>
        <w:t>pip install pytesseract opencv-python pillow</w:t>
      </w:r>
    </w:p>
    <w:p w14:paraId="3B826B8C" w14:textId="77777777" w:rsidR="006F4C2E" w:rsidRDefault="006F4C2E" w:rsidP="006F4C2E">
      <w:pPr>
        <w:pStyle w:val="ListingStandard"/>
      </w:pPr>
    </w:p>
    <w:p w14:paraId="1564AE75" w14:textId="77777777" w:rsidR="006F4C2E" w:rsidRDefault="006F4C2E" w:rsidP="006F4C2E">
      <w:pPr>
        <w:pStyle w:val="ListingStandard"/>
      </w:pPr>
      <w:r>
        <w:t># Erweiterte OCR-Optionen</w:t>
      </w:r>
    </w:p>
    <w:p w14:paraId="528574C0" w14:textId="77777777" w:rsidR="006F4C2E" w:rsidRDefault="006F4C2E" w:rsidP="006F4C2E">
      <w:pPr>
        <w:pStyle w:val="ListingStandard"/>
      </w:pPr>
      <w:r>
        <w:t>pip install easyocr</w:t>
      </w:r>
    </w:p>
    <w:p w14:paraId="64DCD712" w14:textId="77777777" w:rsidR="006F4C2E" w:rsidRDefault="006F4C2E" w:rsidP="006F4C2E">
      <w:pPr>
        <w:pStyle w:val="ListingStandard"/>
      </w:pPr>
    </w:p>
    <w:p w14:paraId="0733A7E8" w14:textId="77777777" w:rsidR="006F4C2E" w:rsidRDefault="006F4C2E" w:rsidP="006F4C2E">
      <w:pPr>
        <w:pStyle w:val="ListingStandard"/>
      </w:pPr>
      <w:r>
        <w:t># KI-basierte Lösung (TrOCR)</w:t>
      </w:r>
    </w:p>
    <w:p w14:paraId="63BD2501" w14:textId="77777777" w:rsidR="006F4C2E" w:rsidRDefault="006F4C2E" w:rsidP="006F4C2E">
      <w:pPr>
        <w:pStyle w:val="ListingStandard"/>
      </w:pPr>
      <w:r>
        <w:t>pip install transformers torch torchvision</w:t>
      </w:r>
    </w:p>
    <w:p w14:paraId="6A417A44" w14:textId="77777777" w:rsidR="006F4C2E" w:rsidRDefault="006F4C2E" w:rsidP="006F4C2E">
      <w:pPr>
        <w:pStyle w:val="ListingStandard"/>
      </w:pPr>
    </w:p>
    <w:p w14:paraId="6CFC79E9" w14:textId="77777777" w:rsidR="006F4C2E" w:rsidRDefault="006F4C2E" w:rsidP="006F4C2E">
      <w:pPr>
        <w:pStyle w:val="ListingStandard"/>
      </w:pPr>
      <w:r>
        <w:t># Für Tesseract musst du auch die Software installieren:</w:t>
      </w:r>
    </w:p>
    <w:p w14:paraId="2CDDDF79" w14:textId="77777777" w:rsidR="006F4C2E" w:rsidRDefault="006F4C2E" w:rsidP="006F4C2E">
      <w:pPr>
        <w:pStyle w:val="ListingStandard"/>
      </w:pPr>
      <w:r>
        <w:t># Ubuntu/Debian: sudo apt install tesseract-ocr tesseract-ocr-deu</w:t>
      </w:r>
    </w:p>
    <w:p w14:paraId="56D2FA26" w14:textId="77777777" w:rsidR="006F4C2E" w:rsidRDefault="006F4C2E" w:rsidP="006F4C2E">
      <w:pPr>
        <w:pStyle w:val="ListingStandard"/>
      </w:pPr>
      <w:r>
        <w:t># Windows: https://github.com/UB-Mannheim/tesseract/wiki</w:t>
      </w:r>
    </w:p>
    <w:p w14:paraId="76D371CC" w14:textId="77777777" w:rsidR="006F4C2E" w:rsidRDefault="006F4C2E" w:rsidP="006F4C2E">
      <w:pPr>
        <w:pStyle w:val="ListingStandard"/>
      </w:pPr>
      <w:r>
        <w:t># macOS: brew install tesseract</w:t>
      </w:r>
    </w:p>
    <w:p w14:paraId="28C191D4" w14:textId="77777777" w:rsidR="006F4C2E" w:rsidRDefault="006F4C2E" w:rsidP="006F4C2E">
      <w:pPr>
        <w:pStyle w:val="ListingStandard"/>
      </w:pPr>
      <w:r>
        <w:t>```</w:t>
      </w:r>
    </w:p>
    <w:p w14:paraId="25042917" w14:textId="77777777" w:rsidR="006F4C2E" w:rsidRDefault="006F4C2E" w:rsidP="006F4C2E">
      <w:pPr>
        <w:pStyle w:val="ListingStandard"/>
      </w:pPr>
    </w:p>
    <w:p w14:paraId="2BA91E3D" w14:textId="77777777" w:rsidR="006F4C2E" w:rsidRDefault="006F4C2E" w:rsidP="006F4C2E">
      <w:pPr>
        <w:pStyle w:val="ListingStandard"/>
      </w:pPr>
      <w:r>
        <w:t>## Empfehlungen für beste Ergebnisse</w:t>
      </w:r>
    </w:p>
    <w:p w14:paraId="11F9DD8F" w14:textId="77777777" w:rsidR="006F4C2E" w:rsidRDefault="006F4C2E" w:rsidP="006F4C2E">
      <w:pPr>
        <w:pStyle w:val="ListingStandard"/>
      </w:pPr>
    </w:p>
    <w:p w14:paraId="39B570CB" w14:textId="77777777" w:rsidR="006F4C2E" w:rsidRDefault="006F4C2E" w:rsidP="006F4C2E">
      <w:pPr>
        <w:pStyle w:val="ListingStandard"/>
      </w:pPr>
      <w:r>
        <w:t>1. **Bildqualität**: Verwende hochauflösende, gut beleuchtete Bilder</w:t>
      </w:r>
    </w:p>
    <w:p w14:paraId="00B4FE48" w14:textId="77777777" w:rsidR="006F4C2E" w:rsidRDefault="006F4C2E" w:rsidP="006F4C2E">
      <w:pPr>
        <w:pStyle w:val="ListingStandard"/>
      </w:pPr>
      <w:r>
        <w:t>2. **Kontrast**: Schwarze Schrift auf weißem Hintergrund funktioniert am besten</w:t>
      </w:r>
    </w:p>
    <w:p w14:paraId="3A8BBE2A" w14:textId="77777777" w:rsidR="006F4C2E" w:rsidRDefault="006F4C2E" w:rsidP="006F4C2E">
      <w:pPr>
        <w:pStyle w:val="ListingStandard"/>
      </w:pPr>
      <w:r>
        <w:t>3. **Ausrichtung**: Gerade ausgerichteter Text wird besser erkannt</w:t>
      </w:r>
    </w:p>
    <w:p w14:paraId="1E0B18F8" w14:textId="77777777" w:rsidR="006F4C2E" w:rsidRDefault="006F4C2E" w:rsidP="006F4C2E">
      <w:pPr>
        <w:pStyle w:val="ListingStandard"/>
      </w:pPr>
      <w:r>
        <w:t>4. **Für Handschrift**: TrOCR ist speziell für handgeschriebenen Text optimiert</w:t>
      </w:r>
    </w:p>
    <w:p w14:paraId="2AC99A84" w14:textId="77777777" w:rsidR="006F4C2E" w:rsidRDefault="006F4C2E" w:rsidP="006F4C2E">
      <w:pPr>
        <w:pStyle w:val="ListingStandard"/>
      </w:pPr>
      <w:r>
        <w:t>5. **Für Druckschrift**: Tesseract ist sehr zuverlässig</w:t>
      </w:r>
    </w:p>
    <w:p w14:paraId="13398B2E" w14:textId="77777777" w:rsidR="006F4C2E" w:rsidRDefault="006F4C2E" w:rsidP="006F4C2E">
      <w:pPr>
        <w:pStyle w:val="ListingStandard"/>
      </w:pPr>
    </w:p>
    <w:p w14:paraId="176149E7" w14:textId="219D134B" w:rsidR="006F4C2E" w:rsidRDefault="006F4C2E" w:rsidP="006F4C2E">
      <w:pPr>
        <w:pStyle w:val="ListingStandard"/>
      </w:pPr>
      <w:r>
        <w:t>Die **TrOCR-Methode** ist normalerweise die beste Wahl für Handschrift, da sie speziell dafür trainiert wurde. Falls das zu komplex ist, ist **EasyOCR** eine gute Alternative, die einfach zu verwenden ist und gute Ergebnisse liefert.</w:t>
      </w:r>
    </w:p>
    <w:p w14:paraId="0741D306" w14:textId="3C99F571" w:rsidR="00C80DA0" w:rsidRPr="00345575" w:rsidRDefault="0005042B" w:rsidP="00C80DA0">
      <w:pPr>
        <w:pStyle w:val="berschrift1"/>
      </w:pPr>
      <w:r>
        <w:lastRenderedPageBreak/>
        <w:t>Tipps &amp; Tricks</w:t>
      </w:r>
    </w:p>
    <w:p w14:paraId="5DF78CA2" w14:textId="7756ABBA" w:rsidR="00394C31" w:rsidRDefault="00BF22B9" w:rsidP="00C80DA0">
      <w:pPr>
        <w:pStyle w:val="ListingStandard"/>
        <w:rPr>
          <w:rStyle w:val="ListingZeichenFett"/>
        </w:rPr>
      </w:pPr>
      <w:r w:rsidRPr="00B10306">
        <w:rPr>
          <w:rStyle w:val="ListingZeichenFett"/>
        </w:rPr>
        <w:t>Ich versuche, die aktuelle Google Bildgenerations-API zu nutzen, aber bekomme immer die Fehlermeldung „Model not found“ für gemini-2.0-flash-preview-image-generation. Der Python-Code scheint korrekt zu sein.</w:t>
      </w:r>
    </w:p>
    <w:p w14:paraId="37FDA694" w14:textId="77777777" w:rsidR="00BF22B9" w:rsidRDefault="00BF22B9" w:rsidP="00C80DA0">
      <w:pPr>
        <w:pStyle w:val="ListingStandard"/>
        <w:rPr>
          <w:rStyle w:val="ListingZeichenFett"/>
        </w:rPr>
      </w:pPr>
    </w:p>
    <w:p w14:paraId="55686A9A" w14:textId="77777777" w:rsidR="007565F8" w:rsidRDefault="007565F8" w:rsidP="007565F8">
      <w:pPr>
        <w:pStyle w:val="ListingStandard"/>
      </w:pPr>
      <w:r>
        <w:t>Gemini 2.0 Flash Preview Image Generation (`gemini-2.0-flash-preview-image-generation`) ist das aktuelle Modell für Bildgenerierung in der Gemini API, wie in der offiziellen Dokumentation bestätigt[4][5]. Der von Ihnen gemeldete Fehler "Model not found" tritt typischerweise aus folgenden Gründen auf:</w:t>
      </w:r>
    </w:p>
    <w:p w14:paraId="21CE89DD" w14:textId="77777777" w:rsidR="007565F8" w:rsidRDefault="007565F8" w:rsidP="007565F8">
      <w:pPr>
        <w:pStyle w:val="ListingStandard"/>
      </w:pPr>
    </w:p>
    <w:p w14:paraId="0B8B96B1" w14:textId="77777777" w:rsidR="007565F8" w:rsidRDefault="007565F8" w:rsidP="007565F8">
      <w:pPr>
        <w:pStyle w:val="ListingStandard"/>
      </w:pPr>
      <w:r>
        <w:t xml:space="preserve">### 1. **Regionale Einschränkungen**  </w:t>
      </w:r>
    </w:p>
    <w:p w14:paraId="0520A8A5" w14:textId="77777777" w:rsidR="007565F8" w:rsidRDefault="007565F8" w:rsidP="007565F8">
      <w:pPr>
        <w:pStyle w:val="ListingStandard"/>
      </w:pPr>
      <w:r>
        <w:t xml:space="preserve">Das Modell ist **in Deutschland und Teilen Europas derzeit nicht verfügbar**. Die Dokumentation ([5]) listet explizit auf:  </w:t>
      </w:r>
    </w:p>
    <w:p w14:paraId="50F27917" w14:textId="77777777" w:rsidR="007565F8" w:rsidRDefault="007565F8" w:rsidP="007565F8">
      <w:pPr>
        <w:pStyle w:val="ListingStandard"/>
      </w:pPr>
      <w:r>
        <w:t xml:space="preserve">&gt; `gemini-2.0-flash-preview-image-generation` is not currently supported in a number of countries in Europe, Middle East &amp; Africa.  </w:t>
      </w:r>
    </w:p>
    <w:p w14:paraId="011C3536" w14:textId="77777777" w:rsidR="007565F8" w:rsidRDefault="007565F8" w:rsidP="007565F8">
      <w:pPr>
        <w:pStyle w:val="ListingStandard"/>
      </w:pPr>
    </w:p>
    <w:p w14:paraId="32320187" w14:textId="77777777" w:rsidR="007565F8" w:rsidRDefault="007565F8" w:rsidP="007565F8">
      <w:pPr>
        <w:pStyle w:val="ListingStandard"/>
      </w:pPr>
      <w:r>
        <w:t>Dies betrifft insbesondere Nutzer in Deutschland (Ihr Standort: Bad Sachsa, Niedersachsen)[5].</w:t>
      </w:r>
    </w:p>
    <w:p w14:paraId="437178A0" w14:textId="77777777" w:rsidR="007565F8" w:rsidRDefault="007565F8" w:rsidP="007565F8">
      <w:pPr>
        <w:pStyle w:val="ListingStandard"/>
      </w:pPr>
    </w:p>
    <w:p w14:paraId="732D7CA2" w14:textId="77777777" w:rsidR="007565F8" w:rsidRDefault="007565F8" w:rsidP="007565F8">
      <w:pPr>
        <w:pStyle w:val="ListingStandard"/>
      </w:pPr>
      <w:r>
        <w:t xml:space="preserve">### 2. **Veraltete Modellreferenzen**  </w:t>
      </w:r>
    </w:p>
    <w:p w14:paraId="331347AA" w14:textId="77777777" w:rsidR="007565F8" w:rsidRDefault="007565F8" w:rsidP="007565F8">
      <w:pPr>
        <w:pStyle w:val="ListingStandard"/>
      </w:pPr>
      <w:r>
        <w:t xml:space="preserve">- Das frühere Experimentalmodel `gemini-2.0-flash-exp-image-generation` wurde **im April/Mai 2025 eingestellt**, wie Fehlermeldungen in Entwicklerforen zeigen[2][3].  </w:t>
      </w:r>
    </w:p>
    <w:p w14:paraId="05B1257E" w14:textId="77777777" w:rsidR="007565F8" w:rsidRDefault="007565F8" w:rsidP="007565F8">
      <w:pPr>
        <w:pStyle w:val="ListingStandard"/>
      </w:pPr>
      <w:r>
        <w:t>- Die aktuelle Preview-Version `gemini-2.0-flash-preview-image-generation` ersetzt dieses Modell[1][5].</w:t>
      </w:r>
    </w:p>
    <w:p w14:paraId="77F8195A" w14:textId="77777777" w:rsidR="007565F8" w:rsidRDefault="007565F8" w:rsidP="007565F8">
      <w:pPr>
        <w:pStyle w:val="ListingStandard"/>
      </w:pPr>
    </w:p>
    <w:p w14:paraId="03F195F3" w14:textId="77777777" w:rsidR="007565F8" w:rsidRDefault="007565F8" w:rsidP="007565F8">
      <w:pPr>
        <w:pStyle w:val="ListingStandard"/>
      </w:pPr>
      <w:r>
        <w:t>### Lösungsansätze:</w:t>
      </w:r>
    </w:p>
    <w:p w14:paraId="66122F51" w14:textId="77777777" w:rsidR="007565F8" w:rsidRDefault="007565F8" w:rsidP="007565F8">
      <w:pPr>
        <w:pStyle w:val="ListingStandard"/>
      </w:pPr>
      <w:r>
        <w:t xml:space="preserve">1. **Regionale Verfügbarkeit prüfen**  </w:t>
      </w:r>
    </w:p>
    <w:p w14:paraId="62AE1E6D" w14:textId="77777777" w:rsidR="007565F8" w:rsidRDefault="007565F8" w:rsidP="007565F8">
      <w:pPr>
        <w:pStyle w:val="ListingStandard"/>
      </w:pPr>
      <w:r>
        <w:t xml:space="preserve">   Warten Sie auf eine offizielle Ankündigung zur Freigabe in Deutschland oder nutzen Sie einen Server in einer unterstützten Region (z.B. USA).</w:t>
      </w:r>
    </w:p>
    <w:p w14:paraId="4CD219EF" w14:textId="77777777" w:rsidR="007565F8" w:rsidRDefault="007565F8" w:rsidP="007565F8">
      <w:pPr>
        <w:pStyle w:val="ListingStandard"/>
      </w:pPr>
    </w:p>
    <w:p w14:paraId="3339B39A" w14:textId="77777777" w:rsidR="007565F8" w:rsidRDefault="007565F8" w:rsidP="007565F8">
      <w:pPr>
        <w:pStyle w:val="ListingStandard"/>
      </w:pPr>
      <w:r>
        <w:t xml:space="preserve">2. **Alternative Modelle**  </w:t>
      </w:r>
    </w:p>
    <w:p w14:paraId="47ABE340" w14:textId="77777777" w:rsidR="007565F8" w:rsidRDefault="007565F8" w:rsidP="007565F8">
      <w:pPr>
        <w:pStyle w:val="ListingStandard"/>
      </w:pPr>
      <w:r>
        <w:t xml:space="preserve">   Verwenden Sie **Imagen 3** (`imagen-3.0-generate-002`), das für kritische Bildqualität optimiert ist[4]:  </w:t>
      </w:r>
    </w:p>
    <w:p w14:paraId="2839F2F5" w14:textId="77777777" w:rsidR="007565F8" w:rsidRDefault="007565F8" w:rsidP="007565F8">
      <w:pPr>
        <w:pStyle w:val="ListingStandard"/>
      </w:pPr>
      <w:r>
        <w:t xml:space="preserve">   ```python</w:t>
      </w:r>
    </w:p>
    <w:p w14:paraId="522A5946" w14:textId="77777777" w:rsidR="007565F8" w:rsidRDefault="007565F8" w:rsidP="007565F8">
      <w:pPr>
        <w:pStyle w:val="ListingStandard"/>
      </w:pPr>
      <w:r>
        <w:t xml:space="preserve">   model = "imagen-3.0-generate-002"  # Nur im Paid-Tier verfügbar</w:t>
      </w:r>
    </w:p>
    <w:p w14:paraId="3DAFBC14" w14:textId="77777777" w:rsidR="007565F8" w:rsidRDefault="007565F8" w:rsidP="007565F8">
      <w:pPr>
        <w:pStyle w:val="ListingStandard"/>
      </w:pPr>
      <w:r>
        <w:t xml:space="preserve">   ```</w:t>
      </w:r>
    </w:p>
    <w:p w14:paraId="19CF2974" w14:textId="77777777" w:rsidR="007565F8" w:rsidRDefault="007565F8" w:rsidP="007565F8">
      <w:pPr>
        <w:pStyle w:val="ListingStandard"/>
      </w:pPr>
      <w:r>
        <w:lastRenderedPageBreak/>
        <w:t xml:space="preserve">   &gt; **Hinweis**: Imagen 3 erfordert ein kostenpflichtiges Konto.</w:t>
      </w:r>
    </w:p>
    <w:p w14:paraId="3B7606FB" w14:textId="77777777" w:rsidR="007565F8" w:rsidRDefault="007565F8" w:rsidP="007565F8">
      <w:pPr>
        <w:pStyle w:val="ListingStandard"/>
      </w:pPr>
    </w:p>
    <w:p w14:paraId="39F69BBB" w14:textId="77777777" w:rsidR="007565F8" w:rsidRDefault="007565F8" w:rsidP="007565F8">
      <w:pPr>
        <w:pStyle w:val="ListingStandard"/>
      </w:pPr>
      <w:r>
        <w:t xml:space="preserve">3. **Code-Validierung**  </w:t>
      </w:r>
    </w:p>
    <w:p w14:paraId="44C138E3" w14:textId="77777777" w:rsidR="007565F8" w:rsidRDefault="007565F8" w:rsidP="007565F8">
      <w:pPr>
        <w:pStyle w:val="ListingStandard"/>
      </w:pPr>
      <w:r>
        <w:t xml:space="preserve">   Stellen Sie sicher, dass Ihr Code dem aktuellen Muster folgt ([4]):  </w:t>
      </w:r>
    </w:p>
    <w:p w14:paraId="43B04225" w14:textId="77777777" w:rsidR="007565F8" w:rsidRDefault="007565F8" w:rsidP="007565F8">
      <w:pPr>
        <w:pStyle w:val="ListingStandard"/>
      </w:pPr>
      <w:r>
        <w:t xml:space="preserve">   ```python</w:t>
      </w:r>
    </w:p>
    <w:p w14:paraId="5BE64B93" w14:textId="77777777" w:rsidR="007565F8" w:rsidRDefault="007565F8" w:rsidP="007565F8">
      <w:pPr>
        <w:pStyle w:val="ListingStandard"/>
      </w:pPr>
      <w:r>
        <w:t xml:space="preserve">   from google import genai</w:t>
      </w:r>
    </w:p>
    <w:p w14:paraId="2CEE20D8" w14:textId="77777777" w:rsidR="007565F8" w:rsidRDefault="007565F8" w:rsidP="007565F8">
      <w:pPr>
        <w:pStyle w:val="ListingStandard"/>
      </w:pPr>
      <w:r>
        <w:t xml:space="preserve">   client = genai.Client(api_key="IHR_API_SCHLÜSSEL")</w:t>
      </w:r>
    </w:p>
    <w:p w14:paraId="466EBB29" w14:textId="77777777" w:rsidR="007565F8" w:rsidRDefault="007565F8" w:rsidP="007565F8">
      <w:pPr>
        <w:pStyle w:val="ListingStandard"/>
      </w:pPr>
      <w:r>
        <w:t xml:space="preserve">   response = client.generate_content(</w:t>
      </w:r>
    </w:p>
    <w:p w14:paraId="210EF2AE" w14:textId="77777777" w:rsidR="007565F8" w:rsidRDefault="007565F8" w:rsidP="007565F8">
      <w:pPr>
        <w:pStyle w:val="ListingStandard"/>
      </w:pPr>
      <w:r>
        <w:t xml:space="preserve">       model="gemini-2.0-flash-preview-image-generation",  # Nur in unterstützten Regionen</w:t>
      </w:r>
    </w:p>
    <w:p w14:paraId="5580CE6F" w14:textId="77777777" w:rsidR="007565F8" w:rsidRDefault="007565F8" w:rsidP="007565F8">
      <w:pPr>
        <w:pStyle w:val="ListingStandard"/>
      </w:pPr>
      <w:r>
        <w:t xml:space="preserve">       contents=[{"text": "Bildbeschreibung hier"}],</w:t>
      </w:r>
    </w:p>
    <w:p w14:paraId="497C4E44" w14:textId="77777777" w:rsidR="007565F8" w:rsidRDefault="007565F8" w:rsidP="007565F8">
      <w:pPr>
        <w:pStyle w:val="ListingStandard"/>
      </w:pPr>
      <w:r>
        <w:t xml:space="preserve">       config={"response_modalities": ["IMAGE"]}</w:t>
      </w:r>
    </w:p>
    <w:p w14:paraId="40D36DA8" w14:textId="77777777" w:rsidR="007565F8" w:rsidRDefault="007565F8" w:rsidP="007565F8">
      <w:pPr>
        <w:pStyle w:val="ListingStandard"/>
      </w:pPr>
      <w:r>
        <w:t xml:space="preserve">   )</w:t>
      </w:r>
    </w:p>
    <w:p w14:paraId="0A228F8A" w14:textId="77777777" w:rsidR="007565F8" w:rsidRDefault="007565F8" w:rsidP="007565F8">
      <w:pPr>
        <w:pStyle w:val="ListingStandard"/>
      </w:pPr>
      <w:r>
        <w:t xml:space="preserve">   ```</w:t>
      </w:r>
    </w:p>
    <w:p w14:paraId="6AE95BE0" w14:textId="77777777" w:rsidR="007565F8" w:rsidRDefault="007565F8" w:rsidP="007565F8">
      <w:pPr>
        <w:pStyle w:val="ListingStandard"/>
      </w:pPr>
    </w:p>
    <w:p w14:paraId="157689CD" w14:textId="77777777" w:rsidR="007565F8" w:rsidRDefault="007565F8" w:rsidP="007565F8">
      <w:pPr>
        <w:pStyle w:val="ListingStandard"/>
      </w:pPr>
      <w:r>
        <w:t>### Zusammenfassung</w:t>
      </w:r>
    </w:p>
    <w:p w14:paraId="7F9146D3" w14:textId="77777777" w:rsidR="007565F8" w:rsidRDefault="007565F8" w:rsidP="007565F8">
      <w:pPr>
        <w:pStyle w:val="ListingStandard"/>
      </w:pPr>
      <w:r>
        <w:t>Der Fehler entsteht primär durch regionale Beschränkungen, nicht durch fehlerhaften Code. Nutzen Sie Imagen 3 als Alternative oder warten Sie auf die Freigabe des Gemini-Modells in Ihrer Region. Die Google-Dokumentation empfiehlt regelmäßige Updates zu Modellverfügbarkeiten[4][5].</w:t>
      </w:r>
    </w:p>
    <w:p w14:paraId="03570631" w14:textId="77777777" w:rsidR="007565F8" w:rsidRDefault="007565F8" w:rsidP="007565F8">
      <w:pPr>
        <w:pStyle w:val="ListingStandard"/>
      </w:pPr>
    </w:p>
    <w:p w14:paraId="3C952ABE" w14:textId="77777777" w:rsidR="007565F8" w:rsidRDefault="007565F8" w:rsidP="007565F8">
      <w:pPr>
        <w:pStyle w:val="ListingStandard"/>
      </w:pPr>
      <w:r>
        <w:t>Quellen</w:t>
      </w:r>
    </w:p>
    <w:p w14:paraId="4195838E" w14:textId="77777777" w:rsidR="007565F8" w:rsidRDefault="007565F8" w:rsidP="007565F8">
      <w:pPr>
        <w:pStyle w:val="ListingStandard"/>
      </w:pPr>
      <w:r>
        <w:t>[1] Create and edit images with Gemini 2.0 in preview https://developers.googleblog.com/en/generate-images-gemini-2-0-flash-preview/</w:t>
      </w:r>
    </w:p>
    <w:p w14:paraId="1FE4B1D5" w14:textId="77777777" w:rsidR="007565F8" w:rsidRDefault="007565F8" w:rsidP="007565F8">
      <w:pPr>
        <w:pStyle w:val="ListingStandard"/>
      </w:pPr>
      <w:r>
        <w:t>[2] Gemini 2.0 image gen not found - Google AI Developers Forum https://discuss.ai.google.dev/t/gemini-2-0-image-gen-not-found/79966</w:t>
      </w:r>
    </w:p>
    <w:p w14:paraId="23870AA7" w14:textId="77777777" w:rsidR="007565F8" w:rsidRDefault="007565F8" w:rsidP="007565F8">
      <w:pPr>
        <w:pStyle w:val="ListingStandard"/>
      </w:pPr>
      <w:r>
        <w:t>[3] Gemini Flash Image Generation not working (gemini-2.0-flash-exp) https://stackoverflow.com/questions/79581891/gemini-flash-image-generation-not-working-gemini-2-0-flash-exp/79583709</w:t>
      </w:r>
    </w:p>
    <w:p w14:paraId="0EB06D15" w14:textId="77777777" w:rsidR="007565F8" w:rsidRDefault="007565F8" w:rsidP="007565F8">
      <w:pPr>
        <w:pStyle w:val="ListingStandard"/>
      </w:pPr>
      <w:r>
        <w:t>[4] Image generation | Gemini API | Google AI for Developers https://ai.google.dev/gemini-api/docs/image-generation</w:t>
      </w:r>
    </w:p>
    <w:p w14:paraId="21556BE3" w14:textId="77777777" w:rsidR="007565F8" w:rsidRDefault="007565F8" w:rsidP="007565F8">
      <w:pPr>
        <w:pStyle w:val="ListingStandard"/>
      </w:pPr>
      <w:r>
        <w:t>[5] Gemini models | Gemini API | Google AI for Developers https://ai.google.dev/gemini-api/docs/models</w:t>
      </w:r>
    </w:p>
    <w:p w14:paraId="6518B236" w14:textId="77777777" w:rsidR="007565F8" w:rsidRDefault="007565F8" w:rsidP="007565F8">
      <w:pPr>
        <w:pStyle w:val="ListingStandard"/>
      </w:pPr>
      <w:r>
        <w:t>[6] Gemini 2.0 Flash | Generative AI on Vertex AI - Google Cloud https://cloud.google.com/vertex-ai/generative-ai/docs/models/gemini/2-0-flash</w:t>
      </w:r>
    </w:p>
    <w:p w14:paraId="7F79BE25" w14:textId="77777777" w:rsidR="007565F8" w:rsidRDefault="007565F8" w:rsidP="007565F8">
      <w:pPr>
        <w:pStyle w:val="ListingStandard"/>
      </w:pPr>
      <w:r>
        <w:t>[7] Generate images with Gemini | Generative AI on Vertex AI https://cloud.google.com/vertex-ai/generative-ai/docs/multimodal/image-generation</w:t>
      </w:r>
    </w:p>
    <w:p w14:paraId="7C808D4B" w14:textId="77777777" w:rsidR="007565F8" w:rsidRDefault="007565F8" w:rsidP="007565F8">
      <w:pPr>
        <w:pStyle w:val="ListingStandard"/>
      </w:pPr>
      <w:r>
        <w:lastRenderedPageBreak/>
        <w:t>[8] Gemini API stopped generating images - Google Help https://support.google.com/gemini/thread/346618380/gemini-api-stopped-generating-images</w:t>
      </w:r>
    </w:p>
    <w:p w14:paraId="6AB98030" w14:textId="77777777" w:rsidR="007565F8" w:rsidRDefault="007565F8" w:rsidP="007565F8">
      <w:pPr>
        <w:pStyle w:val="ListingStandard"/>
      </w:pPr>
      <w:r>
        <w:t>[9] Missing gemini 2.0 model. Flash ( Image Generation) https://discuss.ai.google.dev/t/missing-gemini-2-0-model-flash-image-generation/80692</w:t>
      </w:r>
    </w:p>
    <w:p w14:paraId="69779AB6" w14:textId="77777777" w:rsidR="007565F8" w:rsidRDefault="007565F8" w:rsidP="007565F8">
      <w:pPr>
        <w:pStyle w:val="ListingStandard"/>
      </w:pPr>
      <w:r>
        <w:t>[10] Generative AI on Vertex AI inference API errors https://cloud.google.com/vertex-ai/generative-ai/docs/model-reference/api-errors</w:t>
      </w:r>
    </w:p>
    <w:p w14:paraId="2C7719D3" w14:textId="77777777" w:rsidR="007565F8" w:rsidRDefault="007565F8" w:rsidP="007565F8">
      <w:pPr>
        <w:pStyle w:val="ListingStandard"/>
      </w:pPr>
      <w:r>
        <w:t>[11] Help, Gemini 2.0 Flash (Image-Generation) Moved or Removed? https://www.reddit.com/r/Bard/comments/1k23ob7/help_gemini_20_flash_imagegeneration_moved_or/</w:t>
      </w:r>
    </w:p>
    <w:p w14:paraId="70268818" w14:textId="77777777" w:rsidR="007565F8" w:rsidRDefault="007565F8" w:rsidP="007565F8">
      <w:pPr>
        <w:pStyle w:val="ListingStandard"/>
      </w:pPr>
      <w:r>
        <w:t>[12] Gemini 2.0 is now available to everyone - Google Blog https://blog.google/technology/google-deepmind/gemini-model-updates-february-2025/</w:t>
      </w:r>
    </w:p>
    <w:p w14:paraId="113FF5C3" w14:textId="77777777" w:rsidR="007565F8" w:rsidRDefault="007565F8" w:rsidP="007565F8">
      <w:pPr>
        <w:pStyle w:val="ListingStandard"/>
      </w:pPr>
      <w:r>
        <w:t>[13] Imagen model not found in Python Google Generative AI https://discuss.ai.google.dev/t/imagen-model-not-found-in-python-google-generative-ai/46547</w:t>
      </w:r>
    </w:p>
    <w:p w14:paraId="5DC3E2AD" w14:textId="77777777" w:rsidR="007565F8" w:rsidRDefault="007565F8" w:rsidP="007565F8">
      <w:pPr>
        <w:pStyle w:val="ListingStandard"/>
      </w:pPr>
      <w:r>
        <w:t>[14] 404 models/imagen-3.0-generate-001 is not found for API ... https://stackoverflow.com/questions/79105250/404-models-imagen-3-0-generate-001-is-not-found-for-api-version-v1beta</w:t>
      </w:r>
    </w:p>
    <w:p w14:paraId="3EDBE076" w14:textId="77777777" w:rsidR="007565F8" w:rsidRDefault="007565F8" w:rsidP="007565F8">
      <w:pPr>
        <w:pStyle w:val="ListingStandard"/>
      </w:pPr>
      <w:r>
        <w:t>[15] Gemini 2.0 Flash Preview - Can we use this to generate images? https://community.pickaxeproject.com/t/gemini-2-0-flash-preview-can-we-use-this-to-generate-images/5983</w:t>
      </w:r>
    </w:p>
    <w:p w14:paraId="143EF200" w14:textId="77777777" w:rsidR="007565F8" w:rsidRDefault="007565F8" w:rsidP="007565F8">
      <w:pPr>
        <w:pStyle w:val="ListingStandard"/>
      </w:pPr>
      <w:r>
        <w:t>[16] Imagen image generation access - Google Cloud Community https://www.googlecloudcommunity.com/gc/AI-ML/Imagen-image-generation-access/td-p/717224</w:t>
      </w:r>
    </w:p>
    <w:p w14:paraId="3C8BD944" w14:textId="7068EB97" w:rsidR="00BF22B9" w:rsidRDefault="007565F8" w:rsidP="007565F8">
      <w:pPr>
        <w:pStyle w:val="ListingStandard"/>
      </w:pPr>
      <w:r>
        <w:t xml:space="preserve">[17] Gemini image generator not working: Troubleshooting guide </w:t>
      </w:r>
      <w:hyperlink r:id="rId8" w:history="1">
        <w:r w:rsidR="00DF200B" w:rsidRPr="00455DB0">
          <w:rPr>
            <w:rStyle w:val="Hyperlink"/>
          </w:rPr>
          <w:t>https://www.byteplus.com/en/topic/516680</w:t>
        </w:r>
      </w:hyperlink>
    </w:p>
    <w:p w14:paraId="3695A5CC" w14:textId="77777777" w:rsidR="00DF200B" w:rsidRDefault="00DF200B" w:rsidP="007565F8">
      <w:pPr>
        <w:pStyle w:val="ListingStandard"/>
      </w:pPr>
    </w:p>
    <w:p w14:paraId="4D8C93C8" w14:textId="77777777" w:rsidR="00DF200B" w:rsidRDefault="00DF200B" w:rsidP="007565F8">
      <w:pPr>
        <w:pStyle w:val="ListingStandard"/>
      </w:pPr>
    </w:p>
    <w:p w14:paraId="2B4640EF" w14:textId="77777777" w:rsidR="00784DBA" w:rsidRPr="00B72C67" w:rsidRDefault="00784DBA" w:rsidP="00784DBA">
      <w:pPr>
        <w:pStyle w:val="ListingStandard"/>
        <w:rPr>
          <w:rStyle w:val="ListingZeichenFett"/>
        </w:rPr>
      </w:pPr>
      <w:r w:rsidRPr="00B72C67">
        <w:rPr>
          <w:rStyle w:val="ListingZeichenFett"/>
        </w:rPr>
        <w:t xml:space="preserve">Auf meinem System lässt sich TensorFlow nicht installieren. Hier die vollständige Fehlermeldung: </w:t>
      </w:r>
    </w:p>
    <w:p w14:paraId="4135D024" w14:textId="77777777" w:rsidR="00784DBA" w:rsidRPr="00B72C67" w:rsidRDefault="00784DBA" w:rsidP="00784DBA">
      <w:pPr>
        <w:pStyle w:val="ListingStandard"/>
        <w:rPr>
          <w:rStyle w:val="ListingZeichenFett"/>
        </w:rPr>
      </w:pPr>
      <w:r w:rsidRPr="00B72C67">
        <w:rPr>
          <w:rStyle w:val="ListingZeichenFett"/>
        </w:rPr>
        <w:t>###</w:t>
      </w:r>
    </w:p>
    <w:p w14:paraId="487EBB36" w14:textId="77777777" w:rsidR="00784DBA" w:rsidRPr="00B72C67" w:rsidRDefault="00784DBA" w:rsidP="00784DBA">
      <w:pPr>
        <w:pStyle w:val="ListingStandard"/>
        <w:rPr>
          <w:rStyle w:val="ListingZeichenFett"/>
        </w:rPr>
      </w:pPr>
      <w:r w:rsidRPr="00B72C67">
        <w:rPr>
          <w:rStyle w:val="ListingZeichenFett"/>
        </w:rPr>
        <w:t>&lt;komplette Fehlermeldung&gt;</w:t>
      </w:r>
    </w:p>
    <w:p w14:paraId="69D8D29A" w14:textId="77777777" w:rsidR="00784DBA" w:rsidRDefault="00784DBA" w:rsidP="007565F8">
      <w:pPr>
        <w:pStyle w:val="ListingStandard"/>
      </w:pPr>
    </w:p>
    <w:p w14:paraId="4A57297F" w14:textId="77777777" w:rsidR="00784DBA" w:rsidRDefault="00784DBA" w:rsidP="00784DBA">
      <w:pPr>
        <w:pStyle w:val="ListingStandard"/>
      </w:pPr>
      <w:r>
        <w:t xml:space="preserve">Diese Fehlermeldung bedeutet, dass pip für deine aktuelle Python-Version keine kompatible TensorFlow-Version finden konnte. Der häufigste Grund: Du nutzt eine </w:t>
      </w:r>
      <w:r>
        <w:lastRenderedPageBreak/>
        <w:t>nicht unterstützte Python-Version, z.</w:t>
      </w:r>
      <w:r>
        <w:rPr>
          <w:rFonts w:ascii="Cambria Math" w:hAnsi="Cambria Math" w:cs="Cambria Math"/>
        </w:rPr>
        <w:t> </w:t>
      </w:r>
      <w:r>
        <w:t>B. Python 3.13, was derzeit (Stand Mitte 2025) noch nicht von TensorFlow unterstützt wird.</w:t>
      </w:r>
    </w:p>
    <w:p w14:paraId="0CDFBAD7" w14:textId="77777777" w:rsidR="00784DBA" w:rsidRDefault="00784DBA" w:rsidP="00784DBA">
      <w:pPr>
        <w:pStyle w:val="ListingStandard"/>
      </w:pPr>
    </w:p>
    <w:p w14:paraId="7E0F8B71" w14:textId="77777777" w:rsidR="00784DBA" w:rsidRDefault="00784DBA" w:rsidP="00784DBA">
      <w:pPr>
        <w:pStyle w:val="ListingStandard"/>
      </w:pPr>
      <w:r>
        <w:rPr>
          <w:rFonts w:ascii="Roboto" w:hAnsi="Roboto" w:cs="Roboto"/>
        </w:rPr>
        <w:t>⸻</w:t>
      </w:r>
    </w:p>
    <w:p w14:paraId="356556E0" w14:textId="77777777" w:rsidR="00784DBA" w:rsidRDefault="00784DBA" w:rsidP="00784DBA">
      <w:pPr>
        <w:pStyle w:val="ListingStandard"/>
      </w:pPr>
    </w:p>
    <w:p w14:paraId="0BC2ADB7" w14:textId="77777777" w:rsidR="00784DBA" w:rsidRDefault="00784DBA" w:rsidP="00784DBA">
      <w:pPr>
        <w:pStyle w:val="ListingStandard"/>
      </w:pPr>
      <w:r>
        <w:rPr>
          <w:rFonts w:ascii="Apple Color Emoji" w:hAnsi="Apple Color Emoji" w:cs="Apple Color Emoji"/>
        </w:rPr>
        <w:t>✅</w:t>
      </w:r>
      <w:r>
        <w:t xml:space="preserve"> Lösung: Verwende eine kompatible Python-Version</w:t>
      </w:r>
    </w:p>
    <w:p w14:paraId="468EECE5" w14:textId="77777777" w:rsidR="00784DBA" w:rsidRDefault="00784DBA" w:rsidP="00784DBA">
      <w:pPr>
        <w:pStyle w:val="ListingStandard"/>
      </w:pPr>
    </w:p>
    <w:p w14:paraId="7422D57F" w14:textId="77777777" w:rsidR="00784DBA" w:rsidRDefault="00784DBA" w:rsidP="00784DBA">
      <w:pPr>
        <w:pStyle w:val="ListingStandard"/>
      </w:pPr>
      <w:r>
        <w:t>TensorFlow unterstützt aktuell (Stand: Juni 2025) Python 3.8 bis 3.11. So kannst du vorgehen:</w:t>
      </w:r>
    </w:p>
    <w:p w14:paraId="77654DD6" w14:textId="77777777" w:rsidR="00784DBA" w:rsidRDefault="00784DBA" w:rsidP="00784DBA">
      <w:pPr>
        <w:pStyle w:val="ListingStandard"/>
      </w:pPr>
    </w:p>
    <w:p w14:paraId="04680FBE" w14:textId="77777777" w:rsidR="00784DBA" w:rsidRDefault="00784DBA" w:rsidP="00784DBA">
      <w:pPr>
        <w:pStyle w:val="ListingStandard"/>
      </w:pPr>
      <w:r>
        <w:rPr>
          <w:rFonts w:ascii="Roboto" w:hAnsi="Roboto" w:cs="Roboto"/>
        </w:rPr>
        <w:t>⸻</w:t>
      </w:r>
    </w:p>
    <w:p w14:paraId="2730AF63" w14:textId="77777777" w:rsidR="00784DBA" w:rsidRDefault="00784DBA" w:rsidP="00784DBA">
      <w:pPr>
        <w:pStyle w:val="ListingStandard"/>
      </w:pPr>
    </w:p>
    <w:p w14:paraId="11C527C2" w14:textId="77777777" w:rsidR="00784DBA" w:rsidRDefault="00784DBA" w:rsidP="00784DBA">
      <w:pPr>
        <w:pStyle w:val="ListingStandard"/>
      </w:pPr>
      <w:r>
        <w:rPr>
          <w:rFonts w:ascii="Apple Color Emoji" w:hAnsi="Apple Color Emoji" w:cs="Apple Color Emoji"/>
        </w:rPr>
        <w:t>🔧</w:t>
      </w:r>
      <w:r>
        <w:t xml:space="preserve"> Schritt-für-Schritt-Anleitung mit pyenv (unter macOS / Linux)</w:t>
      </w:r>
    </w:p>
    <w:p w14:paraId="5392F932" w14:textId="77777777" w:rsidR="00784DBA" w:rsidRDefault="00784DBA" w:rsidP="00784DBA">
      <w:pPr>
        <w:pStyle w:val="ListingStandard"/>
      </w:pPr>
    </w:p>
    <w:p w14:paraId="486EC416" w14:textId="77777777" w:rsidR="00784DBA" w:rsidRDefault="00784DBA" w:rsidP="00784DBA">
      <w:pPr>
        <w:pStyle w:val="ListingStandard"/>
      </w:pPr>
      <w:r>
        <w:t>1. Prüfen, welche Python-Version du aktuell nutzt:</w:t>
      </w:r>
    </w:p>
    <w:p w14:paraId="5C65606C" w14:textId="77777777" w:rsidR="00784DBA" w:rsidRDefault="00784DBA" w:rsidP="00784DBA">
      <w:pPr>
        <w:pStyle w:val="ListingStandard"/>
      </w:pPr>
    </w:p>
    <w:p w14:paraId="383106AC" w14:textId="77777777" w:rsidR="00784DBA" w:rsidRDefault="00784DBA" w:rsidP="00784DBA">
      <w:pPr>
        <w:pStyle w:val="ListingStandard"/>
      </w:pPr>
      <w:r>
        <w:t>python --version</w:t>
      </w:r>
    </w:p>
    <w:p w14:paraId="4BD9BC7D" w14:textId="77777777" w:rsidR="00784DBA" w:rsidRDefault="00784DBA" w:rsidP="00784DBA">
      <w:pPr>
        <w:pStyle w:val="ListingStandard"/>
      </w:pPr>
    </w:p>
    <w:p w14:paraId="7B20F69A" w14:textId="77777777" w:rsidR="00784DBA" w:rsidRDefault="00784DBA" w:rsidP="00784DBA">
      <w:pPr>
        <w:pStyle w:val="ListingStandard"/>
      </w:pPr>
      <w:r>
        <w:t>Falls 3.13.x angezeigt wird: Das ist zu neu.</w:t>
      </w:r>
    </w:p>
    <w:p w14:paraId="3AA16111" w14:textId="77777777" w:rsidR="00784DBA" w:rsidRDefault="00784DBA" w:rsidP="00784DBA">
      <w:pPr>
        <w:pStyle w:val="ListingStandard"/>
      </w:pPr>
    </w:p>
    <w:p w14:paraId="5C158B09" w14:textId="77777777" w:rsidR="00784DBA" w:rsidRDefault="00784DBA" w:rsidP="00784DBA">
      <w:pPr>
        <w:pStyle w:val="ListingStandard"/>
      </w:pPr>
      <w:r>
        <w:rPr>
          <w:rFonts w:ascii="Roboto" w:hAnsi="Roboto" w:cs="Roboto"/>
        </w:rPr>
        <w:t>⸻</w:t>
      </w:r>
    </w:p>
    <w:p w14:paraId="4183CB82" w14:textId="77777777" w:rsidR="00784DBA" w:rsidRDefault="00784DBA" w:rsidP="00784DBA">
      <w:pPr>
        <w:pStyle w:val="ListingStandard"/>
      </w:pPr>
    </w:p>
    <w:p w14:paraId="78232200" w14:textId="77777777" w:rsidR="00784DBA" w:rsidRDefault="00784DBA" w:rsidP="00784DBA">
      <w:pPr>
        <w:pStyle w:val="ListingStandard"/>
      </w:pPr>
      <w:r>
        <w:t>2. Installiere eine kompatible Python-Version (z.</w:t>
      </w:r>
      <w:r>
        <w:rPr>
          <w:rFonts w:ascii="Cambria Math" w:hAnsi="Cambria Math" w:cs="Cambria Math"/>
        </w:rPr>
        <w:t> </w:t>
      </w:r>
      <w:r>
        <w:t>B. 3.11.9):</w:t>
      </w:r>
    </w:p>
    <w:p w14:paraId="76DC49CA" w14:textId="77777777" w:rsidR="00784DBA" w:rsidRDefault="00784DBA" w:rsidP="00784DBA">
      <w:pPr>
        <w:pStyle w:val="ListingStandard"/>
      </w:pPr>
    </w:p>
    <w:p w14:paraId="7C07CAE2" w14:textId="77777777" w:rsidR="00784DBA" w:rsidRDefault="00784DBA" w:rsidP="00784DBA">
      <w:pPr>
        <w:pStyle w:val="ListingStandard"/>
      </w:pPr>
      <w:r>
        <w:t>pyenv install 3.11.9</w:t>
      </w:r>
    </w:p>
    <w:p w14:paraId="51FF2DB9" w14:textId="77777777" w:rsidR="00784DBA" w:rsidRDefault="00784DBA" w:rsidP="00784DBA">
      <w:pPr>
        <w:pStyle w:val="ListingStandard"/>
      </w:pPr>
    </w:p>
    <w:p w14:paraId="4589E228" w14:textId="77777777" w:rsidR="00784DBA" w:rsidRDefault="00784DBA" w:rsidP="00784DBA">
      <w:pPr>
        <w:pStyle w:val="ListingStandard"/>
      </w:pPr>
      <w:r>
        <w:t>Falls pyenv bei dir nicht installiert ist, kann ich dir auch damit helfen.</w:t>
      </w:r>
    </w:p>
    <w:p w14:paraId="55B5EB1A" w14:textId="77777777" w:rsidR="00784DBA" w:rsidRDefault="00784DBA" w:rsidP="00784DBA">
      <w:pPr>
        <w:pStyle w:val="ListingStandard"/>
      </w:pPr>
    </w:p>
    <w:p w14:paraId="3F0924BB" w14:textId="77777777" w:rsidR="00784DBA" w:rsidRDefault="00784DBA" w:rsidP="00784DBA">
      <w:pPr>
        <w:pStyle w:val="ListingStandard"/>
      </w:pPr>
      <w:r>
        <w:rPr>
          <w:rFonts w:ascii="Roboto" w:hAnsi="Roboto" w:cs="Roboto"/>
        </w:rPr>
        <w:t>⸻</w:t>
      </w:r>
    </w:p>
    <w:p w14:paraId="5CD2DD11" w14:textId="77777777" w:rsidR="00784DBA" w:rsidRDefault="00784DBA" w:rsidP="00784DBA">
      <w:pPr>
        <w:pStyle w:val="ListingStandard"/>
      </w:pPr>
    </w:p>
    <w:p w14:paraId="2077CBCA" w14:textId="77777777" w:rsidR="00784DBA" w:rsidRDefault="00784DBA" w:rsidP="00784DBA">
      <w:pPr>
        <w:pStyle w:val="ListingStandard"/>
      </w:pPr>
      <w:r>
        <w:t>3. Erstelle eine virtuelle Umgebung mit dieser Version:</w:t>
      </w:r>
    </w:p>
    <w:p w14:paraId="2ED1CC77" w14:textId="77777777" w:rsidR="00784DBA" w:rsidRDefault="00784DBA" w:rsidP="00784DBA">
      <w:pPr>
        <w:pStyle w:val="ListingStandard"/>
      </w:pPr>
    </w:p>
    <w:p w14:paraId="419DC108" w14:textId="77777777" w:rsidR="00784DBA" w:rsidRDefault="00784DBA" w:rsidP="00784DBA">
      <w:pPr>
        <w:pStyle w:val="ListingStandard"/>
      </w:pPr>
      <w:r>
        <w:t>pyenv virtualenv 3.11.9 tf-env</w:t>
      </w:r>
    </w:p>
    <w:p w14:paraId="5C03148A" w14:textId="77777777" w:rsidR="00784DBA" w:rsidRDefault="00784DBA" w:rsidP="00784DBA">
      <w:pPr>
        <w:pStyle w:val="ListingStandard"/>
      </w:pPr>
    </w:p>
    <w:p w14:paraId="7D37DAA8" w14:textId="77777777" w:rsidR="00784DBA" w:rsidRDefault="00784DBA" w:rsidP="00784DBA">
      <w:pPr>
        <w:pStyle w:val="ListingStandard"/>
      </w:pPr>
      <w:r>
        <w:t>Dann aktivieren:</w:t>
      </w:r>
    </w:p>
    <w:p w14:paraId="62CC47C7" w14:textId="77777777" w:rsidR="00784DBA" w:rsidRDefault="00784DBA" w:rsidP="00784DBA">
      <w:pPr>
        <w:pStyle w:val="ListingStandard"/>
      </w:pPr>
    </w:p>
    <w:p w14:paraId="51EA9AF2" w14:textId="77777777" w:rsidR="00784DBA" w:rsidRDefault="00784DBA" w:rsidP="00784DBA">
      <w:pPr>
        <w:pStyle w:val="ListingStandard"/>
      </w:pPr>
      <w:r>
        <w:t>pyenv activate tf-env</w:t>
      </w:r>
    </w:p>
    <w:p w14:paraId="30472735" w14:textId="77777777" w:rsidR="00784DBA" w:rsidRDefault="00784DBA" w:rsidP="00784DBA">
      <w:pPr>
        <w:pStyle w:val="ListingStandard"/>
      </w:pPr>
    </w:p>
    <w:p w14:paraId="34B7E84F" w14:textId="77777777" w:rsidR="00784DBA" w:rsidRDefault="00784DBA" w:rsidP="00784DBA">
      <w:pPr>
        <w:pStyle w:val="ListingStandard"/>
      </w:pPr>
    </w:p>
    <w:p w14:paraId="0E57E031" w14:textId="77777777" w:rsidR="00784DBA" w:rsidRDefault="00784DBA" w:rsidP="00784DBA">
      <w:pPr>
        <w:pStyle w:val="ListingStandard"/>
      </w:pPr>
      <w:r>
        <w:rPr>
          <w:rFonts w:ascii="Roboto" w:hAnsi="Roboto" w:cs="Roboto"/>
        </w:rPr>
        <w:t>⸻</w:t>
      </w:r>
    </w:p>
    <w:p w14:paraId="5C4061D6" w14:textId="77777777" w:rsidR="00784DBA" w:rsidRDefault="00784DBA" w:rsidP="00784DBA">
      <w:pPr>
        <w:pStyle w:val="ListingStandard"/>
      </w:pPr>
    </w:p>
    <w:p w14:paraId="2CF624C3" w14:textId="77777777" w:rsidR="00784DBA" w:rsidRDefault="00784DBA" w:rsidP="00784DBA">
      <w:pPr>
        <w:pStyle w:val="ListingStandard"/>
      </w:pPr>
      <w:r>
        <w:t>4. Installiere TensorFlow in der neuen Umgebung:</w:t>
      </w:r>
    </w:p>
    <w:p w14:paraId="79ED1465" w14:textId="77777777" w:rsidR="00784DBA" w:rsidRDefault="00784DBA" w:rsidP="00784DBA">
      <w:pPr>
        <w:pStyle w:val="ListingStandard"/>
      </w:pPr>
    </w:p>
    <w:p w14:paraId="17345271" w14:textId="77777777" w:rsidR="00784DBA" w:rsidRDefault="00784DBA" w:rsidP="00784DBA">
      <w:pPr>
        <w:pStyle w:val="ListingStandard"/>
      </w:pPr>
      <w:r>
        <w:t>pip install --upgrade pip</w:t>
      </w:r>
    </w:p>
    <w:p w14:paraId="4D4B742B" w14:textId="77777777" w:rsidR="00784DBA" w:rsidRDefault="00784DBA" w:rsidP="00784DBA">
      <w:pPr>
        <w:pStyle w:val="ListingStandard"/>
      </w:pPr>
      <w:r>
        <w:t>pip install tensorflow</w:t>
      </w:r>
    </w:p>
    <w:p w14:paraId="62B47B86" w14:textId="77777777" w:rsidR="00784DBA" w:rsidRDefault="00784DBA" w:rsidP="00784DBA">
      <w:pPr>
        <w:pStyle w:val="ListingStandard"/>
      </w:pPr>
    </w:p>
    <w:p w14:paraId="40F39EB8" w14:textId="77777777" w:rsidR="00784DBA" w:rsidRDefault="00784DBA" w:rsidP="00784DBA">
      <w:pPr>
        <w:pStyle w:val="ListingStandard"/>
      </w:pPr>
    </w:p>
    <w:p w14:paraId="5D1CC6EB" w14:textId="77777777" w:rsidR="00784DBA" w:rsidRDefault="00784DBA" w:rsidP="00784DBA">
      <w:pPr>
        <w:pStyle w:val="ListingStandard"/>
      </w:pPr>
      <w:r>
        <w:rPr>
          <w:rFonts w:ascii="Roboto" w:hAnsi="Roboto" w:cs="Roboto"/>
        </w:rPr>
        <w:t>⸻</w:t>
      </w:r>
    </w:p>
    <w:p w14:paraId="3408098D" w14:textId="77777777" w:rsidR="00784DBA" w:rsidRDefault="00784DBA" w:rsidP="00784DBA">
      <w:pPr>
        <w:pStyle w:val="ListingStandard"/>
      </w:pPr>
    </w:p>
    <w:p w14:paraId="33633A71" w14:textId="77777777" w:rsidR="00784DBA" w:rsidRDefault="00784DBA" w:rsidP="00784DBA">
      <w:pPr>
        <w:pStyle w:val="ListingStandard"/>
      </w:pPr>
      <w:r>
        <w:rPr>
          <w:rFonts w:ascii="Apple Color Emoji" w:hAnsi="Apple Color Emoji" w:cs="Apple Color Emoji"/>
        </w:rPr>
        <w:t>📌</w:t>
      </w:r>
      <w:r>
        <w:t xml:space="preserve"> Alternative (ohne pyenv): Direkt mit venv</w:t>
      </w:r>
    </w:p>
    <w:p w14:paraId="00C5E130" w14:textId="77777777" w:rsidR="00784DBA" w:rsidRDefault="00784DBA" w:rsidP="00784DBA">
      <w:pPr>
        <w:pStyle w:val="ListingStandard"/>
      </w:pPr>
    </w:p>
    <w:p w14:paraId="425CA3A3" w14:textId="77777777" w:rsidR="00784DBA" w:rsidRDefault="00784DBA" w:rsidP="00784DBA">
      <w:pPr>
        <w:pStyle w:val="ListingStandard"/>
      </w:pPr>
      <w:r>
        <w:t>Wenn du Python 3.11 bereits installiert hast:</w:t>
      </w:r>
    </w:p>
    <w:p w14:paraId="76FE7CB4" w14:textId="77777777" w:rsidR="00784DBA" w:rsidRDefault="00784DBA" w:rsidP="00784DBA">
      <w:pPr>
        <w:pStyle w:val="ListingStandard"/>
      </w:pPr>
    </w:p>
    <w:p w14:paraId="1C02FE8D" w14:textId="77777777" w:rsidR="00784DBA" w:rsidRDefault="00784DBA" w:rsidP="00784DBA">
      <w:pPr>
        <w:pStyle w:val="ListingStandard"/>
      </w:pPr>
      <w:r>
        <w:t>python3.11 -m venv tf-env</w:t>
      </w:r>
    </w:p>
    <w:p w14:paraId="39EC361F" w14:textId="77777777" w:rsidR="00784DBA" w:rsidRDefault="00784DBA" w:rsidP="00784DBA">
      <w:pPr>
        <w:pStyle w:val="ListingStandard"/>
      </w:pPr>
      <w:r>
        <w:t>source tf-env/bin/activate</w:t>
      </w:r>
    </w:p>
    <w:p w14:paraId="35E5275E" w14:textId="77777777" w:rsidR="00784DBA" w:rsidRDefault="00784DBA" w:rsidP="00784DBA">
      <w:pPr>
        <w:pStyle w:val="ListingStandard"/>
      </w:pPr>
      <w:r>
        <w:t>pip install --upgrade pip</w:t>
      </w:r>
    </w:p>
    <w:p w14:paraId="33240E67" w14:textId="77777777" w:rsidR="00784DBA" w:rsidRDefault="00784DBA" w:rsidP="00784DBA">
      <w:pPr>
        <w:pStyle w:val="ListingStandard"/>
      </w:pPr>
      <w:r>
        <w:t>pip install tensorflow</w:t>
      </w:r>
    </w:p>
    <w:p w14:paraId="09494350" w14:textId="77777777" w:rsidR="00784DBA" w:rsidRDefault="00784DBA" w:rsidP="00784DBA">
      <w:pPr>
        <w:pStyle w:val="ListingStandard"/>
      </w:pPr>
    </w:p>
    <w:p w14:paraId="5AA808E3" w14:textId="77777777" w:rsidR="00784DBA" w:rsidRDefault="00784DBA" w:rsidP="00784DBA">
      <w:pPr>
        <w:pStyle w:val="ListingStandard"/>
      </w:pPr>
    </w:p>
    <w:p w14:paraId="7B69C879" w14:textId="77777777" w:rsidR="00784DBA" w:rsidRDefault="00784DBA" w:rsidP="00784DBA">
      <w:pPr>
        <w:pStyle w:val="ListingStandard"/>
      </w:pPr>
      <w:r>
        <w:rPr>
          <w:rFonts w:ascii="Roboto" w:hAnsi="Roboto" w:cs="Roboto"/>
        </w:rPr>
        <w:t>⸻</w:t>
      </w:r>
    </w:p>
    <w:p w14:paraId="243CCC42" w14:textId="77777777" w:rsidR="00784DBA" w:rsidRDefault="00784DBA" w:rsidP="00784DBA">
      <w:pPr>
        <w:pStyle w:val="ListingStandard"/>
      </w:pPr>
    </w:p>
    <w:p w14:paraId="4B74D505" w14:textId="77777777" w:rsidR="00784DBA" w:rsidRDefault="00784DBA" w:rsidP="00784DBA">
      <w:pPr>
        <w:pStyle w:val="ListingStandard"/>
      </w:pPr>
      <w:r>
        <w:rPr>
          <w:rFonts w:ascii="Apple Color Emoji" w:hAnsi="Apple Color Emoji" w:cs="Apple Color Emoji"/>
        </w:rPr>
        <w:t>✅</w:t>
      </w:r>
      <w:r>
        <w:t xml:space="preserve"> Kontrolle: Installation prüfen</w:t>
      </w:r>
    </w:p>
    <w:p w14:paraId="5C1D00E0" w14:textId="77777777" w:rsidR="00784DBA" w:rsidRDefault="00784DBA" w:rsidP="00784DBA">
      <w:pPr>
        <w:pStyle w:val="ListingStandard"/>
      </w:pPr>
    </w:p>
    <w:p w14:paraId="5FB765F8" w14:textId="77777777" w:rsidR="00784DBA" w:rsidRDefault="00784DBA" w:rsidP="00784DBA">
      <w:pPr>
        <w:pStyle w:val="ListingStandard"/>
      </w:pPr>
      <w:r>
        <w:t>Nach der Installation:</w:t>
      </w:r>
    </w:p>
    <w:p w14:paraId="19CFB7B5" w14:textId="77777777" w:rsidR="00784DBA" w:rsidRDefault="00784DBA" w:rsidP="00784DBA">
      <w:pPr>
        <w:pStyle w:val="ListingStandard"/>
      </w:pPr>
    </w:p>
    <w:p w14:paraId="50C761B6" w14:textId="77777777" w:rsidR="00784DBA" w:rsidRDefault="00784DBA" w:rsidP="00784DBA">
      <w:pPr>
        <w:pStyle w:val="ListingStandard"/>
      </w:pPr>
      <w:r>
        <w:t>python -c "import tensorflow as tf; print(tf.__version__)"</w:t>
      </w:r>
    </w:p>
    <w:p w14:paraId="0BFC5D7C" w14:textId="77777777" w:rsidR="00784DBA" w:rsidRDefault="00784DBA" w:rsidP="00784DBA">
      <w:pPr>
        <w:pStyle w:val="ListingStandard"/>
      </w:pPr>
    </w:p>
    <w:p w14:paraId="6B9B13C5" w14:textId="77777777" w:rsidR="00784DBA" w:rsidRDefault="00784DBA" w:rsidP="00784DBA">
      <w:pPr>
        <w:pStyle w:val="ListingStandard"/>
      </w:pPr>
    </w:p>
    <w:p w14:paraId="37524F79" w14:textId="77777777" w:rsidR="00784DBA" w:rsidRDefault="00784DBA" w:rsidP="00784DBA">
      <w:pPr>
        <w:pStyle w:val="ListingStandard"/>
      </w:pPr>
      <w:r>
        <w:rPr>
          <w:rFonts w:ascii="Roboto" w:hAnsi="Roboto" w:cs="Roboto"/>
        </w:rPr>
        <w:t>⸻</w:t>
      </w:r>
    </w:p>
    <w:p w14:paraId="6BBFA5CD" w14:textId="77777777" w:rsidR="00784DBA" w:rsidRDefault="00784DBA" w:rsidP="00784DBA">
      <w:pPr>
        <w:pStyle w:val="ListingStandard"/>
      </w:pPr>
    </w:p>
    <w:p w14:paraId="3248A94D" w14:textId="77777777" w:rsidR="00784DBA" w:rsidRDefault="00784DBA" w:rsidP="00784DBA">
      <w:pPr>
        <w:pStyle w:val="ListingStandard"/>
      </w:pPr>
      <w:r>
        <w:t>Wenn du magst, schaue ich mir dein aktuelles Setup an. Sende mir einfach die Ausgabe von:</w:t>
      </w:r>
    </w:p>
    <w:p w14:paraId="2893C42B" w14:textId="77777777" w:rsidR="00784DBA" w:rsidRDefault="00784DBA" w:rsidP="00784DBA">
      <w:pPr>
        <w:pStyle w:val="ListingStandard"/>
      </w:pPr>
    </w:p>
    <w:p w14:paraId="47D96D41" w14:textId="77777777" w:rsidR="00784DBA" w:rsidRDefault="00784DBA" w:rsidP="00784DBA">
      <w:pPr>
        <w:pStyle w:val="ListingStandard"/>
      </w:pPr>
      <w:r>
        <w:t>python --version</w:t>
      </w:r>
    </w:p>
    <w:p w14:paraId="7B4122F6" w14:textId="77777777" w:rsidR="00784DBA" w:rsidRDefault="00784DBA" w:rsidP="00784DBA">
      <w:pPr>
        <w:pStyle w:val="ListingStandard"/>
      </w:pPr>
      <w:r>
        <w:t>pip --version</w:t>
      </w:r>
    </w:p>
    <w:p w14:paraId="0CE73B18" w14:textId="77777777" w:rsidR="00784DBA" w:rsidRDefault="00784DBA" w:rsidP="00784DBA">
      <w:pPr>
        <w:pStyle w:val="ListingStandard"/>
      </w:pPr>
    </w:p>
    <w:p w14:paraId="05AF50E6" w14:textId="1DD2C7A3" w:rsidR="00784DBA" w:rsidRDefault="00784DBA" w:rsidP="00784DBA">
      <w:pPr>
        <w:pStyle w:val="ListingStandard"/>
      </w:pPr>
      <w:r>
        <w:lastRenderedPageBreak/>
        <w:t>Dann kann ich dir gezielt weiterhelfen.</w:t>
      </w:r>
    </w:p>
    <w:p w14:paraId="7A741AFA" w14:textId="77777777" w:rsidR="00784DBA" w:rsidRDefault="00784DBA" w:rsidP="00784DBA">
      <w:pPr>
        <w:pStyle w:val="ListingStandard"/>
      </w:pPr>
    </w:p>
    <w:p w14:paraId="3E3BE7C6" w14:textId="77777777" w:rsidR="00784DBA" w:rsidRDefault="00784DBA" w:rsidP="00784DBA">
      <w:pPr>
        <w:pStyle w:val="ListingStandard"/>
      </w:pPr>
    </w:p>
    <w:p w14:paraId="03662199" w14:textId="0023A57B" w:rsidR="00147925" w:rsidRDefault="00147925" w:rsidP="00784DBA">
      <w:pPr>
        <w:pStyle w:val="ListingStandard"/>
        <w:rPr>
          <w:rStyle w:val="ListingZeichenFett"/>
        </w:rPr>
      </w:pPr>
      <w:r w:rsidRPr="00A108B8">
        <w:rPr>
          <w:rStyle w:val="ListingZeichenFett"/>
        </w:rPr>
        <w:t>Ich möchte lernen, wie man Fehler in einem Python-Skript behebt. Schreibe mir dazu ein Programm, das bei gegebenem Zinssatz und Kapital berechnet, nach wie vielen Jahren sich das Kapital verdoppelt hat. Baue bewusst einige typische Anfängerfehler in den Code ein, die ich finden soll.</w:t>
      </w:r>
    </w:p>
    <w:p w14:paraId="067D32C3" w14:textId="77777777" w:rsidR="00147925" w:rsidRDefault="00147925" w:rsidP="00784DBA">
      <w:pPr>
        <w:pStyle w:val="ListingStandard"/>
        <w:rPr>
          <w:rStyle w:val="ListingZeichenFett"/>
        </w:rPr>
      </w:pPr>
    </w:p>
    <w:p w14:paraId="3117CFBE" w14:textId="77777777" w:rsidR="00DD7797" w:rsidRDefault="00DD7797" w:rsidP="00DD7797">
      <w:pPr>
        <w:pStyle w:val="ListingStandard"/>
      </w:pPr>
      <w:r>
        <w:t>Sehr gerne, Rainer! Hier ist ein Python-Programm mit bewusst eingebauten Anfängerfehlern. Deine Aufgabe ist es, das Programm zu untersuchen, auszuführen und die Fehler zu finden und zu beheben, sodass es korrekt berechnet, nach wie vielen Jahren sich ein Kapital bei gegebenem Zinssatz verdoppelt.</w:t>
      </w:r>
    </w:p>
    <w:p w14:paraId="79898329" w14:textId="77777777" w:rsidR="00DD7797" w:rsidRDefault="00DD7797" w:rsidP="00DD7797">
      <w:pPr>
        <w:pStyle w:val="ListingStandard"/>
      </w:pPr>
    </w:p>
    <w:p w14:paraId="2B79C59D" w14:textId="77777777" w:rsidR="00DD7797" w:rsidRDefault="00DD7797" w:rsidP="00DD7797">
      <w:pPr>
        <w:pStyle w:val="ListingStandard"/>
      </w:pPr>
      <w:r>
        <w:rPr>
          <w:rFonts w:ascii="Roboto" w:hAnsi="Roboto" w:cs="Roboto"/>
        </w:rPr>
        <w:t>⸻</w:t>
      </w:r>
    </w:p>
    <w:p w14:paraId="799EEC54" w14:textId="77777777" w:rsidR="00DD7797" w:rsidRDefault="00DD7797" w:rsidP="00DD7797">
      <w:pPr>
        <w:pStyle w:val="ListingStandard"/>
      </w:pPr>
    </w:p>
    <w:p w14:paraId="60DD399E" w14:textId="77777777" w:rsidR="00DD7797" w:rsidRDefault="00DD7797" w:rsidP="00DD7797">
      <w:pPr>
        <w:pStyle w:val="ListingStandard"/>
      </w:pPr>
      <w:r>
        <w:rPr>
          <w:rFonts w:ascii="Apple Color Emoji" w:hAnsi="Apple Color Emoji" w:cs="Apple Color Emoji"/>
        </w:rPr>
        <w:t>💡</w:t>
      </w:r>
      <w:r>
        <w:t xml:space="preserve"> Aufgabenstellung:</w:t>
      </w:r>
    </w:p>
    <w:p w14:paraId="21F839D8" w14:textId="77777777" w:rsidR="00DD7797" w:rsidRDefault="00DD7797" w:rsidP="00DD7797">
      <w:pPr>
        <w:pStyle w:val="ListingStandard"/>
      </w:pPr>
    </w:p>
    <w:p w14:paraId="4ACFC5F8" w14:textId="77777777" w:rsidR="00DD7797" w:rsidRDefault="00DD7797" w:rsidP="00DD7797">
      <w:pPr>
        <w:pStyle w:val="ListingStandard"/>
      </w:pPr>
      <w:r>
        <w:t>Gegeben:</w:t>
      </w:r>
    </w:p>
    <w:p w14:paraId="1FEAA545" w14:textId="77777777" w:rsidR="00DD7797" w:rsidRDefault="00DD7797" w:rsidP="00DD7797">
      <w:pPr>
        <w:pStyle w:val="ListingStandard"/>
      </w:pPr>
      <w:r>
        <w:tab/>
        <w:t>•</w:t>
      </w:r>
      <w:r>
        <w:tab/>
        <w:t>Startkapital (z.</w:t>
      </w:r>
      <w:r>
        <w:rPr>
          <w:rFonts w:ascii="Cambria Math" w:hAnsi="Cambria Math" w:cs="Cambria Math"/>
        </w:rPr>
        <w:t> </w:t>
      </w:r>
      <w:r>
        <w:t>B. 1.000</w:t>
      </w:r>
      <w:r>
        <w:rPr>
          <w:rFonts w:ascii="Cambria Math" w:hAnsi="Cambria Math" w:cs="Cambria Math"/>
        </w:rPr>
        <w:t> </w:t>
      </w:r>
      <w:r>
        <w:t>€)</w:t>
      </w:r>
    </w:p>
    <w:p w14:paraId="07D30A4F" w14:textId="77777777" w:rsidR="00DD7797" w:rsidRDefault="00DD7797" w:rsidP="00DD7797">
      <w:pPr>
        <w:pStyle w:val="ListingStandard"/>
      </w:pPr>
      <w:r>
        <w:tab/>
        <w:t>•</w:t>
      </w:r>
      <w:r>
        <w:tab/>
        <w:t>Zinssatz (z.</w:t>
      </w:r>
      <w:r>
        <w:rPr>
          <w:rFonts w:ascii="Cambria Math" w:hAnsi="Cambria Math" w:cs="Cambria Math"/>
        </w:rPr>
        <w:t> </w:t>
      </w:r>
      <w:r>
        <w:t>B. 5</w:t>
      </w:r>
      <w:r>
        <w:rPr>
          <w:rFonts w:ascii="Cambria Math" w:hAnsi="Cambria Math" w:cs="Cambria Math"/>
        </w:rPr>
        <w:t> </w:t>
      </w:r>
      <w:r>
        <w:t>%)</w:t>
      </w:r>
    </w:p>
    <w:p w14:paraId="463F1BB1" w14:textId="77777777" w:rsidR="00DD7797" w:rsidRDefault="00DD7797" w:rsidP="00DD7797">
      <w:pPr>
        <w:pStyle w:val="ListingStandard"/>
      </w:pPr>
    </w:p>
    <w:p w14:paraId="7E162878" w14:textId="77777777" w:rsidR="00DD7797" w:rsidRDefault="00DD7797" w:rsidP="00DD7797">
      <w:pPr>
        <w:pStyle w:val="ListingStandard"/>
      </w:pPr>
      <w:r>
        <w:t>Gesucht:</w:t>
      </w:r>
    </w:p>
    <w:p w14:paraId="331B7543" w14:textId="77777777" w:rsidR="00DD7797" w:rsidRDefault="00DD7797" w:rsidP="00DD7797">
      <w:pPr>
        <w:pStyle w:val="ListingStandard"/>
      </w:pPr>
      <w:r>
        <w:tab/>
        <w:t>•</w:t>
      </w:r>
      <w:r>
        <w:tab/>
        <w:t>Anzahl der Jahre, bis sich das Kapital verdoppelt</w:t>
      </w:r>
    </w:p>
    <w:p w14:paraId="3F6E53F2" w14:textId="77777777" w:rsidR="00DD7797" w:rsidRDefault="00DD7797" w:rsidP="00DD7797">
      <w:pPr>
        <w:pStyle w:val="ListingStandard"/>
      </w:pPr>
    </w:p>
    <w:p w14:paraId="06974522" w14:textId="77777777" w:rsidR="00DD7797" w:rsidRDefault="00DD7797" w:rsidP="00DD7797">
      <w:pPr>
        <w:pStyle w:val="ListingStandard"/>
      </w:pPr>
      <w:r>
        <w:rPr>
          <w:rFonts w:ascii="Roboto" w:hAnsi="Roboto" w:cs="Roboto"/>
        </w:rPr>
        <w:t>⸻</w:t>
      </w:r>
    </w:p>
    <w:p w14:paraId="7443D123" w14:textId="77777777" w:rsidR="00DD7797" w:rsidRDefault="00DD7797" w:rsidP="00DD7797">
      <w:pPr>
        <w:pStyle w:val="ListingStandard"/>
      </w:pPr>
    </w:p>
    <w:p w14:paraId="68BB16DC" w14:textId="77777777" w:rsidR="00DD7797" w:rsidRDefault="00DD7797" w:rsidP="00DD7797">
      <w:pPr>
        <w:pStyle w:val="ListingStandard"/>
      </w:pPr>
      <w:r>
        <w:rPr>
          <w:rFonts w:ascii="Apple Color Emoji" w:hAnsi="Apple Color Emoji" w:cs="Apple Color Emoji"/>
        </w:rPr>
        <w:t>🐍</w:t>
      </w:r>
      <w:r>
        <w:t xml:space="preserve"> Python-Code mit Fehlern:</w:t>
      </w:r>
    </w:p>
    <w:p w14:paraId="6C68EC62" w14:textId="77777777" w:rsidR="00DD7797" w:rsidRDefault="00DD7797" w:rsidP="00DD7797">
      <w:pPr>
        <w:pStyle w:val="ListingStandard"/>
      </w:pPr>
    </w:p>
    <w:p w14:paraId="10414C1D" w14:textId="77777777" w:rsidR="00DD7797" w:rsidRDefault="00DD7797" w:rsidP="00DD7797">
      <w:pPr>
        <w:pStyle w:val="ListingStandard"/>
      </w:pPr>
      <w:r>
        <w:t># Kapitalverdopplung berechnen</w:t>
      </w:r>
    </w:p>
    <w:p w14:paraId="3411A637" w14:textId="77777777" w:rsidR="00DD7797" w:rsidRDefault="00DD7797" w:rsidP="00DD7797">
      <w:pPr>
        <w:pStyle w:val="ListingStandard"/>
      </w:pPr>
      <w:r>
        <w:t>def berechne_verdopplung(kapital, zinssatz):</w:t>
      </w:r>
    </w:p>
    <w:p w14:paraId="24224FDE" w14:textId="77777777" w:rsidR="00DD7797" w:rsidRDefault="00DD7797" w:rsidP="00DD7797">
      <w:pPr>
        <w:pStyle w:val="ListingStandard"/>
      </w:pPr>
      <w:r>
        <w:t xml:space="preserve">    jahr = 0</w:t>
      </w:r>
    </w:p>
    <w:p w14:paraId="535EC0DA" w14:textId="77777777" w:rsidR="00DD7797" w:rsidRDefault="00DD7797" w:rsidP="00DD7797">
      <w:pPr>
        <w:pStyle w:val="ListingStandard"/>
      </w:pPr>
      <w:r>
        <w:t xml:space="preserve">    endkapital = kapital * 2</w:t>
      </w:r>
    </w:p>
    <w:p w14:paraId="751956CA" w14:textId="77777777" w:rsidR="00DD7797" w:rsidRDefault="00DD7797" w:rsidP="00DD7797">
      <w:pPr>
        <w:pStyle w:val="ListingStandard"/>
      </w:pPr>
      <w:r>
        <w:t xml:space="preserve">    while kapital &lt; endkapital:</w:t>
      </w:r>
    </w:p>
    <w:p w14:paraId="68237D4A" w14:textId="77777777" w:rsidR="00DD7797" w:rsidRDefault="00DD7797" w:rsidP="00DD7797">
      <w:pPr>
        <w:pStyle w:val="ListingStandard"/>
      </w:pPr>
      <w:r>
        <w:t xml:space="preserve">        kapital = kapital + kapital * zinssatz</w:t>
      </w:r>
    </w:p>
    <w:p w14:paraId="348A6E1A" w14:textId="77777777" w:rsidR="00DD7797" w:rsidRDefault="00DD7797" w:rsidP="00DD7797">
      <w:pPr>
        <w:pStyle w:val="ListingStandard"/>
      </w:pPr>
      <w:r>
        <w:t xml:space="preserve">        jahr = jahr + 1</w:t>
      </w:r>
    </w:p>
    <w:p w14:paraId="3DAEBCB4" w14:textId="77777777" w:rsidR="00DD7797" w:rsidRDefault="00DD7797" w:rsidP="00DD7797">
      <w:pPr>
        <w:pStyle w:val="ListingStandard"/>
      </w:pPr>
      <w:r>
        <w:t xml:space="preserve">    return jahr</w:t>
      </w:r>
    </w:p>
    <w:p w14:paraId="738A1663" w14:textId="77777777" w:rsidR="00DD7797" w:rsidRDefault="00DD7797" w:rsidP="00DD7797">
      <w:pPr>
        <w:pStyle w:val="ListingStandard"/>
      </w:pPr>
    </w:p>
    <w:p w14:paraId="1389BB5E" w14:textId="77777777" w:rsidR="00DD7797" w:rsidRDefault="00DD7797" w:rsidP="00DD7797">
      <w:pPr>
        <w:pStyle w:val="ListingStandard"/>
      </w:pPr>
      <w:r>
        <w:t># Benutzereingaben</w:t>
      </w:r>
    </w:p>
    <w:p w14:paraId="25E5D21A" w14:textId="77777777" w:rsidR="00DD7797" w:rsidRDefault="00DD7797" w:rsidP="00DD7797">
      <w:pPr>
        <w:pStyle w:val="ListingStandard"/>
      </w:pPr>
      <w:r>
        <w:lastRenderedPageBreak/>
        <w:t>startkapital = input("Gib das Startkapital ein: ")</w:t>
      </w:r>
    </w:p>
    <w:p w14:paraId="7CB9F7D3" w14:textId="77777777" w:rsidR="00DD7797" w:rsidRDefault="00DD7797" w:rsidP="00DD7797">
      <w:pPr>
        <w:pStyle w:val="ListingStandard"/>
      </w:pPr>
      <w:r>
        <w:t>zinssatz = input("Gib den Zinssatz in Prozent ein: ")</w:t>
      </w:r>
    </w:p>
    <w:p w14:paraId="05654554" w14:textId="77777777" w:rsidR="00DD7797" w:rsidRDefault="00DD7797" w:rsidP="00DD7797">
      <w:pPr>
        <w:pStyle w:val="ListingStandard"/>
      </w:pPr>
    </w:p>
    <w:p w14:paraId="19215BBE" w14:textId="77777777" w:rsidR="00DD7797" w:rsidRDefault="00DD7797" w:rsidP="00DD7797">
      <w:pPr>
        <w:pStyle w:val="ListingStandard"/>
      </w:pPr>
      <w:r>
        <w:t>anzahl_jahre = berechne_verdopplung(startkapital, zinssatz)</w:t>
      </w:r>
    </w:p>
    <w:p w14:paraId="2FC952A7" w14:textId="77777777" w:rsidR="00DD7797" w:rsidRDefault="00DD7797" w:rsidP="00DD7797">
      <w:pPr>
        <w:pStyle w:val="ListingStandard"/>
      </w:pPr>
      <w:r>
        <w:t>print("Das Kapital hat sich nach", anzahl_jahre, "Jahren verdoppelt.")</w:t>
      </w:r>
    </w:p>
    <w:p w14:paraId="5974A735" w14:textId="77777777" w:rsidR="00DD7797" w:rsidRDefault="00DD7797" w:rsidP="00DD7797">
      <w:pPr>
        <w:pStyle w:val="ListingStandard"/>
      </w:pPr>
    </w:p>
    <w:p w14:paraId="6B3F9496" w14:textId="77777777" w:rsidR="00DD7797" w:rsidRDefault="00DD7797" w:rsidP="00DD7797">
      <w:pPr>
        <w:pStyle w:val="ListingStandard"/>
      </w:pPr>
    </w:p>
    <w:p w14:paraId="013433C2" w14:textId="77777777" w:rsidR="00DD7797" w:rsidRDefault="00DD7797" w:rsidP="00DD7797">
      <w:pPr>
        <w:pStyle w:val="ListingStandard"/>
      </w:pPr>
      <w:r>
        <w:rPr>
          <w:rFonts w:ascii="Roboto" w:hAnsi="Roboto" w:cs="Roboto"/>
        </w:rPr>
        <w:t>⸻</w:t>
      </w:r>
    </w:p>
    <w:p w14:paraId="4AB2574B" w14:textId="77777777" w:rsidR="00DD7797" w:rsidRDefault="00DD7797" w:rsidP="00DD7797">
      <w:pPr>
        <w:pStyle w:val="ListingStandard"/>
      </w:pPr>
    </w:p>
    <w:p w14:paraId="36CBAC78" w14:textId="77777777" w:rsidR="00DD7797" w:rsidRDefault="00DD7797" w:rsidP="00DD7797">
      <w:pPr>
        <w:pStyle w:val="ListingStandard"/>
      </w:pPr>
      <w:r>
        <w:rPr>
          <w:rFonts w:ascii="Apple Color Emoji" w:hAnsi="Apple Color Emoji" w:cs="Apple Color Emoji"/>
        </w:rPr>
        <w:t>🔍</w:t>
      </w:r>
      <w:r>
        <w:t xml:space="preserve"> Was du tun sollst:</w:t>
      </w:r>
    </w:p>
    <w:p w14:paraId="3EA43CD4" w14:textId="77777777" w:rsidR="00DD7797" w:rsidRDefault="00DD7797" w:rsidP="00DD7797">
      <w:pPr>
        <w:pStyle w:val="ListingStandard"/>
      </w:pPr>
      <w:r>
        <w:tab/>
        <w:t>1.</w:t>
      </w:r>
      <w:r>
        <w:tab/>
        <w:t>Starte das Programm und beachte die Fehlermeldung(en).</w:t>
      </w:r>
    </w:p>
    <w:p w14:paraId="3DBE6490" w14:textId="77777777" w:rsidR="00DD7797" w:rsidRDefault="00DD7797" w:rsidP="00DD7797">
      <w:pPr>
        <w:pStyle w:val="ListingStandard"/>
      </w:pPr>
      <w:r>
        <w:tab/>
        <w:t>2.</w:t>
      </w:r>
      <w:r>
        <w:tab/>
        <w:t>Finde und korrigiere die typischen Anfängerfehler, wie:</w:t>
      </w:r>
    </w:p>
    <w:p w14:paraId="4C24B018" w14:textId="77777777" w:rsidR="00DD7797" w:rsidRDefault="00DD7797" w:rsidP="00DD7797">
      <w:pPr>
        <w:pStyle w:val="ListingStandard"/>
      </w:pPr>
      <w:r>
        <w:tab/>
        <w:t>•</w:t>
      </w:r>
      <w:r>
        <w:tab/>
        <w:t>falsche Datentypen</w:t>
      </w:r>
    </w:p>
    <w:p w14:paraId="36846302" w14:textId="77777777" w:rsidR="00DD7797" w:rsidRDefault="00DD7797" w:rsidP="00DD7797">
      <w:pPr>
        <w:pStyle w:val="ListingStandard"/>
      </w:pPr>
      <w:r>
        <w:tab/>
        <w:t>•</w:t>
      </w:r>
      <w:r>
        <w:tab/>
        <w:t>Rechenfehler bei Prozentangaben</w:t>
      </w:r>
    </w:p>
    <w:p w14:paraId="0FD718D9" w14:textId="77777777" w:rsidR="00DD7797" w:rsidRDefault="00DD7797" w:rsidP="00DD7797">
      <w:pPr>
        <w:pStyle w:val="ListingStandard"/>
      </w:pPr>
      <w:r>
        <w:tab/>
        <w:t>•</w:t>
      </w:r>
      <w:r>
        <w:tab/>
        <w:t>fehlerhafte Schleifenbedingungen</w:t>
      </w:r>
    </w:p>
    <w:p w14:paraId="49E0FD7F" w14:textId="77777777" w:rsidR="00DD7797" w:rsidRDefault="00DD7797" w:rsidP="00DD7797">
      <w:pPr>
        <w:pStyle w:val="ListingStandard"/>
      </w:pPr>
      <w:r>
        <w:tab/>
        <w:t>•</w:t>
      </w:r>
      <w:r>
        <w:tab/>
        <w:t>unklare Eingabebehandlung</w:t>
      </w:r>
    </w:p>
    <w:p w14:paraId="5769C19C" w14:textId="77777777" w:rsidR="00DD7797" w:rsidRDefault="00DD7797" w:rsidP="00DD7797">
      <w:pPr>
        <w:pStyle w:val="ListingStandard"/>
      </w:pPr>
    </w:p>
    <w:p w14:paraId="05728009" w14:textId="0F355AA9" w:rsidR="00147925" w:rsidRDefault="00DD7797" w:rsidP="00DD7797">
      <w:pPr>
        <w:pStyle w:val="ListingStandard"/>
      </w:pPr>
      <w:r>
        <w:t>Wenn du möchtest, helfe ich dir beim Debugging Schritt für Schritt. Gib mir einfach Bescheid, wie du vorgehen möchtest!</w:t>
      </w:r>
    </w:p>
    <w:p w14:paraId="199C5924" w14:textId="77777777" w:rsidR="00DD7797" w:rsidRDefault="00DD7797" w:rsidP="00DD7797">
      <w:pPr>
        <w:pStyle w:val="ListingStandard"/>
      </w:pPr>
    </w:p>
    <w:p w14:paraId="75661201" w14:textId="77777777" w:rsidR="00DD7797" w:rsidRDefault="00DD7797" w:rsidP="00DD7797">
      <w:pPr>
        <w:pStyle w:val="ListingStandard"/>
      </w:pPr>
    </w:p>
    <w:p w14:paraId="1159CB26" w14:textId="6472190F" w:rsidR="00DD7797" w:rsidRDefault="00DD7797" w:rsidP="00DD7797">
      <w:pPr>
        <w:pStyle w:val="ListingStandard"/>
        <w:rPr>
          <w:rStyle w:val="ListingZeichenFett"/>
        </w:rPr>
      </w:pPr>
      <w:r w:rsidRPr="009D76C5">
        <w:rPr>
          <w:rStyle w:val="ListingZeichenFett"/>
        </w:rPr>
        <w:t>Dieser Code zur Berechnung der Verdopplungszeit eines Kapitals bei gegebenem Zinssatz enthält einige typische Anfängerfehler. Finde alle Fehler und Probleme und erkläre sie mir ausführlich.</w:t>
      </w:r>
      <w:r w:rsidRPr="009D76C5">
        <w:rPr>
          <w:rStyle w:val="ListingZeichenFett"/>
        </w:rPr>
        <w:br/>
        <w:t>###</w:t>
      </w:r>
      <w:r w:rsidRPr="009D76C5">
        <w:rPr>
          <w:rStyle w:val="ListingZeichenFett"/>
        </w:rPr>
        <w:br/>
        <w:t>&lt;Code&gt;</w:t>
      </w:r>
    </w:p>
    <w:p w14:paraId="57DEE926" w14:textId="77777777" w:rsidR="00DD7797" w:rsidRDefault="00DD7797" w:rsidP="00DD7797">
      <w:pPr>
        <w:pStyle w:val="ListingStandard"/>
        <w:rPr>
          <w:rStyle w:val="ListingZeichenFett"/>
        </w:rPr>
      </w:pPr>
    </w:p>
    <w:p w14:paraId="6E73965C" w14:textId="77777777" w:rsidR="00DD7797" w:rsidRDefault="00DD7797" w:rsidP="00DD7797">
      <w:pPr>
        <w:pStyle w:val="ListingStandard"/>
      </w:pPr>
      <w:r>
        <w:t>Dieser Python-Code enthält mehrere typische Anfängerfehler, sowohl konzeptionell als auch syntaktisch. Im Folgenden findest du eine ausführliche Analyse aller Probleme, aufgeteilt in logische Fehler, Typfehler und Verbesserungsvorschläge:</w:t>
      </w:r>
    </w:p>
    <w:p w14:paraId="635C4A05" w14:textId="77777777" w:rsidR="00DD7797" w:rsidRDefault="00DD7797" w:rsidP="00DD7797">
      <w:pPr>
        <w:pStyle w:val="ListingStandard"/>
      </w:pPr>
    </w:p>
    <w:p w14:paraId="669092BB" w14:textId="77777777" w:rsidR="00DD7797" w:rsidRDefault="00DD7797" w:rsidP="00DD7797">
      <w:pPr>
        <w:pStyle w:val="ListingStandard"/>
      </w:pPr>
      <w:r>
        <w:rPr>
          <w:rFonts w:ascii="Roboto" w:hAnsi="Roboto" w:cs="Roboto"/>
        </w:rPr>
        <w:t>⸻</w:t>
      </w:r>
    </w:p>
    <w:p w14:paraId="535A05DF" w14:textId="77777777" w:rsidR="00DD7797" w:rsidRDefault="00DD7797" w:rsidP="00DD7797">
      <w:pPr>
        <w:pStyle w:val="ListingStandard"/>
      </w:pPr>
    </w:p>
    <w:p w14:paraId="3FA0121B" w14:textId="77777777" w:rsidR="00DD7797" w:rsidRDefault="00DD7797" w:rsidP="00DD7797">
      <w:pPr>
        <w:pStyle w:val="ListingStandard"/>
      </w:pPr>
      <w:r>
        <w:rPr>
          <w:rFonts w:ascii="Apple Color Emoji" w:hAnsi="Apple Color Emoji" w:cs="Apple Color Emoji"/>
        </w:rPr>
        <w:t>🔴</w:t>
      </w:r>
      <w:r>
        <w:t xml:space="preserve"> 1. input() liefert Strings, keine Zahlen</w:t>
      </w:r>
    </w:p>
    <w:p w14:paraId="7AE36455" w14:textId="77777777" w:rsidR="00DD7797" w:rsidRDefault="00DD7797" w:rsidP="00DD7797">
      <w:pPr>
        <w:pStyle w:val="ListingStandard"/>
      </w:pPr>
    </w:p>
    <w:p w14:paraId="008CF882" w14:textId="77777777" w:rsidR="00DD7797" w:rsidRDefault="00DD7797" w:rsidP="00DD7797">
      <w:pPr>
        <w:pStyle w:val="ListingStandard"/>
      </w:pPr>
      <w:r>
        <w:t>startkapital = input("Gib das Startkapital ein: ")</w:t>
      </w:r>
    </w:p>
    <w:p w14:paraId="3B264ECC" w14:textId="77777777" w:rsidR="00DD7797" w:rsidRDefault="00DD7797" w:rsidP="00DD7797">
      <w:pPr>
        <w:pStyle w:val="ListingStandard"/>
      </w:pPr>
      <w:r>
        <w:t>zinssatz = input("Gib den Zinssatz in Prozent ein: ")</w:t>
      </w:r>
    </w:p>
    <w:p w14:paraId="47A9AB19" w14:textId="77777777" w:rsidR="00DD7797" w:rsidRDefault="00DD7797" w:rsidP="00DD7797">
      <w:pPr>
        <w:pStyle w:val="ListingStandard"/>
      </w:pPr>
    </w:p>
    <w:p w14:paraId="5315ABDB" w14:textId="77777777" w:rsidR="00DD7797" w:rsidRDefault="00DD7797" w:rsidP="00DD7797">
      <w:pPr>
        <w:pStyle w:val="ListingStandard"/>
      </w:pPr>
      <w:r>
        <w:rPr>
          <w:rFonts w:ascii="Apple Color Emoji" w:hAnsi="Apple Color Emoji" w:cs="Apple Color Emoji"/>
        </w:rPr>
        <w:lastRenderedPageBreak/>
        <w:t>❌</w:t>
      </w:r>
      <w:r>
        <w:t xml:space="preserve"> Fehler:</w:t>
      </w:r>
    </w:p>
    <w:p w14:paraId="016EDF3B" w14:textId="77777777" w:rsidR="00DD7797" w:rsidRDefault="00DD7797" w:rsidP="00DD7797">
      <w:pPr>
        <w:pStyle w:val="ListingStandard"/>
      </w:pPr>
    </w:p>
    <w:p w14:paraId="157698C7" w14:textId="77777777" w:rsidR="00DD7797" w:rsidRDefault="00DD7797" w:rsidP="00DD7797">
      <w:pPr>
        <w:pStyle w:val="ListingStandard"/>
      </w:pPr>
      <w:r>
        <w:t>input() gibt Strings zurück. Diese werden ungeprüft an berechne_verdopplung() übergeben, die aber numerische Werte (Floats) erwartet.</w:t>
      </w:r>
    </w:p>
    <w:p w14:paraId="01CFC292" w14:textId="77777777" w:rsidR="00DD7797" w:rsidRDefault="00DD7797" w:rsidP="00DD7797">
      <w:pPr>
        <w:pStyle w:val="ListingStandard"/>
      </w:pPr>
    </w:p>
    <w:p w14:paraId="1A680377" w14:textId="77777777" w:rsidR="00DD7797" w:rsidRDefault="00DD7797" w:rsidP="00DD7797">
      <w:pPr>
        <w:pStyle w:val="ListingStandard"/>
      </w:pPr>
      <w:r>
        <w:rPr>
          <w:rFonts w:ascii="Apple Color Emoji" w:hAnsi="Apple Color Emoji" w:cs="Apple Color Emoji"/>
        </w:rPr>
        <w:t>✅</w:t>
      </w:r>
      <w:r>
        <w:t xml:space="preserve"> Lösung:</w:t>
      </w:r>
    </w:p>
    <w:p w14:paraId="2359B2B4" w14:textId="77777777" w:rsidR="00DD7797" w:rsidRDefault="00DD7797" w:rsidP="00DD7797">
      <w:pPr>
        <w:pStyle w:val="ListingStandard"/>
      </w:pPr>
    </w:p>
    <w:p w14:paraId="43297AA5" w14:textId="77777777" w:rsidR="00DD7797" w:rsidRDefault="00DD7797" w:rsidP="00DD7797">
      <w:pPr>
        <w:pStyle w:val="ListingStandard"/>
      </w:pPr>
      <w:r>
        <w:t>startkapital = float(input("Gib das Startkapital ein: "))</w:t>
      </w:r>
    </w:p>
    <w:p w14:paraId="2952E692" w14:textId="77777777" w:rsidR="00DD7797" w:rsidRDefault="00DD7797" w:rsidP="00DD7797">
      <w:pPr>
        <w:pStyle w:val="ListingStandard"/>
      </w:pPr>
      <w:r>
        <w:t>zinssatz = float(input("Gib den Zinssatz in Prozent ein: "))</w:t>
      </w:r>
    </w:p>
    <w:p w14:paraId="6C642A01" w14:textId="77777777" w:rsidR="00DD7797" w:rsidRDefault="00DD7797" w:rsidP="00DD7797">
      <w:pPr>
        <w:pStyle w:val="ListingStandard"/>
      </w:pPr>
    </w:p>
    <w:p w14:paraId="59AC66B1" w14:textId="77777777" w:rsidR="00DD7797" w:rsidRDefault="00DD7797" w:rsidP="00DD7797">
      <w:pPr>
        <w:pStyle w:val="ListingStandard"/>
      </w:pPr>
    </w:p>
    <w:p w14:paraId="45EC7795" w14:textId="77777777" w:rsidR="00DD7797" w:rsidRDefault="00DD7797" w:rsidP="00DD7797">
      <w:pPr>
        <w:pStyle w:val="ListingStandard"/>
      </w:pPr>
      <w:r>
        <w:rPr>
          <w:rFonts w:ascii="Roboto" w:hAnsi="Roboto" w:cs="Roboto"/>
        </w:rPr>
        <w:t>⸻</w:t>
      </w:r>
    </w:p>
    <w:p w14:paraId="1BB45C75" w14:textId="77777777" w:rsidR="00DD7797" w:rsidRDefault="00DD7797" w:rsidP="00DD7797">
      <w:pPr>
        <w:pStyle w:val="ListingStandard"/>
      </w:pPr>
    </w:p>
    <w:p w14:paraId="714BB95C" w14:textId="77777777" w:rsidR="00DD7797" w:rsidRDefault="00DD7797" w:rsidP="00DD7797">
      <w:pPr>
        <w:pStyle w:val="ListingStandard"/>
      </w:pPr>
      <w:r>
        <w:rPr>
          <w:rFonts w:ascii="Apple Color Emoji" w:hAnsi="Apple Color Emoji" w:cs="Apple Color Emoji"/>
        </w:rPr>
        <w:t>🔴</w:t>
      </w:r>
      <w:r>
        <w:t xml:space="preserve"> 2. Der Zinssatz wird nicht in einen Dezimalwert umgerechnet</w:t>
      </w:r>
    </w:p>
    <w:p w14:paraId="0112FBDB" w14:textId="77777777" w:rsidR="00DD7797" w:rsidRDefault="00DD7797" w:rsidP="00DD7797">
      <w:pPr>
        <w:pStyle w:val="ListingStandard"/>
      </w:pPr>
    </w:p>
    <w:p w14:paraId="5054B695" w14:textId="77777777" w:rsidR="00DD7797" w:rsidRDefault="00DD7797" w:rsidP="00DD7797">
      <w:pPr>
        <w:pStyle w:val="ListingStandard"/>
      </w:pPr>
      <w:r>
        <w:t>kapital = kapital + kapital * zinssatz</w:t>
      </w:r>
    </w:p>
    <w:p w14:paraId="5CED4A8B" w14:textId="77777777" w:rsidR="00DD7797" w:rsidRDefault="00DD7797" w:rsidP="00DD7797">
      <w:pPr>
        <w:pStyle w:val="ListingStandard"/>
      </w:pPr>
    </w:p>
    <w:p w14:paraId="1651A8B1" w14:textId="77777777" w:rsidR="00DD7797" w:rsidRDefault="00DD7797" w:rsidP="00DD7797">
      <w:pPr>
        <w:pStyle w:val="ListingStandard"/>
      </w:pPr>
      <w:r>
        <w:rPr>
          <w:rFonts w:ascii="Apple Color Emoji" w:hAnsi="Apple Color Emoji" w:cs="Apple Color Emoji"/>
        </w:rPr>
        <w:t>❌</w:t>
      </w:r>
      <w:r>
        <w:t xml:space="preserve"> Fehler:</w:t>
      </w:r>
    </w:p>
    <w:p w14:paraId="55C13AE2" w14:textId="77777777" w:rsidR="00DD7797" w:rsidRDefault="00DD7797" w:rsidP="00DD7797">
      <w:pPr>
        <w:pStyle w:val="ListingStandard"/>
      </w:pPr>
    </w:p>
    <w:p w14:paraId="70FCCCDC" w14:textId="77777777" w:rsidR="00DD7797" w:rsidRDefault="00DD7797" w:rsidP="00DD7797">
      <w:pPr>
        <w:pStyle w:val="ListingStandard"/>
      </w:pPr>
      <w:r>
        <w:t>Wenn der Nutzer z.</w:t>
      </w:r>
      <w:r>
        <w:rPr>
          <w:rFonts w:ascii="Cambria Math" w:hAnsi="Cambria Math" w:cs="Cambria Math"/>
        </w:rPr>
        <w:t> </w:t>
      </w:r>
      <w:r>
        <w:t>B. 5 für 5</w:t>
      </w:r>
      <w:r>
        <w:rPr>
          <w:rFonts w:ascii="Cambria Math" w:hAnsi="Cambria Math" w:cs="Cambria Math"/>
        </w:rPr>
        <w:t> </w:t>
      </w:r>
      <w:r>
        <w:t>% eingibt, wird damit gerechnet wie mit dem Faktor 5 (also 500</w:t>
      </w:r>
      <w:r>
        <w:rPr>
          <w:rFonts w:ascii="Cambria Math" w:hAnsi="Cambria Math" w:cs="Cambria Math"/>
        </w:rPr>
        <w:t> </w:t>
      </w:r>
      <w:r>
        <w:t>% Zinsen).</w:t>
      </w:r>
    </w:p>
    <w:p w14:paraId="2D4C0F2E" w14:textId="77777777" w:rsidR="00DD7797" w:rsidRDefault="00DD7797" w:rsidP="00DD7797">
      <w:pPr>
        <w:pStyle w:val="ListingStandard"/>
      </w:pPr>
    </w:p>
    <w:p w14:paraId="59EF29E8" w14:textId="77777777" w:rsidR="00DD7797" w:rsidRDefault="00DD7797" w:rsidP="00DD7797">
      <w:pPr>
        <w:pStyle w:val="ListingStandard"/>
      </w:pPr>
      <w:r>
        <w:rPr>
          <w:rFonts w:ascii="Apple Color Emoji" w:hAnsi="Apple Color Emoji" w:cs="Apple Color Emoji"/>
        </w:rPr>
        <w:t>✅</w:t>
      </w:r>
      <w:r>
        <w:t xml:space="preserve"> Lösung:</w:t>
      </w:r>
    </w:p>
    <w:p w14:paraId="47278D16" w14:textId="77777777" w:rsidR="00DD7797" w:rsidRDefault="00DD7797" w:rsidP="00DD7797">
      <w:pPr>
        <w:pStyle w:val="ListingStandard"/>
      </w:pPr>
    </w:p>
    <w:p w14:paraId="535C5CBB" w14:textId="77777777" w:rsidR="00DD7797" w:rsidRDefault="00DD7797" w:rsidP="00DD7797">
      <w:pPr>
        <w:pStyle w:val="ListingStandard"/>
      </w:pPr>
      <w:r>
        <w:t>Zinssatz vor der Übergabe oder in der Funktion umrechnen:</w:t>
      </w:r>
    </w:p>
    <w:p w14:paraId="195E66AD" w14:textId="77777777" w:rsidR="00DD7797" w:rsidRDefault="00DD7797" w:rsidP="00DD7797">
      <w:pPr>
        <w:pStyle w:val="ListingStandard"/>
      </w:pPr>
    </w:p>
    <w:p w14:paraId="5595AE2C" w14:textId="77777777" w:rsidR="00DD7797" w:rsidRDefault="00DD7797" w:rsidP="00DD7797">
      <w:pPr>
        <w:pStyle w:val="ListingStandard"/>
      </w:pPr>
      <w:r>
        <w:t>zinssatz = zinssatz / 100</w:t>
      </w:r>
    </w:p>
    <w:p w14:paraId="6A47B815" w14:textId="77777777" w:rsidR="00DD7797" w:rsidRDefault="00DD7797" w:rsidP="00DD7797">
      <w:pPr>
        <w:pStyle w:val="ListingStandard"/>
      </w:pPr>
    </w:p>
    <w:p w14:paraId="5C6DDF42" w14:textId="77777777" w:rsidR="00DD7797" w:rsidRDefault="00DD7797" w:rsidP="00DD7797">
      <w:pPr>
        <w:pStyle w:val="ListingStandard"/>
      </w:pPr>
    </w:p>
    <w:p w14:paraId="7E1ADAD0" w14:textId="77777777" w:rsidR="00DD7797" w:rsidRDefault="00DD7797" w:rsidP="00DD7797">
      <w:pPr>
        <w:pStyle w:val="ListingStandard"/>
      </w:pPr>
      <w:r>
        <w:rPr>
          <w:rFonts w:ascii="Roboto" w:hAnsi="Roboto" w:cs="Roboto"/>
        </w:rPr>
        <w:t>⸻</w:t>
      </w:r>
    </w:p>
    <w:p w14:paraId="674956B8" w14:textId="77777777" w:rsidR="00DD7797" w:rsidRDefault="00DD7797" w:rsidP="00DD7797">
      <w:pPr>
        <w:pStyle w:val="ListingStandard"/>
      </w:pPr>
    </w:p>
    <w:p w14:paraId="0390C61C" w14:textId="77777777" w:rsidR="00DD7797" w:rsidRDefault="00DD7797" w:rsidP="00DD7797">
      <w:pPr>
        <w:pStyle w:val="ListingStandard"/>
      </w:pPr>
      <w:r>
        <w:rPr>
          <w:rFonts w:ascii="Apple Color Emoji" w:hAnsi="Apple Color Emoji" w:cs="Apple Color Emoji"/>
        </w:rPr>
        <w:t>🔴</w:t>
      </w:r>
      <w:r>
        <w:t xml:space="preserve"> 3. Unsaubere Übergabe an die Funktion</w:t>
      </w:r>
    </w:p>
    <w:p w14:paraId="640CDDE9" w14:textId="77777777" w:rsidR="00DD7797" w:rsidRDefault="00DD7797" w:rsidP="00DD7797">
      <w:pPr>
        <w:pStyle w:val="ListingStandard"/>
      </w:pPr>
    </w:p>
    <w:p w14:paraId="5CAA2742" w14:textId="77777777" w:rsidR="00DD7797" w:rsidRDefault="00DD7797" w:rsidP="00DD7797">
      <w:pPr>
        <w:pStyle w:val="ListingStandard"/>
      </w:pPr>
      <w:r>
        <w:t>anzahl_jahre = berechne_verdopplung(startkapital, zinssatz)</w:t>
      </w:r>
    </w:p>
    <w:p w14:paraId="06B0F33C" w14:textId="77777777" w:rsidR="00DD7797" w:rsidRDefault="00DD7797" w:rsidP="00DD7797">
      <w:pPr>
        <w:pStyle w:val="ListingStandard"/>
      </w:pPr>
    </w:p>
    <w:p w14:paraId="4D6FF99F" w14:textId="77777777" w:rsidR="00DD7797" w:rsidRDefault="00DD7797" w:rsidP="00DD7797">
      <w:pPr>
        <w:pStyle w:val="ListingStandard"/>
      </w:pPr>
      <w:r>
        <w:rPr>
          <w:rFonts w:ascii="Apple Color Emoji" w:hAnsi="Apple Color Emoji" w:cs="Apple Color Emoji"/>
        </w:rPr>
        <w:t>❌</w:t>
      </w:r>
      <w:r>
        <w:t xml:space="preserve"> Fehler:</w:t>
      </w:r>
    </w:p>
    <w:p w14:paraId="5BC824C6" w14:textId="77777777" w:rsidR="00DD7797" w:rsidRDefault="00DD7797" w:rsidP="00DD7797">
      <w:pPr>
        <w:pStyle w:val="ListingStandard"/>
      </w:pPr>
    </w:p>
    <w:p w14:paraId="28379BDE" w14:textId="77777777" w:rsidR="00DD7797" w:rsidRDefault="00DD7797" w:rsidP="00DD7797">
      <w:pPr>
        <w:pStyle w:val="ListingStandard"/>
      </w:pPr>
      <w:r>
        <w:lastRenderedPageBreak/>
        <w:t>Wenn der Benutzer einen ungültigen Wert eingibt (z.</w:t>
      </w:r>
      <w:r>
        <w:rPr>
          <w:rFonts w:ascii="Cambria Math" w:hAnsi="Cambria Math" w:cs="Cambria Math"/>
        </w:rPr>
        <w:t> </w:t>
      </w:r>
      <w:r>
        <w:t>B. Text statt Zahl), stürzt das Programm ab.</w:t>
      </w:r>
    </w:p>
    <w:p w14:paraId="7863689D" w14:textId="77777777" w:rsidR="00DD7797" w:rsidRDefault="00DD7797" w:rsidP="00DD7797">
      <w:pPr>
        <w:pStyle w:val="ListingStandard"/>
      </w:pPr>
    </w:p>
    <w:p w14:paraId="18B14E7E" w14:textId="77777777" w:rsidR="00DD7797" w:rsidRDefault="00DD7797" w:rsidP="00DD7797">
      <w:pPr>
        <w:pStyle w:val="ListingStandard"/>
      </w:pPr>
      <w:r>
        <w:rPr>
          <w:rFonts w:ascii="Apple Color Emoji" w:hAnsi="Apple Color Emoji" w:cs="Apple Color Emoji"/>
        </w:rPr>
        <w:t>✅</w:t>
      </w:r>
      <w:r>
        <w:t xml:space="preserve"> Verbesserung (optional):</w:t>
      </w:r>
    </w:p>
    <w:p w14:paraId="651CEA33" w14:textId="77777777" w:rsidR="00DD7797" w:rsidRDefault="00DD7797" w:rsidP="00DD7797">
      <w:pPr>
        <w:pStyle w:val="ListingStandard"/>
      </w:pPr>
    </w:p>
    <w:p w14:paraId="215189BC" w14:textId="77777777" w:rsidR="00DD7797" w:rsidRDefault="00DD7797" w:rsidP="00DD7797">
      <w:pPr>
        <w:pStyle w:val="ListingStandard"/>
      </w:pPr>
      <w:r>
        <w:t>try:</w:t>
      </w:r>
    </w:p>
    <w:p w14:paraId="501DB7A7" w14:textId="77777777" w:rsidR="00DD7797" w:rsidRDefault="00DD7797" w:rsidP="00DD7797">
      <w:pPr>
        <w:pStyle w:val="ListingStandard"/>
      </w:pPr>
      <w:r>
        <w:t xml:space="preserve">    startkapital = float(input("Gib das Startkapital ein: "))</w:t>
      </w:r>
    </w:p>
    <w:p w14:paraId="1F1B7104" w14:textId="77777777" w:rsidR="00DD7797" w:rsidRDefault="00DD7797" w:rsidP="00DD7797">
      <w:pPr>
        <w:pStyle w:val="ListingStandard"/>
      </w:pPr>
      <w:r>
        <w:t xml:space="preserve">    zinssatz = float(input("Gib den Zinssatz in Prozent ein: ")) / 100</w:t>
      </w:r>
    </w:p>
    <w:p w14:paraId="7ACB56C7" w14:textId="77777777" w:rsidR="00DD7797" w:rsidRDefault="00DD7797" w:rsidP="00DD7797">
      <w:pPr>
        <w:pStyle w:val="ListingStandard"/>
      </w:pPr>
      <w:r>
        <w:t>except ValueError:</w:t>
      </w:r>
    </w:p>
    <w:p w14:paraId="65CD1690" w14:textId="77777777" w:rsidR="00DD7797" w:rsidRDefault="00DD7797" w:rsidP="00DD7797">
      <w:pPr>
        <w:pStyle w:val="ListingStandard"/>
      </w:pPr>
      <w:r>
        <w:t xml:space="preserve">    print("Bitte gib gültige Zahlen ein.")</w:t>
      </w:r>
    </w:p>
    <w:p w14:paraId="07E77F56" w14:textId="77777777" w:rsidR="00DD7797" w:rsidRDefault="00DD7797" w:rsidP="00DD7797">
      <w:pPr>
        <w:pStyle w:val="ListingStandard"/>
      </w:pPr>
      <w:r>
        <w:t xml:space="preserve">    exit()</w:t>
      </w:r>
    </w:p>
    <w:p w14:paraId="570CC4BB" w14:textId="77777777" w:rsidR="00DD7797" w:rsidRDefault="00DD7797" w:rsidP="00DD7797">
      <w:pPr>
        <w:pStyle w:val="ListingStandard"/>
      </w:pPr>
    </w:p>
    <w:p w14:paraId="1FE42682" w14:textId="77777777" w:rsidR="00DD7797" w:rsidRDefault="00DD7797" w:rsidP="00DD7797">
      <w:pPr>
        <w:pStyle w:val="ListingStandard"/>
      </w:pPr>
    </w:p>
    <w:p w14:paraId="0EA60446" w14:textId="77777777" w:rsidR="00DD7797" w:rsidRDefault="00DD7797" w:rsidP="00DD7797">
      <w:pPr>
        <w:pStyle w:val="ListingStandard"/>
      </w:pPr>
      <w:r>
        <w:rPr>
          <w:rFonts w:ascii="Roboto" w:hAnsi="Roboto" w:cs="Roboto"/>
        </w:rPr>
        <w:t>⸻</w:t>
      </w:r>
    </w:p>
    <w:p w14:paraId="11FEAA01" w14:textId="77777777" w:rsidR="00DD7797" w:rsidRDefault="00DD7797" w:rsidP="00DD7797">
      <w:pPr>
        <w:pStyle w:val="ListingStandard"/>
      </w:pPr>
    </w:p>
    <w:p w14:paraId="71CCA128" w14:textId="77777777" w:rsidR="00DD7797" w:rsidRDefault="00DD7797" w:rsidP="00DD7797">
      <w:pPr>
        <w:pStyle w:val="ListingStandard"/>
      </w:pPr>
      <w:r>
        <w:rPr>
          <w:rFonts w:ascii="Apple Color Emoji" w:hAnsi="Apple Color Emoji" w:cs="Apple Color Emoji"/>
        </w:rPr>
        <w:t>🟡</w:t>
      </w:r>
      <w:r>
        <w:t xml:space="preserve"> 4. Kein Schutz vor negativem oder 0</w:t>
      </w:r>
      <w:r>
        <w:rPr>
          <w:rFonts w:ascii="Cambria Math" w:hAnsi="Cambria Math" w:cs="Cambria Math"/>
        </w:rPr>
        <w:t> </w:t>
      </w:r>
      <w:r>
        <w:t>%-Zinssatz</w:t>
      </w:r>
    </w:p>
    <w:p w14:paraId="524F6F98" w14:textId="77777777" w:rsidR="00DD7797" w:rsidRDefault="00DD7797" w:rsidP="00DD7797">
      <w:pPr>
        <w:pStyle w:val="ListingStandard"/>
      </w:pPr>
    </w:p>
    <w:p w14:paraId="4C7901FE" w14:textId="77777777" w:rsidR="00DD7797" w:rsidRDefault="00DD7797" w:rsidP="00DD7797">
      <w:pPr>
        <w:pStyle w:val="ListingStandard"/>
      </w:pPr>
      <w:r>
        <w:rPr>
          <w:rFonts w:ascii="Apple Color Emoji" w:hAnsi="Apple Color Emoji" w:cs="Apple Color Emoji"/>
        </w:rPr>
        <w:t>❌</w:t>
      </w:r>
      <w:r>
        <w:t xml:space="preserve"> Problem:</w:t>
      </w:r>
    </w:p>
    <w:p w14:paraId="594E5D11" w14:textId="77777777" w:rsidR="00DD7797" w:rsidRDefault="00DD7797" w:rsidP="00DD7797">
      <w:pPr>
        <w:pStyle w:val="ListingStandard"/>
      </w:pPr>
    </w:p>
    <w:p w14:paraId="2E552F51" w14:textId="77777777" w:rsidR="00DD7797" w:rsidRDefault="00DD7797" w:rsidP="00DD7797">
      <w:pPr>
        <w:pStyle w:val="ListingStandard"/>
      </w:pPr>
      <w:r>
        <w:t>Bei 0</w:t>
      </w:r>
      <w:r>
        <w:rPr>
          <w:rFonts w:ascii="Cambria Math" w:hAnsi="Cambria Math" w:cs="Cambria Math"/>
        </w:rPr>
        <w:t> </w:t>
      </w:r>
      <w:r>
        <w:t>% oder negativem Zinssatz wird die Schleife nie enden → Endlosschleife.</w:t>
      </w:r>
    </w:p>
    <w:p w14:paraId="1504FD9C" w14:textId="77777777" w:rsidR="00DD7797" w:rsidRDefault="00DD7797" w:rsidP="00DD7797">
      <w:pPr>
        <w:pStyle w:val="ListingStandard"/>
      </w:pPr>
    </w:p>
    <w:p w14:paraId="7B821293" w14:textId="77777777" w:rsidR="00DD7797" w:rsidRDefault="00DD7797" w:rsidP="00DD7797">
      <w:pPr>
        <w:pStyle w:val="ListingStandard"/>
      </w:pPr>
      <w:r>
        <w:rPr>
          <w:rFonts w:ascii="Apple Color Emoji" w:hAnsi="Apple Color Emoji" w:cs="Apple Color Emoji"/>
        </w:rPr>
        <w:t>✅</w:t>
      </w:r>
      <w:r>
        <w:t xml:space="preserve"> Lösung:</w:t>
      </w:r>
    </w:p>
    <w:p w14:paraId="480F877D" w14:textId="77777777" w:rsidR="00DD7797" w:rsidRDefault="00DD7797" w:rsidP="00DD7797">
      <w:pPr>
        <w:pStyle w:val="ListingStandard"/>
      </w:pPr>
    </w:p>
    <w:p w14:paraId="16CDAA71" w14:textId="77777777" w:rsidR="00DD7797" w:rsidRDefault="00DD7797" w:rsidP="00DD7797">
      <w:pPr>
        <w:pStyle w:val="ListingStandard"/>
      </w:pPr>
      <w:r>
        <w:t>if zinssatz &lt;= 0:</w:t>
      </w:r>
    </w:p>
    <w:p w14:paraId="6B107755" w14:textId="77777777" w:rsidR="00DD7797" w:rsidRDefault="00DD7797" w:rsidP="00DD7797">
      <w:pPr>
        <w:pStyle w:val="ListingStandard"/>
      </w:pPr>
      <w:r>
        <w:t xml:space="preserve">    print("Der Zinssatz muss größer als 0 sein.")</w:t>
      </w:r>
    </w:p>
    <w:p w14:paraId="71BEE040" w14:textId="77777777" w:rsidR="00DD7797" w:rsidRDefault="00DD7797" w:rsidP="00DD7797">
      <w:pPr>
        <w:pStyle w:val="ListingStandard"/>
      </w:pPr>
      <w:r>
        <w:t xml:space="preserve">    exit()</w:t>
      </w:r>
    </w:p>
    <w:p w14:paraId="42ADF880" w14:textId="77777777" w:rsidR="00DD7797" w:rsidRDefault="00DD7797" w:rsidP="00DD7797">
      <w:pPr>
        <w:pStyle w:val="ListingStandard"/>
      </w:pPr>
    </w:p>
    <w:p w14:paraId="27232D14" w14:textId="77777777" w:rsidR="00DD7797" w:rsidRDefault="00DD7797" w:rsidP="00DD7797">
      <w:pPr>
        <w:pStyle w:val="ListingStandard"/>
      </w:pPr>
    </w:p>
    <w:p w14:paraId="0B85254C" w14:textId="77777777" w:rsidR="00DD7797" w:rsidRDefault="00DD7797" w:rsidP="00DD7797">
      <w:pPr>
        <w:pStyle w:val="ListingStandard"/>
      </w:pPr>
      <w:r>
        <w:rPr>
          <w:rFonts w:ascii="Roboto" w:hAnsi="Roboto" w:cs="Roboto"/>
        </w:rPr>
        <w:t>⸻</w:t>
      </w:r>
    </w:p>
    <w:p w14:paraId="0DF47D99" w14:textId="77777777" w:rsidR="00DD7797" w:rsidRDefault="00DD7797" w:rsidP="00DD7797">
      <w:pPr>
        <w:pStyle w:val="ListingStandard"/>
      </w:pPr>
    </w:p>
    <w:p w14:paraId="778317C4" w14:textId="77777777" w:rsidR="00DD7797" w:rsidRDefault="00DD7797" w:rsidP="00DD7797">
      <w:pPr>
        <w:pStyle w:val="ListingStandard"/>
      </w:pPr>
      <w:r>
        <w:rPr>
          <w:rFonts w:ascii="Apple Color Emoji" w:hAnsi="Apple Color Emoji" w:cs="Apple Color Emoji"/>
        </w:rPr>
        <w:t>🟡</w:t>
      </w:r>
      <w:r>
        <w:t xml:space="preserve"> 5. Code-Verbesserung: Lesbarkeit</w:t>
      </w:r>
    </w:p>
    <w:p w14:paraId="7B33BB73" w14:textId="77777777" w:rsidR="00DD7797" w:rsidRDefault="00DD7797" w:rsidP="00DD7797">
      <w:pPr>
        <w:pStyle w:val="ListingStandard"/>
      </w:pPr>
    </w:p>
    <w:p w14:paraId="0AAB37B9" w14:textId="77777777" w:rsidR="00DD7797" w:rsidRDefault="00DD7797" w:rsidP="00DD7797">
      <w:pPr>
        <w:pStyle w:val="ListingStandard"/>
      </w:pPr>
      <w:r>
        <w:t>Z.</w:t>
      </w:r>
      <w:r>
        <w:rPr>
          <w:rFonts w:ascii="Cambria Math" w:hAnsi="Cambria Math" w:cs="Cambria Math"/>
        </w:rPr>
        <w:t> </w:t>
      </w:r>
      <w:r>
        <w:t>B. statt:</w:t>
      </w:r>
    </w:p>
    <w:p w14:paraId="65855AF1" w14:textId="77777777" w:rsidR="00DD7797" w:rsidRDefault="00DD7797" w:rsidP="00DD7797">
      <w:pPr>
        <w:pStyle w:val="ListingStandard"/>
      </w:pPr>
    </w:p>
    <w:p w14:paraId="47FECC3B" w14:textId="77777777" w:rsidR="00DD7797" w:rsidRDefault="00DD7797" w:rsidP="00DD7797">
      <w:pPr>
        <w:pStyle w:val="ListingStandard"/>
      </w:pPr>
      <w:r>
        <w:t>jahr = jahr + 1</w:t>
      </w:r>
    </w:p>
    <w:p w14:paraId="14EDD6DE" w14:textId="77777777" w:rsidR="00DD7797" w:rsidRDefault="00DD7797" w:rsidP="00DD7797">
      <w:pPr>
        <w:pStyle w:val="ListingStandard"/>
      </w:pPr>
    </w:p>
    <w:p w14:paraId="0358B78D" w14:textId="77777777" w:rsidR="00DD7797" w:rsidRDefault="00DD7797" w:rsidP="00DD7797">
      <w:pPr>
        <w:pStyle w:val="ListingStandard"/>
      </w:pPr>
      <w:r>
        <w:t>kannst du auch</w:t>
      </w:r>
    </w:p>
    <w:p w14:paraId="7D8658D6" w14:textId="77777777" w:rsidR="00DD7797" w:rsidRDefault="00DD7797" w:rsidP="00DD7797">
      <w:pPr>
        <w:pStyle w:val="ListingStandard"/>
      </w:pPr>
    </w:p>
    <w:p w14:paraId="260B07EC" w14:textId="77777777" w:rsidR="00DD7797" w:rsidRDefault="00DD7797" w:rsidP="00DD7797">
      <w:pPr>
        <w:pStyle w:val="ListingStandard"/>
      </w:pPr>
      <w:r>
        <w:lastRenderedPageBreak/>
        <w:t>jahr += 1</w:t>
      </w:r>
    </w:p>
    <w:p w14:paraId="103BBE15" w14:textId="77777777" w:rsidR="00DD7797" w:rsidRDefault="00DD7797" w:rsidP="00DD7797">
      <w:pPr>
        <w:pStyle w:val="ListingStandard"/>
      </w:pPr>
    </w:p>
    <w:p w14:paraId="5EF7DAD5" w14:textId="77777777" w:rsidR="00DD7797" w:rsidRDefault="00DD7797" w:rsidP="00DD7797">
      <w:pPr>
        <w:pStyle w:val="ListingStandard"/>
      </w:pPr>
      <w:r>
        <w:t>verwenden (das ist aber stilistisch und kein Fehler).</w:t>
      </w:r>
    </w:p>
    <w:p w14:paraId="659307DA" w14:textId="77777777" w:rsidR="00DD7797" w:rsidRDefault="00DD7797" w:rsidP="00DD7797">
      <w:pPr>
        <w:pStyle w:val="ListingStandard"/>
      </w:pPr>
    </w:p>
    <w:p w14:paraId="54A1144E" w14:textId="77777777" w:rsidR="00DD7797" w:rsidRDefault="00DD7797" w:rsidP="00DD7797">
      <w:pPr>
        <w:pStyle w:val="ListingStandard"/>
      </w:pPr>
      <w:r>
        <w:rPr>
          <w:rFonts w:ascii="Roboto" w:hAnsi="Roboto" w:cs="Roboto"/>
        </w:rPr>
        <w:t>⸻</w:t>
      </w:r>
    </w:p>
    <w:p w14:paraId="4294D392" w14:textId="77777777" w:rsidR="00DD7797" w:rsidRDefault="00DD7797" w:rsidP="00DD7797">
      <w:pPr>
        <w:pStyle w:val="ListingStandard"/>
      </w:pPr>
    </w:p>
    <w:p w14:paraId="62855CB5" w14:textId="77777777" w:rsidR="00DD7797" w:rsidRDefault="00DD7797" w:rsidP="00DD7797">
      <w:pPr>
        <w:pStyle w:val="ListingStandard"/>
      </w:pPr>
      <w:r>
        <w:rPr>
          <w:rFonts w:ascii="Apple Color Emoji" w:hAnsi="Apple Color Emoji" w:cs="Apple Color Emoji"/>
        </w:rPr>
        <w:t>✅</w:t>
      </w:r>
      <w:r>
        <w:t xml:space="preserve"> Korrigierter Code:</w:t>
      </w:r>
    </w:p>
    <w:p w14:paraId="31426F56" w14:textId="77777777" w:rsidR="00DD7797" w:rsidRDefault="00DD7797" w:rsidP="00DD7797">
      <w:pPr>
        <w:pStyle w:val="ListingStandard"/>
      </w:pPr>
    </w:p>
    <w:p w14:paraId="5CB5F914" w14:textId="77777777" w:rsidR="00DD7797" w:rsidRDefault="00DD7797" w:rsidP="00DD7797">
      <w:pPr>
        <w:pStyle w:val="ListingStandard"/>
      </w:pPr>
      <w:r>
        <w:t># Kapitalverdopplung berechnen</w:t>
      </w:r>
    </w:p>
    <w:p w14:paraId="4C214F01" w14:textId="77777777" w:rsidR="00DD7797" w:rsidRDefault="00DD7797" w:rsidP="00DD7797">
      <w:pPr>
        <w:pStyle w:val="ListingStandard"/>
      </w:pPr>
      <w:r>
        <w:t>def berechne_verdopplung(kapital, zinssatz):</w:t>
      </w:r>
    </w:p>
    <w:p w14:paraId="34E0B1EE" w14:textId="77777777" w:rsidR="00DD7797" w:rsidRDefault="00DD7797" w:rsidP="00DD7797">
      <w:pPr>
        <w:pStyle w:val="ListingStandard"/>
      </w:pPr>
      <w:r>
        <w:t xml:space="preserve">    jahr = 0</w:t>
      </w:r>
    </w:p>
    <w:p w14:paraId="2B16C5C3" w14:textId="77777777" w:rsidR="00DD7797" w:rsidRDefault="00DD7797" w:rsidP="00DD7797">
      <w:pPr>
        <w:pStyle w:val="ListingStandard"/>
      </w:pPr>
      <w:r>
        <w:t xml:space="preserve">    endkapital = kapital * 2</w:t>
      </w:r>
    </w:p>
    <w:p w14:paraId="23AD9C90" w14:textId="77777777" w:rsidR="00DD7797" w:rsidRDefault="00DD7797" w:rsidP="00DD7797">
      <w:pPr>
        <w:pStyle w:val="ListingStandard"/>
      </w:pPr>
      <w:r>
        <w:t xml:space="preserve">    while kapital &lt; endkapital:</w:t>
      </w:r>
    </w:p>
    <w:p w14:paraId="565C082B" w14:textId="77777777" w:rsidR="00DD7797" w:rsidRDefault="00DD7797" w:rsidP="00DD7797">
      <w:pPr>
        <w:pStyle w:val="ListingStandard"/>
      </w:pPr>
      <w:r>
        <w:t xml:space="preserve">        kapital += kapital * zinssatz</w:t>
      </w:r>
    </w:p>
    <w:p w14:paraId="23B23AE1" w14:textId="77777777" w:rsidR="00DD7797" w:rsidRDefault="00DD7797" w:rsidP="00DD7797">
      <w:pPr>
        <w:pStyle w:val="ListingStandard"/>
      </w:pPr>
      <w:r>
        <w:t xml:space="preserve">        jahr += 1</w:t>
      </w:r>
    </w:p>
    <w:p w14:paraId="07899ABD" w14:textId="77777777" w:rsidR="00DD7797" w:rsidRDefault="00DD7797" w:rsidP="00DD7797">
      <w:pPr>
        <w:pStyle w:val="ListingStandard"/>
      </w:pPr>
      <w:r>
        <w:t xml:space="preserve">    return jahr</w:t>
      </w:r>
    </w:p>
    <w:p w14:paraId="450205B3" w14:textId="77777777" w:rsidR="00DD7797" w:rsidRDefault="00DD7797" w:rsidP="00DD7797">
      <w:pPr>
        <w:pStyle w:val="ListingStandard"/>
      </w:pPr>
    </w:p>
    <w:p w14:paraId="79A170FA" w14:textId="77777777" w:rsidR="00DD7797" w:rsidRDefault="00DD7797" w:rsidP="00DD7797">
      <w:pPr>
        <w:pStyle w:val="ListingStandard"/>
      </w:pPr>
      <w:r>
        <w:t># Benutzereingaben mit Fehlerbehandlung</w:t>
      </w:r>
    </w:p>
    <w:p w14:paraId="41781591" w14:textId="77777777" w:rsidR="00DD7797" w:rsidRDefault="00DD7797" w:rsidP="00DD7797">
      <w:pPr>
        <w:pStyle w:val="ListingStandard"/>
      </w:pPr>
      <w:r>
        <w:t>try:</w:t>
      </w:r>
    </w:p>
    <w:p w14:paraId="36E020FC" w14:textId="77777777" w:rsidR="00DD7797" w:rsidRDefault="00DD7797" w:rsidP="00DD7797">
      <w:pPr>
        <w:pStyle w:val="ListingStandard"/>
      </w:pPr>
      <w:r>
        <w:t xml:space="preserve">    startkapital = float(input("Gib das Startkapital ein: "))</w:t>
      </w:r>
    </w:p>
    <w:p w14:paraId="4F5E3E0F" w14:textId="77777777" w:rsidR="00DD7797" w:rsidRDefault="00DD7797" w:rsidP="00DD7797">
      <w:pPr>
        <w:pStyle w:val="ListingStandard"/>
      </w:pPr>
      <w:r>
        <w:t xml:space="preserve">    zinssatz = float(input("Gib den Zinssatz in Prozent ein: ")) / 100</w:t>
      </w:r>
    </w:p>
    <w:p w14:paraId="6D7FAF78" w14:textId="77777777" w:rsidR="00DD7797" w:rsidRDefault="00DD7797" w:rsidP="00DD7797">
      <w:pPr>
        <w:pStyle w:val="ListingStandard"/>
      </w:pPr>
      <w:r>
        <w:t xml:space="preserve">    if zinssatz &lt;= 0:</w:t>
      </w:r>
    </w:p>
    <w:p w14:paraId="567B8F9F" w14:textId="77777777" w:rsidR="00DD7797" w:rsidRDefault="00DD7797" w:rsidP="00DD7797">
      <w:pPr>
        <w:pStyle w:val="ListingStandard"/>
      </w:pPr>
      <w:r>
        <w:t xml:space="preserve">        print("Der Zinssatz muss größer als 0 sein.")</w:t>
      </w:r>
    </w:p>
    <w:p w14:paraId="5D41985B" w14:textId="77777777" w:rsidR="00DD7797" w:rsidRDefault="00DD7797" w:rsidP="00DD7797">
      <w:pPr>
        <w:pStyle w:val="ListingStandard"/>
      </w:pPr>
      <w:r>
        <w:t xml:space="preserve">        exit()</w:t>
      </w:r>
    </w:p>
    <w:p w14:paraId="387ED3D8" w14:textId="77777777" w:rsidR="00DD7797" w:rsidRDefault="00DD7797" w:rsidP="00DD7797">
      <w:pPr>
        <w:pStyle w:val="ListingStandard"/>
      </w:pPr>
      <w:r>
        <w:t>except ValueError:</w:t>
      </w:r>
    </w:p>
    <w:p w14:paraId="7491D7D0" w14:textId="77777777" w:rsidR="00DD7797" w:rsidRDefault="00DD7797" w:rsidP="00DD7797">
      <w:pPr>
        <w:pStyle w:val="ListingStandard"/>
      </w:pPr>
      <w:r>
        <w:t xml:space="preserve">    print("Bitte gib gültige Zahlen ein.")</w:t>
      </w:r>
    </w:p>
    <w:p w14:paraId="1A11384E" w14:textId="77777777" w:rsidR="00DD7797" w:rsidRDefault="00DD7797" w:rsidP="00DD7797">
      <w:pPr>
        <w:pStyle w:val="ListingStandard"/>
      </w:pPr>
      <w:r>
        <w:t xml:space="preserve">    exit()</w:t>
      </w:r>
    </w:p>
    <w:p w14:paraId="21A9D7D6" w14:textId="77777777" w:rsidR="00DD7797" w:rsidRDefault="00DD7797" w:rsidP="00DD7797">
      <w:pPr>
        <w:pStyle w:val="ListingStandard"/>
      </w:pPr>
    </w:p>
    <w:p w14:paraId="0BC9FBDF" w14:textId="77777777" w:rsidR="00DD7797" w:rsidRDefault="00DD7797" w:rsidP="00DD7797">
      <w:pPr>
        <w:pStyle w:val="ListingStandard"/>
      </w:pPr>
      <w:r>
        <w:t>anzahl_jahre = berechne_verdopplung(startkapital, zinssatz)</w:t>
      </w:r>
    </w:p>
    <w:p w14:paraId="5ED0464B" w14:textId="77777777" w:rsidR="00DD7797" w:rsidRDefault="00DD7797" w:rsidP="00DD7797">
      <w:pPr>
        <w:pStyle w:val="ListingStandard"/>
      </w:pPr>
      <w:r>
        <w:t>print("Das Kapital hat sich nach", anzahl_jahre, "Jahren verdoppelt.")</w:t>
      </w:r>
    </w:p>
    <w:p w14:paraId="7725927F" w14:textId="77777777" w:rsidR="00DD7797" w:rsidRDefault="00DD7797" w:rsidP="00DD7797">
      <w:pPr>
        <w:pStyle w:val="ListingStandard"/>
      </w:pPr>
    </w:p>
    <w:p w14:paraId="7771F783" w14:textId="77777777" w:rsidR="00DD7797" w:rsidRDefault="00DD7797" w:rsidP="00DD7797">
      <w:pPr>
        <w:pStyle w:val="ListingStandard"/>
      </w:pPr>
    </w:p>
    <w:p w14:paraId="6A3153A6" w14:textId="77777777" w:rsidR="00DD7797" w:rsidRDefault="00DD7797" w:rsidP="00DD7797">
      <w:pPr>
        <w:pStyle w:val="ListingStandard"/>
      </w:pPr>
      <w:r>
        <w:rPr>
          <w:rFonts w:ascii="Roboto" w:hAnsi="Roboto" w:cs="Roboto"/>
        </w:rPr>
        <w:t>⸻</w:t>
      </w:r>
    </w:p>
    <w:p w14:paraId="0162F946" w14:textId="77777777" w:rsidR="00DD7797" w:rsidRDefault="00DD7797" w:rsidP="00DD7797">
      <w:pPr>
        <w:pStyle w:val="ListingStandard"/>
      </w:pPr>
    </w:p>
    <w:p w14:paraId="4D01B078" w14:textId="77777777" w:rsidR="00DD7797" w:rsidRDefault="00DD7797" w:rsidP="00DD7797">
      <w:pPr>
        <w:pStyle w:val="ListingStandard"/>
      </w:pPr>
      <w:r>
        <w:rPr>
          <w:rFonts w:ascii="Apple Color Emoji" w:hAnsi="Apple Color Emoji" w:cs="Apple Color Emoji"/>
        </w:rPr>
        <w:t>📌</w:t>
      </w:r>
      <w:r>
        <w:t xml:space="preserve"> Zusammenfassung der häufigsten Anfängerfehler im Code:</w:t>
      </w:r>
    </w:p>
    <w:p w14:paraId="54DBD4B8" w14:textId="77777777" w:rsidR="00DD7797" w:rsidRDefault="00DD7797" w:rsidP="00DD7797">
      <w:pPr>
        <w:pStyle w:val="ListingStandard"/>
      </w:pPr>
    </w:p>
    <w:p w14:paraId="107C7615" w14:textId="77777777" w:rsidR="00DD7797" w:rsidRDefault="00DD7797" w:rsidP="00DD7797">
      <w:pPr>
        <w:pStyle w:val="ListingStandard"/>
      </w:pPr>
      <w:r>
        <w:t>Fehlerart</w:t>
      </w:r>
      <w:r>
        <w:tab/>
        <w:t>Beschreibung</w:t>
      </w:r>
    </w:p>
    <w:p w14:paraId="11CAB1F0" w14:textId="77777777" w:rsidR="00DD7797" w:rsidRDefault="00DD7797" w:rsidP="00DD7797">
      <w:pPr>
        <w:pStyle w:val="ListingStandard"/>
      </w:pPr>
      <w:r>
        <w:lastRenderedPageBreak/>
        <w:t>Eingabetyp nicht konvertiert</w:t>
      </w:r>
      <w:r>
        <w:tab/>
        <w:t>input() gibt String zurück, wird aber als Zahl verwendet</w:t>
      </w:r>
    </w:p>
    <w:p w14:paraId="28190168" w14:textId="77777777" w:rsidR="00DD7797" w:rsidRDefault="00DD7797" w:rsidP="00DD7797">
      <w:pPr>
        <w:pStyle w:val="ListingStandard"/>
      </w:pPr>
      <w:r>
        <w:t>Prozentwert nicht skaliert</w:t>
      </w:r>
      <w:r>
        <w:tab/>
        <w:t>5 % wird als 5.0 interpretiert, nicht 0.05</w:t>
      </w:r>
    </w:p>
    <w:p w14:paraId="6257B59E" w14:textId="77777777" w:rsidR="00DD7797" w:rsidRDefault="00DD7797" w:rsidP="00DD7797">
      <w:pPr>
        <w:pStyle w:val="ListingStandard"/>
      </w:pPr>
      <w:r>
        <w:t>Kein Fehlerhandling</w:t>
      </w:r>
      <w:r>
        <w:tab/>
        <w:t>Bei Texteingabe stürzt das Programm ab</w:t>
      </w:r>
    </w:p>
    <w:p w14:paraId="59DF4923" w14:textId="77777777" w:rsidR="00DD7797" w:rsidRDefault="00DD7797" w:rsidP="00DD7797">
      <w:pPr>
        <w:pStyle w:val="ListingStandard"/>
      </w:pPr>
      <w:r>
        <w:t>Kein Schutz vor Endlosschleife</w:t>
      </w:r>
      <w:r>
        <w:tab/>
        <w:t>Zinssatz 0 → Schleife endet nie</w:t>
      </w:r>
    </w:p>
    <w:p w14:paraId="66059C47" w14:textId="77777777" w:rsidR="00DD7797" w:rsidRDefault="00DD7797" w:rsidP="00DD7797">
      <w:pPr>
        <w:pStyle w:val="ListingStandard"/>
      </w:pPr>
    </w:p>
    <w:p w14:paraId="1C22F25C" w14:textId="00494476" w:rsidR="00DD7797" w:rsidRDefault="00DD7797" w:rsidP="00DD7797">
      <w:pPr>
        <w:pStyle w:val="ListingStandard"/>
      </w:pPr>
      <w:r>
        <w:t>Wenn du magst, kann ich dir auch eine Version mit grafischer Ausgabe (z.</w:t>
      </w:r>
      <w:r>
        <w:rPr>
          <w:rFonts w:ascii="Cambria Math" w:hAnsi="Cambria Math" w:cs="Cambria Math"/>
        </w:rPr>
        <w:t> </w:t>
      </w:r>
      <w:r>
        <w:t>B. mit matplotlib) oder mit interaktiver Abfrage in Jupyter zeigen.</w:t>
      </w:r>
    </w:p>
    <w:p w14:paraId="0358EBEF" w14:textId="77777777" w:rsidR="00DD7797" w:rsidRDefault="00DD7797" w:rsidP="00DD7797">
      <w:pPr>
        <w:pStyle w:val="ListingStandard"/>
      </w:pPr>
    </w:p>
    <w:p w14:paraId="4823D742" w14:textId="77777777" w:rsidR="00DD7797" w:rsidRDefault="00DD7797" w:rsidP="00DD7797">
      <w:pPr>
        <w:pStyle w:val="ListingStandard"/>
      </w:pPr>
    </w:p>
    <w:p w14:paraId="05CF44C1" w14:textId="77777777" w:rsidR="00A911B0" w:rsidRPr="00A911B0" w:rsidRDefault="00A911B0" w:rsidP="00A911B0">
      <w:pPr>
        <w:pStyle w:val="ListingStandard"/>
        <w:rPr>
          <w:rStyle w:val="ListingZeichenFett"/>
        </w:rPr>
      </w:pPr>
      <w:r w:rsidRPr="00A911B0">
        <w:rPr>
          <w:rStyle w:val="ListingZeichenFett"/>
        </w:rPr>
        <w:t>Ergänze den folgenden Code so, dass ich eine Laufzeitmessung vornehmen kann:</w:t>
      </w:r>
    </w:p>
    <w:p w14:paraId="7B8D5622" w14:textId="77777777" w:rsidR="00A911B0" w:rsidRPr="00A911B0" w:rsidRDefault="00A911B0" w:rsidP="00A911B0">
      <w:pPr>
        <w:pStyle w:val="ListingStandard"/>
        <w:rPr>
          <w:rStyle w:val="ListingZeichenFett"/>
        </w:rPr>
      </w:pPr>
      <w:r w:rsidRPr="00A911B0">
        <w:rPr>
          <w:rStyle w:val="ListingZeichenFett"/>
        </w:rPr>
        <w:t>###</w:t>
      </w:r>
    </w:p>
    <w:p w14:paraId="782E5521" w14:textId="77777777" w:rsidR="00A911B0" w:rsidRPr="00A911B0" w:rsidRDefault="00A911B0" w:rsidP="00A911B0">
      <w:pPr>
        <w:pStyle w:val="ListingStandard"/>
        <w:rPr>
          <w:rStyle w:val="ListingZeichenFett"/>
        </w:rPr>
      </w:pPr>
      <w:r w:rsidRPr="00A911B0">
        <w:rPr>
          <w:rStyle w:val="ListingZeichenFett"/>
        </w:rPr>
        <w:t># Langsamer Code: Suche nach geraden Zahlen</w:t>
      </w:r>
    </w:p>
    <w:p w14:paraId="2484B9B8" w14:textId="77777777" w:rsidR="00A911B0" w:rsidRPr="00A911B0" w:rsidRDefault="00A911B0" w:rsidP="00A911B0">
      <w:pPr>
        <w:pStyle w:val="ListingStandard"/>
        <w:rPr>
          <w:rStyle w:val="ListingZeichenFett"/>
        </w:rPr>
      </w:pPr>
      <w:r w:rsidRPr="00A911B0">
        <w:rPr>
          <w:rStyle w:val="ListingZeichenFett"/>
        </w:rPr>
        <w:t>zahlen = list(range(100000000))</w:t>
      </w:r>
    </w:p>
    <w:p w14:paraId="12D57C85" w14:textId="77777777" w:rsidR="00A911B0" w:rsidRPr="00A911B0" w:rsidRDefault="00A911B0" w:rsidP="00A911B0">
      <w:pPr>
        <w:pStyle w:val="ListingStandard"/>
        <w:rPr>
          <w:rStyle w:val="ListingZeichenFett"/>
        </w:rPr>
      </w:pPr>
      <w:r w:rsidRPr="00A911B0">
        <w:rPr>
          <w:rStyle w:val="ListingZeichenFett"/>
        </w:rPr>
        <w:t>gerade_zahlen = []</w:t>
      </w:r>
    </w:p>
    <w:p w14:paraId="2316C865" w14:textId="77777777" w:rsidR="00A911B0" w:rsidRPr="00A911B0" w:rsidRDefault="00A911B0" w:rsidP="00A911B0">
      <w:pPr>
        <w:pStyle w:val="ListingStandard"/>
        <w:rPr>
          <w:rStyle w:val="ListingZeichenFett"/>
        </w:rPr>
      </w:pPr>
      <w:r w:rsidRPr="00A911B0">
        <w:rPr>
          <w:rStyle w:val="ListingZeichenFett"/>
        </w:rPr>
        <w:t>for zahl in zahlen:</w:t>
      </w:r>
    </w:p>
    <w:p w14:paraId="3C128882" w14:textId="77777777" w:rsidR="00A911B0" w:rsidRPr="00A911B0" w:rsidRDefault="00A911B0" w:rsidP="00A911B0">
      <w:pPr>
        <w:pStyle w:val="ListingStandard"/>
        <w:rPr>
          <w:rStyle w:val="ListingZeichenFett"/>
        </w:rPr>
      </w:pPr>
      <w:r w:rsidRPr="00A911B0">
        <w:rPr>
          <w:rStyle w:val="ListingZeichenFett"/>
        </w:rPr>
        <w:t xml:space="preserve">    if zahl % 2 == 0:</w:t>
      </w:r>
    </w:p>
    <w:p w14:paraId="2E0BB773" w14:textId="77777777" w:rsidR="00A911B0" w:rsidRPr="00A911B0" w:rsidRDefault="00A911B0" w:rsidP="00A911B0">
      <w:pPr>
        <w:pStyle w:val="ListingStandard"/>
        <w:rPr>
          <w:rStyle w:val="ListingZeichenFett"/>
        </w:rPr>
      </w:pPr>
      <w:r w:rsidRPr="00A911B0">
        <w:rPr>
          <w:rStyle w:val="ListingZeichenFett"/>
        </w:rPr>
        <w:t xml:space="preserve">        gerade_zahlen.append(zahl)</w:t>
      </w:r>
    </w:p>
    <w:p w14:paraId="5096FE93" w14:textId="1289708D" w:rsidR="00A911B0" w:rsidRPr="00A911B0" w:rsidRDefault="00A911B0" w:rsidP="00A911B0">
      <w:pPr>
        <w:pStyle w:val="ListingStandard"/>
        <w:rPr>
          <w:rStyle w:val="ListingZeichenFett"/>
        </w:rPr>
      </w:pPr>
      <w:r w:rsidRPr="00A911B0">
        <w:rPr>
          <w:rStyle w:val="ListingZeichenFett"/>
        </w:rPr>
        <w:t>print(f"Gefundene gerade Zahlen: {len(gerade_zahlen)}")</w:t>
      </w:r>
    </w:p>
    <w:p w14:paraId="11C4B5BA" w14:textId="77777777" w:rsidR="00A911B0" w:rsidRDefault="00A911B0" w:rsidP="00A911B0">
      <w:pPr>
        <w:pStyle w:val="ListingStandard"/>
      </w:pPr>
    </w:p>
    <w:p w14:paraId="600C1FE8" w14:textId="77777777" w:rsidR="00742F47" w:rsidRDefault="00742F47" w:rsidP="00742F47">
      <w:pPr>
        <w:pStyle w:val="ListingStandard"/>
      </w:pPr>
      <w:r>
        <w:t>Hier ist der ergänzte Code mit einer Laufzeitmessung mithilfe des time-Moduls. Die Start- und Endzeit werden erfasst, und die Laufzeit in Sekunden ausgegeben:</w:t>
      </w:r>
    </w:p>
    <w:p w14:paraId="4C30EDC8" w14:textId="77777777" w:rsidR="00742F47" w:rsidRDefault="00742F47" w:rsidP="00742F47">
      <w:pPr>
        <w:pStyle w:val="ListingStandard"/>
      </w:pPr>
    </w:p>
    <w:p w14:paraId="0C1EFE15" w14:textId="77777777" w:rsidR="00742F47" w:rsidRDefault="00742F47" w:rsidP="00742F47">
      <w:pPr>
        <w:pStyle w:val="ListingStandard"/>
      </w:pPr>
      <w:r>
        <w:t>import time</w:t>
      </w:r>
    </w:p>
    <w:p w14:paraId="1C0618BD" w14:textId="77777777" w:rsidR="00742F47" w:rsidRDefault="00742F47" w:rsidP="00742F47">
      <w:pPr>
        <w:pStyle w:val="ListingStandard"/>
      </w:pPr>
    </w:p>
    <w:p w14:paraId="30EFCB79" w14:textId="77777777" w:rsidR="00742F47" w:rsidRDefault="00742F47" w:rsidP="00742F47">
      <w:pPr>
        <w:pStyle w:val="ListingStandard"/>
      </w:pPr>
      <w:r>
        <w:t># Startzeit erfassen</w:t>
      </w:r>
    </w:p>
    <w:p w14:paraId="7A5DBF5D" w14:textId="77777777" w:rsidR="00742F47" w:rsidRDefault="00742F47" w:rsidP="00742F47">
      <w:pPr>
        <w:pStyle w:val="ListingStandard"/>
      </w:pPr>
      <w:r>
        <w:t>startzeit = time.time()</w:t>
      </w:r>
    </w:p>
    <w:p w14:paraId="79834DE4" w14:textId="77777777" w:rsidR="00742F47" w:rsidRDefault="00742F47" w:rsidP="00742F47">
      <w:pPr>
        <w:pStyle w:val="ListingStandard"/>
      </w:pPr>
    </w:p>
    <w:p w14:paraId="3D500E74" w14:textId="77777777" w:rsidR="00742F47" w:rsidRDefault="00742F47" w:rsidP="00742F47">
      <w:pPr>
        <w:pStyle w:val="ListingStandard"/>
      </w:pPr>
      <w:r>
        <w:t># Langsamer Code: Suche nach geraden Zahlen</w:t>
      </w:r>
    </w:p>
    <w:p w14:paraId="43473DE6" w14:textId="77777777" w:rsidR="00742F47" w:rsidRDefault="00742F47" w:rsidP="00742F47">
      <w:pPr>
        <w:pStyle w:val="ListingStandard"/>
      </w:pPr>
      <w:r>
        <w:t>zahlen = list(range(100000000))</w:t>
      </w:r>
    </w:p>
    <w:p w14:paraId="1F1E7E84" w14:textId="77777777" w:rsidR="00742F47" w:rsidRDefault="00742F47" w:rsidP="00742F47">
      <w:pPr>
        <w:pStyle w:val="ListingStandard"/>
      </w:pPr>
      <w:r>
        <w:t>gerade_zahlen = []</w:t>
      </w:r>
    </w:p>
    <w:p w14:paraId="6FE85F3F" w14:textId="77777777" w:rsidR="00742F47" w:rsidRDefault="00742F47" w:rsidP="00742F47">
      <w:pPr>
        <w:pStyle w:val="ListingStandard"/>
      </w:pPr>
      <w:r>
        <w:t>for zahl in zahlen:</w:t>
      </w:r>
    </w:p>
    <w:p w14:paraId="409AF729" w14:textId="77777777" w:rsidR="00742F47" w:rsidRDefault="00742F47" w:rsidP="00742F47">
      <w:pPr>
        <w:pStyle w:val="ListingStandard"/>
      </w:pPr>
      <w:r>
        <w:t xml:space="preserve">    if zahl % 2 == 0:</w:t>
      </w:r>
    </w:p>
    <w:p w14:paraId="1408C2BA" w14:textId="77777777" w:rsidR="00742F47" w:rsidRDefault="00742F47" w:rsidP="00742F47">
      <w:pPr>
        <w:pStyle w:val="ListingStandard"/>
      </w:pPr>
      <w:r>
        <w:t xml:space="preserve">        gerade_zahlen.append(zahl)</w:t>
      </w:r>
    </w:p>
    <w:p w14:paraId="2F232373" w14:textId="77777777" w:rsidR="00742F47" w:rsidRDefault="00742F47" w:rsidP="00742F47">
      <w:pPr>
        <w:pStyle w:val="ListingStandard"/>
      </w:pPr>
      <w:r>
        <w:t>print(f"Gefundene gerade Zahlen: {len(gerade_zahlen)}")</w:t>
      </w:r>
    </w:p>
    <w:p w14:paraId="7213D05C" w14:textId="77777777" w:rsidR="00742F47" w:rsidRDefault="00742F47" w:rsidP="00742F47">
      <w:pPr>
        <w:pStyle w:val="ListingStandard"/>
      </w:pPr>
    </w:p>
    <w:p w14:paraId="7D2D549A" w14:textId="77777777" w:rsidR="00742F47" w:rsidRDefault="00742F47" w:rsidP="00742F47">
      <w:pPr>
        <w:pStyle w:val="ListingStandard"/>
      </w:pPr>
      <w:r>
        <w:t># Endzeit erfassen</w:t>
      </w:r>
    </w:p>
    <w:p w14:paraId="4F138976" w14:textId="77777777" w:rsidR="00742F47" w:rsidRDefault="00742F47" w:rsidP="00742F47">
      <w:pPr>
        <w:pStyle w:val="ListingStandard"/>
      </w:pPr>
      <w:r>
        <w:t>endzeit = time.time()</w:t>
      </w:r>
    </w:p>
    <w:p w14:paraId="3B8D54E6" w14:textId="77777777" w:rsidR="00742F47" w:rsidRDefault="00742F47" w:rsidP="00742F47">
      <w:pPr>
        <w:pStyle w:val="ListingStandard"/>
      </w:pPr>
    </w:p>
    <w:p w14:paraId="37FEDE03" w14:textId="77777777" w:rsidR="00742F47" w:rsidRDefault="00742F47" w:rsidP="00742F47">
      <w:pPr>
        <w:pStyle w:val="ListingStandard"/>
      </w:pPr>
      <w:r>
        <w:t># Laufzeit berechnen und ausgeben</w:t>
      </w:r>
    </w:p>
    <w:p w14:paraId="4797E67E" w14:textId="77777777" w:rsidR="00742F47" w:rsidRDefault="00742F47" w:rsidP="00742F47">
      <w:pPr>
        <w:pStyle w:val="ListingStandard"/>
      </w:pPr>
      <w:r>
        <w:t>laufzeit = endzeit - startzeit</w:t>
      </w:r>
    </w:p>
    <w:p w14:paraId="29723B9A" w14:textId="77777777" w:rsidR="00742F47" w:rsidRDefault="00742F47" w:rsidP="00742F47">
      <w:pPr>
        <w:pStyle w:val="ListingStandard"/>
      </w:pPr>
      <w:r>
        <w:t>print(f"Laufzeit: {laufzeit:.2f} Sekunden")</w:t>
      </w:r>
    </w:p>
    <w:p w14:paraId="1E6555E5" w14:textId="77777777" w:rsidR="00742F47" w:rsidRDefault="00742F47" w:rsidP="00742F47">
      <w:pPr>
        <w:pStyle w:val="ListingStandard"/>
      </w:pPr>
    </w:p>
    <w:p w14:paraId="39AADFC3" w14:textId="309CE897" w:rsidR="00A911B0" w:rsidRDefault="00742F47" w:rsidP="00742F47">
      <w:pPr>
        <w:pStyle w:val="ListingStandard"/>
      </w:pPr>
      <w:r>
        <w:t>Wenn du später optimieren willst, kannst du auch vergleichen, wie sich z.</w:t>
      </w:r>
      <w:r>
        <w:rPr>
          <w:rFonts w:ascii="Cambria Math" w:hAnsi="Cambria Math" w:cs="Cambria Math"/>
        </w:rPr>
        <w:t> </w:t>
      </w:r>
      <w:r>
        <w:t>B. eine Listenkomprehension oder NumPy darauf auswirkt. Sag Bescheid, wenn du Beispiele dafür willst.</w:t>
      </w:r>
    </w:p>
    <w:p w14:paraId="54E340DF" w14:textId="77777777" w:rsidR="00742F47" w:rsidRDefault="00742F47" w:rsidP="00742F47">
      <w:pPr>
        <w:pStyle w:val="ListingStandard"/>
      </w:pPr>
    </w:p>
    <w:p w14:paraId="7C4A6773" w14:textId="77777777" w:rsidR="00742F47" w:rsidRDefault="00742F47" w:rsidP="00742F47">
      <w:pPr>
        <w:pStyle w:val="ListingStandard"/>
      </w:pPr>
    </w:p>
    <w:p w14:paraId="06346BB3" w14:textId="32E97CFF" w:rsidR="00742F47" w:rsidRPr="00742F47" w:rsidRDefault="00742F47" w:rsidP="00742F47">
      <w:pPr>
        <w:pStyle w:val="ListingStandard"/>
        <w:rPr>
          <w:rStyle w:val="ListingZeichenFett"/>
        </w:rPr>
      </w:pPr>
      <w:r w:rsidRPr="00742F47">
        <w:rPr>
          <w:rStyle w:val="ListingZeichenFett"/>
        </w:rPr>
        <w:t>Der Code ist sehr langsam bei größeren Listen. Kannst du Performance-Probleme identifizieren und Verbesserungen vorschlagen?</w:t>
      </w:r>
    </w:p>
    <w:p w14:paraId="6D2CBA09" w14:textId="77777777" w:rsidR="00742F47" w:rsidRDefault="00742F47" w:rsidP="00742F47">
      <w:pPr>
        <w:pStyle w:val="ListingStandard"/>
      </w:pPr>
    </w:p>
    <w:p w14:paraId="57821B1E" w14:textId="77777777" w:rsidR="00742F47" w:rsidRDefault="00742F47" w:rsidP="00742F47">
      <w:pPr>
        <w:pStyle w:val="ListingStandard"/>
      </w:pPr>
      <w:r>
        <w:t>Ja, der Code hat mehrere Performance-Probleme, die bei großen Listen (wie range(100_000_000)) spürbar werden. Ich erkläre dir zunächst die Schwachstellen und zeige dann performantere Alternativen.</w:t>
      </w:r>
    </w:p>
    <w:p w14:paraId="3557391F" w14:textId="77777777" w:rsidR="00742F47" w:rsidRDefault="00742F47" w:rsidP="00742F47">
      <w:pPr>
        <w:pStyle w:val="ListingStandard"/>
      </w:pPr>
    </w:p>
    <w:p w14:paraId="6E373153" w14:textId="77777777" w:rsidR="00742F47" w:rsidRDefault="00742F47" w:rsidP="00742F47">
      <w:pPr>
        <w:pStyle w:val="ListingStandard"/>
      </w:pPr>
      <w:r>
        <w:rPr>
          <w:rFonts w:ascii="Roboto" w:hAnsi="Roboto" w:cs="Roboto"/>
        </w:rPr>
        <w:t>⸻</w:t>
      </w:r>
    </w:p>
    <w:p w14:paraId="566C3FE7" w14:textId="77777777" w:rsidR="00742F47" w:rsidRDefault="00742F47" w:rsidP="00742F47">
      <w:pPr>
        <w:pStyle w:val="ListingStandard"/>
      </w:pPr>
    </w:p>
    <w:p w14:paraId="11DC5969" w14:textId="77777777" w:rsidR="00742F47" w:rsidRDefault="00742F47" w:rsidP="00742F47">
      <w:pPr>
        <w:pStyle w:val="ListingStandard"/>
      </w:pPr>
      <w:r>
        <w:rPr>
          <w:rFonts w:ascii="Apple Color Emoji" w:hAnsi="Apple Color Emoji" w:cs="Apple Color Emoji"/>
        </w:rPr>
        <w:t>🔎</w:t>
      </w:r>
      <w:r>
        <w:t xml:space="preserve"> Performance-Probleme im Originalcode</w:t>
      </w:r>
    </w:p>
    <w:p w14:paraId="4D5ED87A" w14:textId="77777777" w:rsidR="00742F47" w:rsidRDefault="00742F47" w:rsidP="00742F47">
      <w:pPr>
        <w:pStyle w:val="ListingStandard"/>
      </w:pPr>
    </w:p>
    <w:p w14:paraId="4AA39729" w14:textId="77777777" w:rsidR="00742F47" w:rsidRDefault="00742F47" w:rsidP="00742F47">
      <w:pPr>
        <w:pStyle w:val="ListingStandard"/>
      </w:pPr>
      <w:r>
        <w:t>zahlen = list(range(100000000))  # Erstellt eine riesige Liste im Speicher</w:t>
      </w:r>
    </w:p>
    <w:p w14:paraId="00EAEDBE" w14:textId="77777777" w:rsidR="00742F47" w:rsidRDefault="00742F47" w:rsidP="00742F47">
      <w:pPr>
        <w:pStyle w:val="ListingStandard"/>
      </w:pPr>
      <w:r>
        <w:t>gerade_zahlen = []</w:t>
      </w:r>
    </w:p>
    <w:p w14:paraId="4FAF5070" w14:textId="77777777" w:rsidR="00742F47" w:rsidRDefault="00742F47" w:rsidP="00742F47">
      <w:pPr>
        <w:pStyle w:val="ListingStandard"/>
      </w:pPr>
      <w:r>
        <w:t>for zahl in zahlen:</w:t>
      </w:r>
    </w:p>
    <w:p w14:paraId="13ADBE4B" w14:textId="77777777" w:rsidR="00742F47" w:rsidRDefault="00742F47" w:rsidP="00742F47">
      <w:pPr>
        <w:pStyle w:val="ListingStandard"/>
      </w:pPr>
      <w:r>
        <w:t xml:space="preserve">    if zahl % 2 == 0:            # Modulo-Operation ist relativ teuer</w:t>
      </w:r>
    </w:p>
    <w:p w14:paraId="0B6A0DE1" w14:textId="77777777" w:rsidR="00742F47" w:rsidRDefault="00742F47" w:rsidP="00742F47">
      <w:pPr>
        <w:pStyle w:val="ListingStandard"/>
      </w:pPr>
      <w:r>
        <w:t xml:space="preserve">        gerade_zahlen.append(zahl)</w:t>
      </w:r>
    </w:p>
    <w:p w14:paraId="7EA320EA" w14:textId="77777777" w:rsidR="00742F47" w:rsidRDefault="00742F47" w:rsidP="00742F47">
      <w:pPr>
        <w:pStyle w:val="ListingStandard"/>
      </w:pPr>
    </w:p>
    <w:p w14:paraId="5332A958" w14:textId="77777777" w:rsidR="00742F47" w:rsidRDefault="00742F47" w:rsidP="00742F47">
      <w:pPr>
        <w:pStyle w:val="ListingStandard"/>
      </w:pPr>
      <w:r>
        <w:t>Problem 1: list(range(...))</w:t>
      </w:r>
    </w:p>
    <w:p w14:paraId="599763DE" w14:textId="77777777" w:rsidR="00742F47" w:rsidRDefault="00742F47" w:rsidP="00742F47">
      <w:pPr>
        <w:pStyle w:val="ListingStandard"/>
      </w:pPr>
      <w:r>
        <w:tab/>
        <w:t>•</w:t>
      </w:r>
      <w:r>
        <w:tab/>
        <w:t>range(100_000_000) an sich ist speichereffizient (ein Generator), aber list(range(...)) erzeugt 100 Millionen Ganzzahlen im RAM.</w:t>
      </w:r>
    </w:p>
    <w:p w14:paraId="1FDF1FC1" w14:textId="77777777" w:rsidR="00742F47" w:rsidRDefault="00742F47" w:rsidP="00742F47">
      <w:pPr>
        <w:pStyle w:val="ListingStandard"/>
      </w:pPr>
      <w:r>
        <w:tab/>
        <w:t>•</w:t>
      </w:r>
      <w:r>
        <w:tab/>
        <w:t>Das belegt viel Speicher und erhöht die Laufzeit (wegen Speicherzugriffen und Garbage Collection).</w:t>
      </w:r>
    </w:p>
    <w:p w14:paraId="4DD1FC5D" w14:textId="77777777" w:rsidR="00742F47" w:rsidRDefault="00742F47" w:rsidP="00742F47">
      <w:pPr>
        <w:pStyle w:val="ListingStandard"/>
      </w:pPr>
    </w:p>
    <w:p w14:paraId="0BCB600B" w14:textId="77777777" w:rsidR="00742F47" w:rsidRDefault="00742F47" w:rsidP="00742F47">
      <w:pPr>
        <w:pStyle w:val="ListingStandard"/>
      </w:pPr>
      <w:r>
        <w:t>Problem 2: Modulo-Prüfung in Schleife</w:t>
      </w:r>
    </w:p>
    <w:p w14:paraId="14303AD3" w14:textId="77777777" w:rsidR="00742F47" w:rsidRDefault="00742F47" w:rsidP="00742F47">
      <w:pPr>
        <w:pStyle w:val="ListingStandard"/>
      </w:pPr>
      <w:r>
        <w:tab/>
        <w:t>•</w:t>
      </w:r>
      <w:r>
        <w:tab/>
        <w:t>Die Prüfung zahl % 2 == 0 wird für jede einzelne Zahl durchgeführt.</w:t>
      </w:r>
    </w:p>
    <w:p w14:paraId="194D664E" w14:textId="77777777" w:rsidR="00742F47" w:rsidRDefault="00742F47" w:rsidP="00742F47">
      <w:pPr>
        <w:pStyle w:val="ListingStandard"/>
      </w:pPr>
      <w:r>
        <w:tab/>
        <w:t>•</w:t>
      </w:r>
      <w:r>
        <w:tab/>
        <w:t>Für sehr große Mengen ist das vergleichsweise ineffizient.</w:t>
      </w:r>
    </w:p>
    <w:p w14:paraId="495A73E9" w14:textId="77777777" w:rsidR="00742F47" w:rsidRDefault="00742F47" w:rsidP="00742F47">
      <w:pPr>
        <w:pStyle w:val="ListingStandard"/>
      </w:pPr>
    </w:p>
    <w:p w14:paraId="2E1D869D" w14:textId="77777777" w:rsidR="00742F47" w:rsidRDefault="00742F47" w:rsidP="00742F47">
      <w:pPr>
        <w:pStyle w:val="ListingStandard"/>
      </w:pPr>
      <w:r>
        <w:t>Problem 3: Manuelles Anhängen mit append</w:t>
      </w:r>
    </w:p>
    <w:p w14:paraId="3DC20E20" w14:textId="77777777" w:rsidR="00742F47" w:rsidRDefault="00742F47" w:rsidP="00742F47">
      <w:pPr>
        <w:pStyle w:val="ListingStandard"/>
      </w:pPr>
      <w:r>
        <w:lastRenderedPageBreak/>
        <w:tab/>
        <w:t>•</w:t>
      </w:r>
      <w:r>
        <w:tab/>
        <w:t>append() in einer Schleife ist nicht optimal. Listenkomprehension oder Generatoren sind oft schneller, da sie intern optimiert sind.</w:t>
      </w:r>
    </w:p>
    <w:p w14:paraId="58A4BA57" w14:textId="77777777" w:rsidR="00742F47" w:rsidRDefault="00742F47" w:rsidP="00742F47">
      <w:pPr>
        <w:pStyle w:val="ListingStandard"/>
      </w:pPr>
    </w:p>
    <w:p w14:paraId="428D77D8" w14:textId="77777777" w:rsidR="00742F47" w:rsidRDefault="00742F47" w:rsidP="00742F47">
      <w:pPr>
        <w:pStyle w:val="ListingStandard"/>
      </w:pPr>
      <w:r>
        <w:rPr>
          <w:rFonts w:ascii="Roboto" w:hAnsi="Roboto" w:cs="Roboto"/>
        </w:rPr>
        <w:t>⸻</w:t>
      </w:r>
    </w:p>
    <w:p w14:paraId="483B63F3" w14:textId="77777777" w:rsidR="00742F47" w:rsidRDefault="00742F47" w:rsidP="00742F47">
      <w:pPr>
        <w:pStyle w:val="ListingStandard"/>
      </w:pPr>
    </w:p>
    <w:p w14:paraId="297629E2" w14:textId="77777777" w:rsidR="00742F47" w:rsidRDefault="00742F47" w:rsidP="00742F47">
      <w:pPr>
        <w:pStyle w:val="ListingStandard"/>
      </w:pPr>
      <w:r>
        <w:rPr>
          <w:rFonts w:ascii="Apple Color Emoji" w:hAnsi="Apple Color Emoji" w:cs="Apple Color Emoji"/>
        </w:rPr>
        <w:t>✅</w:t>
      </w:r>
      <w:r>
        <w:t xml:space="preserve"> Bessere Varianten</w:t>
      </w:r>
    </w:p>
    <w:p w14:paraId="35319D51" w14:textId="77777777" w:rsidR="00742F47" w:rsidRDefault="00742F47" w:rsidP="00742F47">
      <w:pPr>
        <w:pStyle w:val="ListingStandard"/>
      </w:pPr>
    </w:p>
    <w:p w14:paraId="4B6CFA93" w14:textId="77777777" w:rsidR="00742F47" w:rsidRDefault="00742F47" w:rsidP="00742F47">
      <w:pPr>
        <w:pStyle w:val="ListingStandard"/>
      </w:pPr>
      <w:r>
        <w:rPr>
          <w:rFonts w:ascii="Apple Color Emoji" w:hAnsi="Apple Color Emoji" w:cs="Apple Color Emoji"/>
        </w:rPr>
        <w:t>🔹</w:t>
      </w:r>
      <w:r>
        <w:t xml:space="preserve"> 1. Listenkomprehension mit range(start, stop, step)</w:t>
      </w:r>
    </w:p>
    <w:p w14:paraId="2ED5C48D" w14:textId="77777777" w:rsidR="00742F47" w:rsidRDefault="00742F47" w:rsidP="00742F47">
      <w:pPr>
        <w:pStyle w:val="ListingStandard"/>
      </w:pPr>
    </w:p>
    <w:p w14:paraId="59E22552" w14:textId="77777777" w:rsidR="00742F47" w:rsidRDefault="00742F47" w:rsidP="00742F47">
      <w:pPr>
        <w:pStyle w:val="ListingStandard"/>
      </w:pPr>
      <w:r>
        <w:t>startzeit = time.time()</w:t>
      </w:r>
    </w:p>
    <w:p w14:paraId="53BE9B4C" w14:textId="77777777" w:rsidR="00742F47" w:rsidRDefault="00742F47" w:rsidP="00742F47">
      <w:pPr>
        <w:pStyle w:val="ListingStandard"/>
      </w:pPr>
      <w:r>
        <w:t>gerade_zahlen = list(range(0, 100_000_000, 2))</w:t>
      </w:r>
    </w:p>
    <w:p w14:paraId="52588AA6" w14:textId="77777777" w:rsidR="00742F47" w:rsidRDefault="00742F47" w:rsidP="00742F47">
      <w:pPr>
        <w:pStyle w:val="ListingStandard"/>
      </w:pPr>
      <w:r>
        <w:t>print(f"Gefundene gerade Zahlen: {len(gerade_zahlen)}")</w:t>
      </w:r>
    </w:p>
    <w:p w14:paraId="29CBEC8E" w14:textId="77777777" w:rsidR="00742F47" w:rsidRDefault="00742F47" w:rsidP="00742F47">
      <w:pPr>
        <w:pStyle w:val="ListingStandard"/>
      </w:pPr>
      <w:r>
        <w:t>print(f"Laufzeit: {time.time() - startzeit:.2f} Sekunden")</w:t>
      </w:r>
    </w:p>
    <w:p w14:paraId="0F3ECCCB" w14:textId="77777777" w:rsidR="00742F47" w:rsidRDefault="00742F47" w:rsidP="00742F47">
      <w:pPr>
        <w:pStyle w:val="ListingStandard"/>
      </w:pPr>
    </w:p>
    <w:p w14:paraId="77434CFA" w14:textId="77777777" w:rsidR="00742F47" w:rsidRDefault="00742F47" w:rsidP="00742F47">
      <w:pPr>
        <w:pStyle w:val="ListingStandard"/>
      </w:pPr>
      <w:r>
        <w:t>Vorteil: Kein Modulo nötig! Gerade Zahlen haben die Form 0, 2, 4, … – also ein Schritt von 2 reicht.</w:t>
      </w:r>
    </w:p>
    <w:p w14:paraId="6BED0CBA" w14:textId="77777777" w:rsidR="00742F47" w:rsidRDefault="00742F47" w:rsidP="00742F47">
      <w:pPr>
        <w:pStyle w:val="ListingStandard"/>
      </w:pPr>
    </w:p>
    <w:p w14:paraId="000E29CB" w14:textId="77777777" w:rsidR="00742F47" w:rsidRDefault="00742F47" w:rsidP="00742F47">
      <w:pPr>
        <w:pStyle w:val="ListingStandard"/>
      </w:pPr>
      <w:r>
        <w:rPr>
          <w:rFonts w:ascii="Apple Color Emoji" w:hAnsi="Apple Color Emoji" w:cs="Apple Color Emoji"/>
        </w:rPr>
        <w:t>🔹</w:t>
      </w:r>
      <w:r>
        <w:t xml:space="preserve"> 2. Generator statt Liste (für weniger Speicherbedarf)</w:t>
      </w:r>
    </w:p>
    <w:p w14:paraId="3A660BB7" w14:textId="77777777" w:rsidR="00742F47" w:rsidRDefault="00742F47" w:rsidP="00742F47">
      <w:pPr>
        <w:pStyle w:val="ListingStandard"/>
      </w:pPr>
    </w:p>
    <w:p w14:paraId="77DC4372" w14:textId="77777777" w:rsidR="00742F47" w:rsidRDefault="00742F47" w:rsidP="00742F47">
      <w:pPr>
        <w:pStyle w:val="ListingStandard"/>
      </w:pPr>
      <w:r>
        <w:t>Falls du nur zählen oder iterieren willst (nicht speichern):</w:t>
      </w:r>
    </w:p>
    <w:p w14:paraId="58145D54" w14:textId="77777777" w:rsidR="00742F47" w:rsidRDefault="00742F47" w:rsidP="00742F47">
      <w:pPr>
        <w:pStyle w:val="ListingStandard"/>
      </w:pPr>
    </w:p>
    <w:p w14:paraId="204D5588" w14:textId="77777777" w:rsidR="00742F47" w:rsidRDefault="00742F47" w:rsidP="00742F47">
      <w:pPr>
        <w:pStyle w:val="ListingStandard"/>
      </w:pPr>
      <w:r>
        <w:t>startzeit = time.time()</w:t>
      </w:r>
    </w:p>
    <w:p w14:paraId="51D6F91A" w14:textId="77777777" w:rsidR="00742F47" w:rsidRDefault="00742F47" w:rsidP="00742F47">
      <w:pPr>
        <w:pStyle w:val="ListingStandard"/>
      </w:pPr>
      <w:r>
        <w:t>anzahl_gerade = sum(1 for i in range(100_000_000) if i % 2 == 0)</w:t>
      </w:r>
    </w:p>
    <w:p w14:paraId="3F1F4B36" w14:textId="77777777" w:rsidR="00742F47" w:rsidRDefault="00742F47" w:rsidP="00742F47">
      <w:pPr>
        <w:pStyle w:val="ListingStandard"/>
      </w:pPr>
      <w:r>
        <w:t>print(f"Gefundene gerade Zahlen: {anzahl_gerade}")</w:t>
      </w:r>
    </w:p>
    <w:p w14:paraId="2E953E9E" w14:textId="77777777" w:rsidR="00742F47" w:rsidRDefault="00742F47" w:rsidP="00742F47">
      <w:pPr>
        <w:pStyle w:val="ListingStandard"/>
      </w:pPr>
      <w:r>
        <w:t>print(f"Laufzeit: {time.time() - startzeit:.2f} Sekunden")</w:t>
      </w:r>
    </w:p>
    <w:p w14:paraId="2E9011BC" w14:textId="77777777" w:rsidR="00742F47" w:rsidRDefault="00742F47" w:rsidP="00742F47">
      <w:pPr>
        <w:pStyle w:val="ListingStandard"/>
      </w:pPr>
    </w:p>
    <w:p w14:paraId="68052712" w14:textId="77777777" w:rsidR="00742F47" w:rsidRDefault="00742F47" w:rsidP="00742F47">
      <w:pPr>
        <w:pStyle w:val="ListingStandard"/>
      </w:pPr>
      <w:r>
        <w:rPr>
          <w:rFonts w:ascii="Apple Color Emoji" w:hAnsi="Apple Color Emoji" w:cs="Apple Color Emoji"/>
        </w:rPr>
        <w:t>🔹</w:t>
      </w:r>
      <w:r>
        <w:t xml:space="preserve"> 3. NumPy für Hochleistung</w:t>
      </w:r>
    </w:p>
    <w:p w14:paraId="28B8CC36" w14:textId="77777777" w:rsidR="00742F47" w:rsidRDefault="00742F47" w:rsidP="00742F47">
      <w:pPr>
        <w:pStyle w:val="ListingStandard"/>
      </w:pPr>
    </w:p>
    <w:p w14:paraId="547EF1F5" w14:textId="77777777" w:rsidR="00742F47" w:rsidRDefault="00742F47" w:rsidP="00742F47">
      <w:pPr>
        <w:pStyle w:val="ListingStandard"/>
      </w:pPr>
      <w:r>
        <w:t>Wenn du NumPy verwenden darfst:</w:t>
      </w:r>
    </w:p>
    <w:p w14:paraId="251522A4" w14:textId="77777777" w:rsidR="00742F47" w:rsidRDefault="00742F47" w:rsidP="00742F47">
      <w:pPr>
        <w:pStyle w:val="ListingStandard"/>
      </w:pPr>
    </w:p>
    <w:p w14:paraId="36DEB0DD" w14:textId="77777777" w:rsidR="00742F47" w:rsidRDefault="00742F47" w:rsidP="00742F47">
      <w:pPr>
        <w:pStyle w:val="ListingStandard"/>
      </w:pPr>
      <w:r>
        <w:t>import numpy as np</w:t>
      </w:r>
    </w:p>
    <w:p w14:paraId="1833EC79" w14:textId="77777777" w:rsidR="00742F47" w:rsidRDefault="00742F47" w:rsidP="00742F47">
      <w:pPr>
        <w:pStyle w:val="ListingStandard"/>
      </w:pPr>
      <w:r>
        <w:t>startzeit = time.time()</w:t>
      </w:r>
    </w:p>
    <w:p w14:paraId="1B039DCC" w14:textId="77777777" w:rsidR="00742F47" w:rsidRDefault="00742F47" w:rsidP="00742F47">
      <w:pPr>
        <w:pStyle w:val="ListingStandard"/>
      </w:pPr>
      <w:r>
        <w:t>zahlen = np.arange(0, 100_000_000, 2)</w:t>
      </w:r>
    </w:p>
    <w:p w14:paraId="74C96BA8" w14:textId="77777777" w:rsidR="00742F47" w:rsidRDefault="00742F47" w:rsidP="00742F47">
      <w:pPr>
        <w:pStyle w:val="ListingStandard"/>
      </w:pPr>
      <w:r>
        <w:t>print(f"Gefundene gerade Zahlen: {zahlen.size}")</w:t>
      </w:r>
    </w:p>
    <w:p w14:paraId="6E33EFFC" w14:textId="77777777" w:rsidR="00742F47" w:rsidRDefault="00742F47" w:rsidP="00742F47">
      <w:pPr>
        <w:pStyle w:val="ListingStandard"/>
      </w:pPr>
      <w:r>
        <w:t>print(f"Laufzeit: {time.time() - startzeit:.2f} Sekunden")</w:t>
      </w:r>
    </w:p>
    <w:p w14:paraId="598A7C39" w14:textId="77777777" w:rsidR="00742F47" w:rsidRDefault="00742F47" w:rsidP="00742F47">
      <w:pPr>
        <w:pStyle w:val="ListingStandard"/>
      </w:pPr>
    </w:p>
    <w:p w14:paraId="30CC8348" w14:textId="77777777" w:rsidR="00742F47" w:rsidRDefault="00742F47" w:rsidP="00742F47">
      <w:pPr>
        <w:pStyle w:val="ListingStandard"/>
      </w:pPr>
      <w:r>
        <w:t>Vorteil: NumPy ist in C geschrieben und extrem schnell bei numerischen Operationen.</w:t>
      </w:r>
    </w:p>
    <w:p w14:paraId="30D51C33" w14:textId="77777777" w:rsidR="00742F47" w:rsidRDefault="00742F47" w:rsidP="00742F47">
      <w:pPr>
        <w:pStyle w:val="ListingStandard"/>
      </w:pPr>
    </w:p>
    <w:p w14:paraId="7AA7AF75" w14:textId="77777777" w:rsidR="00742F47" w:rsidRDefault="00742F47" w:rsidP="00742F47">
      <w:pPr>
        <w:pStyle w:val="ListingStandard"/>
      </w:pPr>
      <w:r>
        <w:rPr>
          <w:rFonts w:ascii="Roboto" w:hAnsi="Roboto" w:cs="Roboto"/>
        </w:rPr>
        <w:t>⸻</w:t>
      </w:r>
    </w:p>
    <w:p w14:paraId="0E032108" w14:textId="77777777" w:rsidR="00742F47" w:rsidRDefault="00742F47" w:rsidP="00742F47">
      <w:pPr>
        <w:pStyle w:val="ListingStandard"/>
      </w:pPr>
    </w:p>
    <w:p w14:paraId="2916D73F" w14:textId="77777777" w:rsidR="00742F47" w:rsidRDefault="00742F47" w:rsidP="00742F47">
      <w:pPr>
        <w:pStyle w:val="ListingStandard"/>
      </w:pPr>
      <w:r>
        <w:rPr>
          <w:rFonts w:ascii="Apple Color Emoji" w:hAnsi="Apple Color Emoji" w:cs="Apple Color Emoji"/>
        </w:rPr>
        <w:t>📊</w:t>
      </w:r>
      <w:r>
        <w:t xml:space="preserve"> Performance-Vergleich (typische Laufzeiten auf modernem System)</w:t>
      </w:r>
    </w:p>
    <w:p w14:paraId="6C4C4D39" w14:textId="77777777" w:rsidR="00742F47" w:rsidRDefault="00742F47" w:rsidP="00742F47">
      <w:pPr>
        <w:pStyle w:val="ListingStandard"/>
      </w:pPr>
    </w:p>
    <w:p w14:paraId="463B6C88" w14:textId="77777777" w:rsidR="00742F47" w:rsidRDefault="00742F47" w:rsidP="00742F47">
      <w:pPr>
        <w:pStyle w:val="ListingStandard"/>
      </w:pPr>
      <w:r>
        <w:t>Methode</w:t>
      </w:r>
      <w:r>
        <w:tab/>
        <w:t>Laufzeit (ca.)</w:t>
      </w:r>
    </w:p>
    <w:p w14:paraId="70BF7BBD" w14:textId="77777777" w:rsidR="00742F47" w:rsidRDefault="00742F47" w:rsidP="00742F47">
      <w:pPr>
        <w:pStyle w:val="ListingStandard"/>
      </w:pPr>
      <w:r>
        <w:t>Original (mit Modulo)</w:t>
      </w:r>
      <w:r>
        <w:tab/>
        <w:t>7–10 Sekunden</w:t>
      </w:r>
    </w:p>
    <w:p w14:paraId="7CFAF5CC" w14:textId="77777777" w:rsidR="00742F47" w:rsidRDefault="00742F47" w:rsidP="00742F47">
      <w:pPr>
        <w:pStyle w:val="ListingStandard"/>
      </w:pPr>
      <w:r>
        <w:t>range(..., 2)</w:t>
      </w:r>
      <w:r>
        <w:tab/>
        <w:t>&lt; 1 Sekunde</w:t>
      </w:r>
    </w:p>
    <w:p w14:paraId="42B481C7" w14:textId="77777777" w:rsidR="00742F47" w:rsidRDefault="00742F47" w:rsidP="00742F47">
      <w:pPr>
        <w:pStyle w:val="ListingStandard"/>
      </w:pPr>
      <w:r>
        <w:t>Generator mit sum()</w:t>
      </w:r>
      <w:r>
        <w:tab/>
        <w:t>4–6 Sekunden</w:t>
      </w:r>
    </w:p>
    <w:p w14:paraId="21E39413" w14:textId="77777777" w:rsidR="00742F47" w:rsidRDefault="00742F47" w:rsidP="00742F47">
      <w:pPr>
        <w:pStyle w:val="ListingStandard"/>
      </w:pPr>
      <w:r>
        <w:t>NumPy arange(..., 2)</w:t>
      </w:r>
      <w:r>
        <w:tab/>
        <w:t>&lt; 0.5 Sekunden</w:t>
      </w:r>
    </w:p>
    <w:p w14:paraId="32B45C25" w14:textId="77777777" w:rsidR="00742F47" w:rsidRDefault="00742F47" w:rsidP="00742F47">
      <w:pPr>
        <w:pStyle w:val="ListingStandard"/>
      </w:pPr>
    </w:p>
    <w:p w14:paraId="4C3FB69B" w14:textId="77777777" w:rsidR="00742F47" w:rsidRDefault="00742F47" w:rsidP="00742F47">
      <w:pPr>
        <w:pStyle w:val="ListingStandard"/>
      </w:pPr>
    </w:p>
    <w:p w14:paraId="434D36DE" w14:textId="77777777" w:rsidR="00742F47" w:rsidRDefault="00742F47" w:rsidP="00742F47">
      <w:pPr>
        <w:pStyle w:val="ListingStandard"/>
      </w:pPr>
      <w:r>
        <w:rPr>
          <w:rFonts w:ascii="Roboto" w:hAnsi="Roboto" w:cs="Roboto"/>
        </w:rPr>
        <w:t>⸻</w:t>
      </w:r>
    </w:p>
    <w:p w14:paraId="043EC555" w14:textId="77777777" w:rsidR="00742F47" w:rsidRDefault="00742F47" w:rsidP="00742F47">
      <w:pPr>
        <w:pStyle w:val="ListingStandard"/>
      </w:pPr>
    </w:p>
    <w:p w14:paraId="11E78A8F" w14:textId="772509D2" w:rsidR="00742F47" w:rsidRDefault="00742F47" w:rsidP="00742F47">
      <w:pPr>
        <w:pStyle w:val="ListingStandard"/>
      </w:pPr>
      <w:r>
        <w:t>Wenn du mir sagst, was du genau mit den geraden Zahlen machen möchtest (nur zählen? weiterverarbeiten?), kann ich dir die optimale Lösung vorschlagen.</w:t>
      </w:r>
    </w:p>
    <w:p w14:paraId="748CCF94" w14:textId="77777777" w:rsidR="00742F47" w:rsidRDefault="00742F47" w:rsidP="00742F47">
      <w:pPr>
        <w:pStyle w:val="ListingStandard"/>
      </w:pPr>
    </w:p>
    <w:p w14:paraId="594E0FC5" w14:textId="77777777" w:rsidR="00CB44CE" w:rsidRDefault="00CB44CE" w:rsidP="00742F47">
      <w:pPr>
        <w:pStyle w:val="ListingStandard"/>
      </w:pPr>
    </w:p>
    <w:p w14:paraId="029227FB" w14:textId="77777777" w:rsidR="00CB18E1" w:rsidRPr="00CB18E1" w:rsidRDefault="00CB18E1" w:rsidP="00CB18E1">
      <w:pPr>
        <w:pStyle w:val="ListingStandard"/>
        <w:rPr>
          <w:b/>
        </w:rPr>
      </w:pPr>
      <w:r w:rsidRPr="00CB18E1">
        <w:rPr>
          <w:b/>
        </w:rPr>
        <w:t>Ich habe hier einen Codeabschnitt, den ich nicht verstehe. Refaktoriere den Code so, dass er verständlicher für eine Betrachterin bzw. einen Betrachter wird. Hier der Code:</w:t>
      </w:r>
    </w:p>
    <w:p w14:paraId="7D8B2BB4" w14:textId="77777777" w:rsidR="00BC5474" w:rsidRPr="00BC5474" w:rsidRDefault="00CB18E1" w:rsidP="00BC5474">
      <w:pPr>
        <w:pStyle w:val="ListingStandard"/>
        <w:rPr>
          <w:b/>
        </w:rPr>
      </w:pPr>
      <w:r w:rsidRPr="00CB18E1">
        <w:rPr>
          <w:b/>
        </w:rPr>
        <w:t>###</w:t>
      </w:r>
      <w:r w:rsidRPr="00CB18E1">
        <w:rPr>
          <w:b/>
        </w:rPr>
        <w:br/>
      </w:r>
      <w:r w:rsidR="00BC5474" w:rsidRPr="00BC5474">
        <w:rPr>
          <w:b/>
        </w:rPr>
        <w:t>def calc(a, b, c):</w:t>
      </w:r>
    </w:p>
    <w:p w14:paraId="5F1893B9" w14:textId="77777777" w:rsidR="00BC5474" w:rsidRPr="00BC5474" w:rsidRDefault="00BC5474" w:rsidP="00BC5474">
      <w:pPr>
        <w:pStyle w:val="ListingStandard"/>
        <w:rPr>
          <w:b/>
        </w:rPr>
      </w:pPr>
      <w:r w:rsidRPr="00BC5474">
        <w:rPr>
          <w:b/>
        </w:rPr>
        <w:t xml:space="preserve">    if a &gt; 0:</w:t>
      </w:r>
    </w:p>
    <w:p w14:paraId="4CE7F94C" w14:textId="77777777" w:rsidR="00BC5474" w:rsidRPr="00BC5474" w:rsidRDefault="00BC5474" w:rsidP="00BC5474">
      <w:pPr>
        <w:pStyle w:val="ListingStandard"/>
        <w:rPr>
          <w:b/>
        </w:rPr>
      </w:pPr>
      <w:r w:rsidRPr="00BC5474">
        <w:rPr>
          <w:b/>
        </w:rPr>
        <w:t xml:space="preserve">        x = (-b + (b**2 - 4*a*c)**0.5) / (2*a)</w:t>
      </w:r>
    </w:p>
    <w:p w14:paraId="7A53B152" w14:textId="77777777" w:rsidR="00BC5474" w:rsidRPr="00BC5474" w:rsidRDefault="00BC5474" w:rsidP="00BC5474">
      <w:pPr>
        <w:pStyle w:val="ListingStandard"/>
        <w:rPr>
          <w:b/>
        </w:rPr>
      </w:pPr>
      <w:r w:rsidRPr="00BC5474">
        <w:rPr>
          <w:b/>
        </w:rPr>
        <w:t xml:space="preserve">        y = (-b - (b**2 - 4*a*c)**0.5) / (2*a)</w:t>
      </w:r>
    </w:p>
    <w:p w14:paraId="77C69963" w14:textId="77777777" w:rsidR="00BC5474" w:rsidRPr="00BC5474" w:rsidRDefault="00BC5474" w:rsidP="00BC5474">
      <w:pPr>
        <w:pStyle w:val="ListingStandard"/>
        <w:rPr>
          <w:b/>
        </w:rPr>
      </w:pPr>
      <w:r w:rsidRPr="00BC5474">
        <w:rPr>
          <w:b/>
        </w:rPr>
        <w:t xml:space="preserve">        return x, y</w:t>
      </w:r>
    </w:p>
    <w:p w14:paraId="18F75BE2" w14:textId="77777777" w:rsidR="00BC5474" w:rsidRPr="00BC5474" w:rsidRDefault="00BC5474" w:rsidP="00BC5474">
      <w:pPr>
        <w:pStyle w:val="ListingStandard"/>
        <w:rPr>
          <w:b/>
        </w:rPr>
      </w:pPr>
      <w:r w:rsidRPr="00BC5474">
        <w:rPr>
          <w:b/>
        </w:rPr>
        <w:t xml:space="preserve">    else:</w:t>
      </w:r>
    </w:p>
    <w:p w14:paraId="3C14670E" w14:textId="648CBCC0" w:rsidR="00CB18E1" w:rsidRPr="00CB18E1" w:rsidRDefault="00BC5474" w:rsidP="00BC5474">
      <w:pPr>
        <w:pStyle w:val="ListingStandard"/>
        <w:rPr>
          <w:b/>
        </w:rPr>
      </w:pPr>
      <w:r w:rsidRPr="00BC5474">
        <w:rPr>
          <w:b/>
        </w:rPr>
        <w:t xml:space="preserve">        return None</w:t>
      </w:r>
    </w:p>
    <w:p w14:paraId="338C3241" w14:textId="77777777" w:rsidR="00CB44CE" w:rsidRDefault="00CB44CE" w:rsidP="00CB44CE">
      <w:pPr>
        <w:pStyle w:val="ListingStandard"/>
      </w:pPr>
    </w:p>
    <w:p w14:paraId="43738CE9" w14:textId="77777777" w:rsidR="00BC5474" w:rsidRDefault="00BC5474" w:rsidP="00BC5474">
      <w:pPr>
        <w:pStyle w:val="ListingStandard"/>
      </w:pPr>
      <w:r>
        <w:t>Hier ist der refaktorierte Code, der deutlich verständlicher für Betrachter wird:</w:t>
      </w:r>
    </w:p>
    <w:p w14:paraId="42F1A5F4" w14:textId="77777777" w:rsidR="00BC5474" w:rsidRDefault="00BC5474" w:rsidP="00BC5474">
      <w:pPr>
        <w:pStyle w:val="ListingStandard"/>
      </w:pPr>
    </w:p>
    <w:p w14:paraId="4B785D47" w14:textId="77777777" w:rsidR="00BC5474" w:rsidRDefault="00BC5474" w:rsidP="00BC5474">
      <w:pPr>
        <w:pStyle w:val="ListingStandard"/>
      </w:pPr>
      <w:r>
        <w:t>**Was wurde verbessert:**</w:t>
      </w:r>
    </w:p>
    <w:p w14:paraId="639F4C40" w14:textId="77777777" w:rsidR="00BC5474" w:rsidRDefault="00BC5474" w:rsidP="00BC5474">
      <w:pPr>
        <w:pStyle w:val="ListingStandard"/>
      </w:pPr>
    </w:p>
    <w:p w14:paraId="713D1CD2" w14:textId="77777777" w:rsidR="00BC5474" w:rsidRDefault="00BC5474" w:rsidP="00BC5474">
      <w:pPr>
        <w:pStyle w:val="ListingStandard"/>
      </w:pPr>
      <w:r>
        <w:t>1. **Aussagekräftiger Funktionsname**: Statt dem nichtssagenden `calc` heißt die Funktion jetzt `quadratische_gleichung_loesen` - sofort klar, was sie macht.</w:t>
      </w:r>
    </w:p>
    <w:p w14:paraId="5087A1DE" w14:textId="77777777" w:rsidR="00BC5474" w:rsidRDefault="00BC5474" w:rsidP="00BC5474">
      <w:pPr>
        <w:pStyle w:val="ListingStandard"/>
      </w:pPr>
    </w:p>
    <w:p w14:paraId="7E59ABF8" w14:textId="77777777" w:rsidR="00BC5474" w:rsidRDefault="00BC5474" w:rsidP="00BC5474">
      <w:pPr>
        <w:pStyle w:val="ListingStandard"/>
      </w:pPr>
      <w:r>
        <w:lastRenderedPageBreak/>
        <w:t>2. **Sprechende Variablennamen**: Die Variablen `x` und `y` wurden zu `x1` und `x2` umbenannt, was ihre Bedeutung als die beiden Lösungen der quadratischen Gleichung verdeutlicht.</w:t>
      </w:r>
    </w:p>
    <w:p w14:paraId="51273FA1" w14:textId="77777777" w:rsidR="00BC5474" w:rsidRDefault="00BC5474" w:rsidP="00BC5474">
      <w:pPr>
        <w:pStyle w:val="ListingStandard"/>
      </w:pPr>
    </w:p>
    <w:p w14:paraId="69C0EAF6" w14:textId="77777777" w:rsidR="00BC5474" w:rsidRDefault="00BC5474" w:rsidP="00BC5474">
      <w:pPr>
        <w:pStyle w:val="ListingStandard"/>
      </w:pPr>
      <w:r>
        <w:t>3. **Ausführliche Dokumentation**: Ein Docstring erklärt den Zweck, die Parameter und den Rückgabewert der Funktion.</w:t>
      </w:r>
    </w:p>
    <w:p w14:paraId="2902D9A7" w14:textId="77777777" w:rsidR="00BC5474" w:rsidRDefault="00BC5474" w:rsidP="00BC5474">
      <w:pPr>
        <w:pStyle w:val="ListingStandard"/>
      </w:pPr>
    </w:p>
    <w:p w14:paraId="6D649FED" w14:textId="77777777" w:rsidR="00BC5474" w:rsidRDefault="00BC5474" w:rsidP="00BC5474">
      <w:pPr>
        <w:pStyle w:val="ListingStandard"/>
      </w:pPr>
      <w:r>
        <w:t>4. **Bessere Fehlerbehandlung**: Statt nur zu prüfen, ob `a &gt; 0` ist, wird jetzt korrekt geprüft, ob `a == 0` ist (was eine quadratische Gleichung unmöglich macht).</w:t>
      </w:r>
    </w:p>
    <w:p w14:paraId="48583325" w14:textId="77777777" w:rsidR="00BC5474" w:rsidRDefault="00BC5474" w:rsidP="00BC5474">
      <w:pPr>
        <w:pStyle w:val="ListingStandard"/>
      </w:pPr>
    </w:p>
    <w:p w14:paraId="7AAEE96E" w14:textId="77777777" w:rsidR="00BC5474" w:rsidRDefault="00BC5474" w:rsidP="00BC5474">
      <w:pPr>
        <w:pStyle w:val="ListingStandard"/>
      </w:pPr>
      <w:r>
        <w:t>5. **Diskriminanten-Prüfung**: Der Code prüft nun, ob die Diskriminante negativ ist, was bedeuten würde, dass es keine reellen Lösungen gibt.</w:t>
      </w:r>
    </w:p>
    <w:p w14:paraId="233E1CBF" w14:textId="77777777" w:rsidR="00BC5474" w:rsidRDefault="00BC5474" w:rsidP="00BC5474">
      <w:pPr>
        <w:pStyle w:val="ListingStandard"/>
      </w:pPr>
    </w:p>
    <w:p w14:paraId="20E18190" w14:textId="77777777" w:rsidR="00BC5474" w:rsidRDefault="00BC5474" w:rsidP="00BC5474">
      <w:pPr>
        <w:pStyle w:val="ListingStandard"/>
      </w:pPr>
      <w:r>
        <w:t>6. **Zwischenvariablen für Klarheit**: `wurzel_diskriminante` und `nenner` machen die Berechnung nachvollziehbarer.</w:t>
      </w:r>
    </w:p>
    <w:p w14:paraId="0634314E" w14:textId="77777777" w:rsidR="00BC5474" w:rsidRDefault="00BC5474" w:rsidP="00BC5474">
      <w:pPr>
        <w:pStyle w:val="ListingStandard"/>
      </w:pPr>
    </w:p>
    <w:p w14:paraId="1B543576" w14:textId="77777777" w:rsidR="00BC5474" w:rsidRDefault="00BC5474" w:rsidP="00BC5474">
      <w:pPr>
        <w:pStyle w:val="ListingStandard"/>
      </w:pPr>
      <w:r>
        <w:t>7. **Hilfreiche Kommentare**: Erklärungen zu jedem Schritt und die Mitternachtsformel als Kommentar.</w:t>
      </w:r>
    </w:p>
    <w:p w14:paraId="0893A538" w14:textId="77777777" w:rsidR="00BC5474" w:rsidRDefault="00BC5474" w:rsidP="00BC5474">
      <w:pPr>
        <w:pStyle w:val="ListingStandard"/>
      </w:pPr>
    </w:p>
    <w:p w14:paraId="23361569" w14:textId="77777777" w:rsidR="00BC5474" w:rsidRDefault="00BC5474" w:rsidP="00BC5474">
      <w:pPr>
        <w:pStyle w:val="ListingStandard"/>
      </w:pPr>
      <w:r>
        <w:t>8. **Beispielverwendung**: Ein praktisches Beispiel zeigt, wie die Funktion verwendet wird, inklusive Verifikation der Ergebnisse.</w:t>
      </w:r>
    </w:p>
    <w:p w14:paraId="6CE01C3B" w14:textId="77777777" w:rsidR="00BC5474" w:rsidRDefault="00BC5474" w:rsidP="00BC5474">
      <w:pPr>
        <w:pStyle w:val="ListingStandard"/>
      </w:pPr>
    </w:p>
    <w:p w14:paraId="6CA80163" w14:textId="77777777" w:rsidR="00BC5474" w:rsidRDefault="00BC5474" w:rsidP="00BC5474">
      <w:pPr>
        <w:pStyle w:val="ListingStandard"/>
      </w:pPr>
      <w:r>
        <w:t>9. **Informative Ausgaben**: Bei Fehlern oder fehlenden Lösungen wird dem Benutzer erklärt, was das Problem ist.</w:t>
      </w:r>
    </w:p>
    <w:p w14:paraId="044A19D8" w14:textId="77777777" w:rsidR="00BC5474" w:rsidRDefault="00BC5474" w:rsidP="00BC5474">
      <w:pPr>
        <w:pStyle w:val="ListingStandard"/>
      </w:pPr>
    </w:p>
    <w:p w14:paraId="336D5046" w14:textId="29CE3615" w:rsidR="00385F6A" w:rsidRDefault="00BC5474" w:rsidP="00BC5474">
      <w:pPr>
        <w:pStyle w:val="ListingStandard"/>
      </w:pPr>
      <w:r>
        <w:t>Dieser refaktorierte Code ist selbsterklärend und auch für Programmierer ohne tiefe Mathematikkenntnisse verständlich. Er folgt den Best Practices für sauberen, wartbaren Code.</w:t>
      </w:r>
    </w:p>
    <w:p w14:paraId="278F58CC" w14:textId="77777777" w:rsidR="00BC5474" w:rsidRDefault="00BC5474" w:rsidP="00BC5474">
      <w:pPr>
        <w:pStyle w:val="ListingStandard"/>
      </w:pPr>
    </w:p>
    <w:p w14:paraId="757768CD" w14:textId="77777777" w:rsidR="00BC5474" w:rsidRDefault="00BC5474" w:rsidP="00BC5474">
      <w:pPr>
        <w:pStyle w:val="ListingStandard"/>
      </w:pPr>
    </w:p>
    <w:p w14:paraId="3A39D536" w14:textId="77777777" w:rsidR="00BC5474" w:rsidRPr="00BC5474" w:rsidRDefault="00BC5474" w:rsidP="00BC5474">
      <w:pPr>
        <w:pStyle w:val="ListingStandard"/>
        <w:rPr>
          <w:b/>
        </w:rPr>
      </w:pPr>
      <w:r w:rsidRPr="00BC5474">
        <w:rPr>
          <w:b/>
        </w:rPr>
        <w:t>Kannst du den folgenden Code refaktorieren und verständlicher machen? Erkläre mir zunächst, welchen Zweck der Codeausschnitt erfüllen soll und anschließend, welche Verbesserungen du vornimmst, um den Code lesbarer und verständlicher zu machen.</w:t>
      </w:r>
    </w:p>
    <w:p w14:paraId="57B5498A" w14:textId="77777777" w:rsidR="00BC5474" w:rsidRPr="00BC5474" w:rsidRDefault="00BC5474" w:rsidP="00BC5474">
      <w:pPr>
        <w:pStyle w:val="ListingStandard"/>
        <w:rPr>
          <w:b/>
        </w:rPr>
      </w:pPr>
      <w:r w:rsidRPr="00BC5474">
        <w:rPr>
          <w:b/>
        </w:rPr>
        <w:t>###</w:t>
      </w:r>
    </w:p>
    <w:p w14:paraId="5F22688C" w14:textId="77777777" w:rsidR="00BC5474" w:rsidRPr="00BC5474" w:rsidRDefault="00BC5474" w:rsidP="00BC5474">
      <w:pPr>
        <w:pStyle w:val="ListingStandard"/>
        <w:rPr>
          <w:rStyle w:val="ListingZeichenFett"/>
        </w:rPr>
      </w:pPr>
      <w:r w:rsidRPr="00BC5474">
        <w:rPr>
          <w:rStyle w:val="ListingZeichenFett"/>
        </w:rPr>
        <w:t>def check_pw(p):</w:t>
      </w:r>
    </w:p>
    <w:p w14:paraId="4611B400" w14:textId="77777777" w:rsidR="00BC5474" w:rsidRPr="00BC5474" w:rsidRDefault="00BC5474" w:rsidP="00BC5474">
      <w:pPr>
        <w:pStyle w:val="ListingStandard"/>
        <w:rPr>
          <w:rStyle w:val="ListingZeichenFett"/>
        </w:rPr>
      </w:pPr>
      <w:r w:rsidRPr="00BC5474">
        <w:rPr>
          <w:rStyle w:val="ListingZeichenFett"/>
        </w:rPr>
        <w:t xml:space="preserve">    if len(p) &gt;= 8 and any(c.isupper() for c in p) and any(c.islower() for c in p) and any(c.isdigit() for c in p):</w:t>
      </w:r>
    </w:p>
    <w:p w14:paraId="3033487B" w14:textId="77777777" w:rsidR="00BC5474" w:rsidRPr="00BC5474" w:rsidRDefault="00BC5474" w:rsidP="00BC5474">
      <w:pPr>
        <w:pStyle w:val="ListingStandard"/>
        <w:rPr>
          <w:rStyle w:val="ListingZeichenFett"/>
        </w:rPr>
      </w:pPr>
      <w:r w:rsidRPr="00BC5474">
        <w:rPr>
          <w:rStyle w:val="ListingZeichenFett"/>
        </w:rPr>
        <w:lastRenderedPageBreak/>
        <w:t xml:space="preserve">        return True</w:t>
      </w:r>
    </w:p>
    <w:p w14:paraId="3A70606A" w14:textId="77777777" w:rsidR="00BC5474" w:rsidRPr="00BC5474" w:rsidRDefault="00BC5474" w:rsidP="00BC5474">
      <w:pPr>
        <w:pStyle w:val="ListingStandard"/>
        <w:rPr>
          <w:rStyle w:val="ListingZeichenFett"/>
        </w:rPr>
      </w:pPr>
      <w:r w:rsidRPr="00BC5474">
        <w:rPr>
          <w:rStyle w:val="ListingZeichenFett"/>
        </w:rPr>
        <w:t xml:space="preserve">    else:</w:t>
      </w:r>
    </w:p>
    <w:p w14:paraId="042F9229" w14:textId="77777777" w:rsidR="00BC5474" w:rsidRPr="00BC5474" w:rsidRDefault="00BC5474" w:rsidP="00BC5474">
      <w:pPr>
        <w:pStyle w:val="ListingStandard"/>
        <w:rPr>
          <w:rStyle w:val="ListingZeichenFett"/>
        </w:rPr>
      </w:pPr>
      <w:r w:rsidRPr="00BC5474">
        <w:rPr>
          <w:rStyle w:val="ListingZeichenFett"/>
        </w:rPr>
        <w:t xml:space="preserve">        return False</w:t>
      </w:r>
    </w:p>
    <w:p w14:paraId="3006E598" w14:textId="77777777" w:rsidR="00BC5474" w:rsidRPr="00BC5474" w:rsidRDefault="00BC5474" w:rsidP="00BC5474">
      <w:pPr>
        <w:pStyle w:val="ListingStandard"/>
        <w:rPr>
          <w:rStyle w:val="ListingZeichenFett"/>
        </w:rPr>
      </w:pPr>
      <w:r w:rsidRPr="00BC5474">
        <w:rPr>
          <w:rStyle w:val="ListingZeichenFett"/>
        </w:rPr>
        <w:t>def validate_user(email, password):</w:t>
      </w:r>
    </w:p>
    <w:p w14:paraId="13A2C2A0" w14:textId="77777777" w:rsidR="00BC5474" w:rsidRPr="00BC5474" w:rsidRDefault="00BC5474" w:rsidP="00BC5474">
      <w:pPr>
        <w:pStyle w:val="ListingStandard"/>
        <w:rPr>
          <w:rStyle w:val="ListingZeichenFett"/>
        </w:rPr>
      </w:pPr>
      <w:r w:rsidRPr="00BC5474">
        <w:rPr>
          <w:rStyle w:val="ListingZeichenFett"/>
        </w:rPr>
        <w:t xml:space="preserve">    if "@" in email and "." in email:</w:t>
      </w:r>
    </w:p>
    <w:p w14:paraId="661135C3" w14:textId="77777777" w:rsidR="00BC5474" w:rsidRPr="00BC5474" w:rsidRDefault="00BC5474" w:rsidP="00BC5474">
      <w:pPr>
        <w:pStyle w:val="ListingStandard"/>
        <w:rPr>
          <w:rStyle w:val="ListingZeichenFett"/>
        </w:rPr>
      </w:pPr>
      <w:r w:rsidRPr="00BC5474">
        <w:rPr>
          <w:rStyle w:val="ListingZeichenFett"/>
        </w:rPr>
        <w:t xml:space="preserve">        if check_pw(password):</w:t>
      </w:r>
    </w:p>
    <w:p w14:paraId="3D48582D" w14:textId="77777777" w:rsidR="00BC5474" w:rsidRPr="00BC5474" w:rsidRDefault="00BC5474" w:rsidP="00BC5474">
      <w:pPr>
        <w:pStyle w:val="ListingStandard"/>
        <w:rPr>
          <w:rStyle w:val="ListingZeichenFett"/>
        </w:rPr>
      </w:pPr>
      <w:r w:rsidRPr="00BC5474">
        <w:rPr>
          <w:rStyle w:val="ListingZeichenFett"/>
        </w:rPr>
        <w:t xml:space="preserve">            print("OK")</w:t>
      </w:r>
    </w:p>
    <w:p w14:paraId="1B6B8420" w14:textId="77777777" w:rsidR="00BC5474" w:rsidRPr="00BC5474" w:rsidRDefault="00BC5474" w:rsidP="00BC5474">
      <w:pPr>
        <w:pStyle w:val="ListingStandard"/>
        <w:rPr>
          <w:rStyle w:val="ListingZeichenFett"/>
        </w:rPr>
      </w:pPr>
      <w:r w:rsidRPr="00BC5474">
        <w:rPr>
          <w:rStyle w:val="ListingZeichenFett"/>
        </w:rPr>
        <w:t xml:space="preserve">        else:</w:t>
      </w:r>
    </w:p>
    <w:p w14:paraId="06B887EF" w14:textId="77777777" w:rsidR="00BC5474" w:rsidRPr="00BC5474" w:rsidRDefault="00BC5474" w:rsidP="00BC5474">
      <w:pPr>
        <w:pStyle w:val="ListingStandard"/>
        <w:rPr>
          <w:rStyle w:val="ListingZeichenFett"/>
        </w:rPr>
      </w:pPr>
      <w:r w:rsidRPr="00BC5474">
        <w:rPr>
          <w:rStyle w:val="ListingZeichenFett"/>
        </w:rPr>
        <w:t xml:space="preserve">            print("Bad password")</w:t>
      </w:r>
    </w:p>
    <w:p w14:paraId="70439A29" w14:textId="77777777" w:rsidR="00BC5474" w:rsidRPr="00BC5474" w:rsidRDefault="00BC5474" w:rsidP="00BC5474">
      <w:pPr>
        <w:pStyle w:val="ListingStandard"/>
        <w:rPr>
          <w:rStyle w:val="ListingZeichenFett"/>
        </w:rPr>
      </w:pPr>
      <w:r w:rsidRPr="00BC5474">
        <w:rPr>
          <w:rStyle w:val="ListingZeichenFett"/>
        </w:rPr>
        <w:t xml:space="preserve">    else:</w:t>
      </w:r>
    </w:p>
    <w:p w14:paraId="6C7E1BE4" w14:textId="77777777" w:rsidR="00BC5474" w:rsidRPr="00BC5474" w:rsidRDefault="00BC5474" w:rsidP="00BC5474">
      <w:pPr>
        <w:pStyle w:val="ListingStandard"/>
        <w:rPr>
          <w:rStyle w:val="ListingZeichenFett"/>
        </w:rPr>
      </w:pPr>
      <w:r w:rsidRPr="00BC5474">
        <w:rPr>
          <w:rStyle w:val="ListingZeichenFett"/>
        </w:rPr>
        <w:t xml:space="preserve">        print("Bad email")</w:t>
      </w:r>
    </w:p>
    <w:p w14:paraId="44A36BF7" w14:textId="77777777" w:rsidR="00BC5474" w:rsidRDefault="00BC5474" w:rsidP="00CB44CE">
      <w:pPr>
        <w:pStyle w:val="ListingStandard"/>
      </w:pPr>
    </w:p>
    <w:p w14:paraId="63B5A4FB" w14:textId="77777777" w:rsidR="003D2C94" w:rsidRDefault="003D2C94" w:rsidP="003D2C94">
      <w:pPr>
        <w:pStyle w:val="ListingStandard"/>
      </w:pPr>
      <w:r>
        <w:t>## **Zweck des Codeausschnitts**</w:t>
      </w:r>
    </w:p>
    <w:p w14:paraId="4A870BEC" w14:textId="77777777" w:rsidR="003D2C94" w:rsidRDefault="003D2C94" w:rsidP="003D2C94">
      <w:pPr>
        <w:pStyle w:val="ListingStandard"/>
      </w:pPr>
    </w:p>
    <w:p w14:paraId="39E1354D" w14:textId="77777777" w:rsidR="003D2C94" w:rsidRDefault="003D2C94" w:rsidP="003D2C94">
      <w:pPr>
        <w:pStyle w:val="ListingStandard"/>
      </w:pPr>
      <w:r>
        <w:t>Der vorliegende Code implementiert ein **Benutzervalidierungssystem**. Es prüft sowohl die E-Mail-Adresse als auch das Passwort eines Benutzers auf grundlegende Kriterien:</w:t>
      </w:r>
    </w:p>
    <w:p w14:paraId="0FC69947" w14:textId="77777777" w:rsidR="003D2C94" w:rsidRDefault="003D2C94" w:rsidP="003D2C94">
      <w:pPr>
        <w:pStyle w:val="ListingStandard"/>
      </w:pPr>
    </w:p>
    <w:p w14:paraId="50F2E526" w14:textId="77777777" w:rsidR="003D2C94" w:rsidRDefault="003D2C94" w:rsidP="003D2C94">
      <w:pPr>
        <w:pStyle w:val="ListingStandard"/>
      </w:pPr>
      <w:r>
        <w:t>- Die E-Mail muss ein "@"-Zeichen und einen Punkt enthalten</w:t>
      </w:r>
    </w:p>
    <w:p w14:paraId="114DD107" w14:textId="77777777" w:rsidR="003D2C94" w:rsidRDefault="003D2C94" w:rsidP="003D2C94">
      <w:pPr>
        <w:pStyle w:val="ListingStandard"/>
      </w:pPr>
      <w:r>
        <w:t>- Das Passwort muss mindestens 8 Zeichen lang sein und sowohl Groß- als auch Kleinbuchstaben sowie Ziffern enthalten</w:t>
      </w:r>
    </w:p>
    <w:p w14:paraId="7158B46F" w14:textId="77777777" w:rsidR="003D2C94" w:rsidRDefault="003D2C94" w:rsidP="003D2C94">
      <w:pPr>
        <w:pStyle w:val="ListingStandard"/>
      </w:pPr>
    </w:p>
    <w:p w14:paraId="730EFDAF" w14:textId="77777777" w:rsidR="003D2C94" w:rsidRDefault="003D2C94" w:rsidP="003D2C94">
      <w:pPr>
        <w:pStyle w:val="ListingStandard"/>
      </w:pPr>
      <w:r>
        <w:t>## **Verbesserungen für bessere Lesbarkeit**</w:t>
      </w:r>
    </w:p>
    <w:p w14:paraId="21270A0D" w14:textId="77777777" w:rsidR="003D2C94" w:rsidRDefault="003D2C94" w:rsidP="003D2C94">
      <w:pPr>
        <w:pStyle w:val="ListingStandard"/>
      </w:pPr>
    </w:p>
    <w:p w14:paraId="71B968B7" w14:textId="77777777" w:rsidR="003D2C94" w:rsidRDefault="003D2C94" w:rsidP="003D2C94">
      <w:pPr>
        <w:pStyle w:val="ListingStandard"/>
      </w:pPr>
      <w:r>
        <w:t>Der ursprüngliche Code funktioniert zwar, lässt aber in puncto Verständlichkeit zu wünschen übrig. Hier sind die wichtigsten Probleme und meine Lösungsansätze:## **Die wichtigsten Verbesserungen im Detail**</w:t>
      </w:r>
    </w:p>
    <w:p w14:paraId="70F32612" w14:textId="77777777" w:rsidR="003D2C94" w:rsidRDefault="003D2C94" w:rsidP="003D2C94">
      <w:pPr>
        <w:pStyle w:val="ListingStandard"/>
      </w:pPr>
    </w:p>
    <w:p w14:paraId="3B086877" w14:textId="77777777" w:rsidR="003D2C94" w:rsidRDefault="003D2C94" w:rsidP="003D2C94">
      <w:pPr>
        <w:pStyle w:val="ListingStandard"/>
      </w:pPr>
      <w:r>
        <w:t>**1. Aussagekräftige Funktionsnamen**</w:t>
      </w:r>
    </w:p>
    <w:p w14:paraId="4C9C74AC" w14:textId="77777777" w:rsidR="003D2C94" w:rsidRDefault="003D2C94" w:rsidP="003D2C94">
      <w:pPr>
        <w:pStyle w:val="ListingStandard"/>
      </w:pPr>
      <w:r>
        <w:t>Statt `check_pw` verwende ich `passwort_validieren` - das macht sofort klar, was die Funktion tut.</w:t>
      </w:r>
    </w:p>
    <w:p w14:paraId="2934C35A" w14:textId="77777777" w:rsidR="003D2C94" w:rsidRDefault="003D2C94" w:rsidP="003D2C94">
      <w:pPr>
        <w:pStyle w:val="ListingStandard"/>
      </w:pPr>
    </w:p>
    <w:p w14:paraId="68371781" w14:textId="77777777" w:rsidR="003D2C94" w:rsidRDefault="003D2C94" w:rsidP="003D2C94">
      <w:pPr>
        <w:pStyle w:val="ListingStandard"/>
      </w:pPr>
      <w:r>
        <w:t>**2. Aufgeteilte Logik**</w:t>
      </w:r>
    </w:p>
    <w:p w14:paraId="248D9877" w14:textId="77777777" w:rsidR="003D2C94" w:rsidRDefault="003D2C94" w:rsidP="003D2C94">
      <w:pPr>
        <w:pStyle w:val="ListingStandard"/>
      </w:pPr>
      <w:r>
        <w:t>Die ursprüngliche `validate_user` Funktion macht zu viele Dinge gleichzeitig. Ich habe sie in drei separate Funktionen aufgeteilt:</w:t>
      </w:r>
    </w:p>
    <w:p w14:paraId="671ED695" w14:textId="77777777" w:rsidR="003D2C94" w:rsidRDefault="003D2C94" w:rsidP="003D2C94">
      <w:pPr>
        <w:pStyle w:val="ListingStandard"/>
      </w:pPr>
      <w:r>
        <w:t>- `email_validieren()` für die E-Mail-Prüfung</w:t>
      </w:r>
    </w:p>
    <w:p w14:paraId="251B0BAA" w14:textId="77777777" w:rsidR="003D2C94" w:rsidRDefault="003D2C94" w:rsidP="003D2C94">
      <w:pPr>
        <w:pStyle w:val="ListingStandard"/>
      </w:pPr>
      <w:r>
        <w:t xml:space="preserve">- `passwort_validieren()` für die Passwort-Prüfung  </w:t>
      </w:r>
    </w:p>
    <w:p w14:paraId="199B4410" w14:textId="77777777" w:rsidR="003D2C94" w:rsidRDefault="003D2C94" w:rsidP="003D2C94">
      <w:pPr>
        <w:pStyle w:val="ListingStandard"/>
      </w:pPr>
      <w:r>
        <w:t>- `benutzer_validieren()` als Koordinator</w:t>
      </w:r>
    </w:p>
    <w:p w14:paraId="748EE257" w14:textId="77777777" w:rsidR="003D2C94" w:rsidRDefault="003D2C94" w:rsidP="003D2C94">
      <w:pPr>
        <w:pStyle w:val="ListingStandard"/>
      </w:pPr>
    </w:p>
    <w:p w14:paraId="288E1D37" w14:textId="77777777" w:rsidR="003D2C94" w:rsidRDefault="003D2C94" w:rsidP="003D2C94">
      <w:pPr>
        <w:pStyle w:val="ListingStandard"/>
      </w:pPr>
      <w:r>
        <w:t>**3. Explizite Zwischenvariablen**</w:t>
      </w:r>
    </w:p>
    <w:p w14:paraId="6F039953" w14:textId="77777777" w:rsidR="003D2C94" w:rsidRDefault="003D2C94" w:rsidP="003D2C94">
      <w:pPr>
        <w:pStyle w:val="ListingStandard"/>
      </w:pPr>
      <w:r>
        <w:t>Anstatt alle Prüfungen in einer langen Zeile zu verketten, verwende ich aussagekräftige Variablennamen wie `hat_grossbuchstabe`. Das macht den Code selbsterklärend.</w:t>
      </w:r>
    </w:p>
    <w:p w14:paraId="781DF6E4" w14:textId="77777777" w:rsidR="003D2C94" w:rsidRDefault="003D2C94" w:rsidP="003D2C94">
      <w:pPr>
        <w:pStyle w:val="ListingStandard"/>
      </w:pPr>
    </w:p>
    <w:p w14:paraId="30957EB1" w14:textId="77777777" w:rsidR="003D2C94" w:rsidRDefault="003D2C94" w:rsidP="003D2C94">
      <w:pPr>
        <w:pStyle w:val="ListingStandard"/>
      </w:pPr>
      <w:r>
        <w:t>**4. Informative Fehlermeldungen**</w:t>
      </w:r>
    </w:p>
    <w:p w14:paraId="722A1B7F" w14:textId="77777777" w:rsidR="003D2C94" w:rsidRDefault="003D2C94" w:rsidP="003D2C94">
      <w:pPr>
        <w:pStyle w:val="ListingStandard"/>
      </w:pPr>
      <w:r>
        <w:t>Die ursprünglichen Meldungen wie "Bad password" sind wenig hilfreich. Meine Version erklärt dem Benutzer genau, was schief gelaufen ist und was erwartet wird.</w:t>
      </w:r>
    </w:p>
    <w:p w14:paraId="546DD71D" w14:textId="77777777" w:rsidR="003D2C94" w:rsidRDefault="003D2C94" w:rsidP="003D2C94">
      <w:pPr>
        <w:pStyle w:val="ListingStandard"/>
      </w:pPr>
    </w:p>
    <w:p w14:paraId="14E256AB" w14:textId="77777777" w:rsidR="003D2C94" w:rsidRDefault="003D2C94" w:rsidP="003D2C94">
      <w:pPr>
        <w:pStyle w:val="ListingStandard"/>
      </w:pPr>
      <w:r>
        <w:t>**5. Dokumentation**</w:t>
      </w:r>
    </w:p>
    <w:p w14:paraId="4A239D83" w14:textId="77777777" w:rsidR="003D2C94" w:rsidRDefault="003D2C94" w:rsidP="003D2C94">
      <w:pPr>
        <w:pStyle w:val="ListingStandard"/>
      </w:pPr>
      <w:r>
        <w:t>Jede Funktion hat eine ausführliche Docstring-Dokumentation, die Zweck, Parameter und Rückgabewerte erklärt.</w:t>
      </w:r>
    </w:p>
    <w:p w14:paraId="535E77B1" w14:textId="77777777" w:rsidR="003D2C94" w:rsidRDefault="003D2C94" w:rsidP="003D2C94">
      <w:pPr>
        <w:pStyle w:val="ListingStandard"/>
      </w:pPr>
    </w:p>
    <w:p w14:paraId="6A22979E" w14:textId="77777777" w:rsidR="003D2C94" w:rsidRDefault="003D2C94" w:rsidP="003D2C94">
      <w:pPr>
        <w:pStyle w:val="ListingStandard"/>
      </w:pPr>
      <w:r>
        <w:t>**6. Frühe Rückgabe**</w:t>
      </w:r>
    </w:p>
    <w:p w14:paraId="4C1F6BD4" w14:textId="77777777" w:rsidR="003D2C94" w:rsidRDefault="003D2C94" w:rsidP="003D2C94">
      <w:pPr>
        <w:pStyle w:val="ListingStandard"/>
      </w:pPr>
      <w:r>
        <w:t>Statt verschachtelter if-else-Blöcke verwende ich das "early return" Prinzip - sobald eine Bedingung nicht erfüllt ist, wird False zurückgegeben.</w:t>
      </w:r>
    </w:p>
    <w:p w14:paraId="6C787F47" w14:textId="77777777" w:rsidR="003D2C94" w:rsidRDefault="003D2C94" w:rsidP="003D2C94">
      <w:pPr>
        <w:pStyle w:val="ListingStandard"/>
      </w:pPr>
    </w:p>
    <w:p w14:paraId="65B7A9C5" w14:textId="77777777" w:rsidR="003D2C94" w:rsidRDefault="003D2C94" w:rsidP="003D2C94">
      <w:pPr>
        <w:pStyle w:val="ListingStandard"/>
      </w:pPr>
      <w:r>
        <w:t>**7. Testbare Struktur**</w:t>
      </w:r>
    </w:p>
    <w:p w14:paraId="51F8E8D2" w14:textId="77777777" w:rsidR="003D2C94" w:rsidRDefault="003D2C94" w:rsidP="003D2C94">
      <w:pPr>
        <w:pStyle w:val="ListingStandard"/>
      </w:pPr>
      <w:r>
        <w:t>Der refaktorierte Code ist viel einfacher zu testen, da jede Funktion eine klar definierte Aufgabe hat.</w:t>
      </w:r>
    </w:p>
    <w:p w14:paraId="55089C9A" w14:textId="77777777" w:rsidR="003D2C94" w:rsidRDefault="003D2C94" w:rsidP="003D2C94">
      <w:pPr>
        <w:pStyle w:val="ListingStandard"/>
      </w:pPr>
    </w:p>
    <w:p w14:paraId="096842F8" w14:textId="466C9164" w:rsidR="00BC5474" w:rsidRDefault="003D2C94" w:rsidP="003D2C94">
      <w:pPr>
        <w:pStyle w:val="ListingStandard"/>
      </w:pPr>
      <w:r>
        <w:t>Die refaktorierte Version ist nicht nur lesbarer, sondern auch wartungsfreundlicher und erweiterbar. Willst du zum Beispiel die Passwort-Anforderungen ändern, musst du nur die entsprechende Funktion anpassen.</w:t>
      </w:r>
    </w:p>
    <w:p w14:paraId="39CB5CF0" w14:textId="77777777" w:rsidR="003D2C94" w:rsidRDefault="003D2C94" w:rsidP="003D2C94">
      <w:pPr>
        <w:pStyle w:val="ListingStandard"/>
      </w:pPr>
    </w:p>
    <w:p w14:paraId="601F8177" w14:textId="77777777" w:rsidR="003D2C94" w:rsidRDefault="003D2C94" w:rsidP="003D2C94">
      <w:pPr>
        <w:pStyle w:val="ListingStandard"/>
      </w:pPr>
    </w:p>
    <w:p w14:paraId="614EFF9C" w14:textId="77777777" w:rsidR="004010D9" w:rsidRPr="004010D9" w:rsidRDefault="004010D9" w:rsidP="004010D9">
      <w:pPr>
        <w:pStyle w:val="ListingStandard"/>
        <w:rPr>
          <w:b/>
        </w:rPr>
      </w:pPr>
      <w:r w:rsidRPr="004010D9">
        <w:rPr>
          <w:b/>
        </w:rPr>
        <w:t>Übersetze diese Python-Funktion nach JavaScript und erkläre mir die wichtigsten Unterschiede:</w:t>
      </w:r>
    </w:p>
    <w:p w14:paraId="2EB0ED06" w14:textId="77777777" w:rsidR="004010D9" w:rsidRPr="004010D9" w:rsidRDefault="004010D9" w:rsidP="004010D9">
      <w:pPr>
        <w:pStyle w:val="ListingStandard"/>
        <w:rPr>
          <w:b/>
        </w:rPr>
      </w:pPr>
      <w:r w:rsidRPr="004010D9">
        <w:rPr>
          <w:b/>
        </w:rPr>
        <w:t>def fibonacci(n):</w:t>
      </w:r>
    </w:p>
    <w:p w14:paraId="5481C17E" w14:textId="77777777" w:rsidR="004010D9" w:rsidRPr="004010D9" w:rsidRDefault="004010D9" w:rsidP="004010D9">
      <w:pPr>
        <w:pStyle w:val="ListingStandard"/>
        <w:rPr>
          <w:b/>
        </w:rPr>
      </w:pPr>
      <w:r w:rsidRPr="004010D9">
        <w:rPr>
          <w:b/>
        </w:rPr>
        <w:t xml:space="preserve">    if n &lt;= 1:</w:t>
      </w:r>
    </w:p>
    <w:p w14:paraId="10E8CF1A" w14:textId="77777777" w:rsidR="004010D9" w:rsidRPr="004010D9" w:rsidRDefault="004010D9" w:rsidP="004010D9">
      <w:pPr>
        <w:pStyle w:val="ListingStandard"/>
        <w:rPr>
          <w:b/>
        </w:rPr>
      </w:pPr>
      <w:r w:rsidRPr="004010D9">
        <w:rPr>
          <w:b/>
        </w:rPr>
        <w:t xml:space="preserve">        return n</w:t>
      </w:r>
    </w:p>
    <w:p w14:paraId="4E5DC121" w14:textId="77777777" w:rsidR="004010D9" w:rsidRPr="004010D9" w:rsidRDefault="004010D9" w:rsidP="004010D9">
      <w:pPr>
        <w:pStyle w:val="ListingStandard"/>
        <w:rPr>
          <w:b/>
        </w:rPr>
      </w:pPr>
      <w:r w:rsidRPr="004010D9">
        <w:rPr>
          <w:b/>
        </w:rPr>
        <w:t xml:space="preserve">    return fibonacci(n-1) + fibonacci(n-2)</w:t>
      </w:r>
    </w:p>
    <w:p w14:paraId="7DC70107" w14:textId="77777777" w:rsidR="004010D9" w:rsidRPr="004010D9" w:rsidRDefault="004010D9" w:rsidP="004010D9">
      <w:pPr>
        <w:pStyle w:val="ListingStandard"/>
        <w:rPr>
          <w:b/>
        </w:rPr>
      </w:pPr>
      <w:r w:rsidRPr="004010D9">
        <w:rPr>
          <w:b/>
        </w:rPr>
        <w:t>def fibonacci_liste(anzahl):</w:t>
      </w:r>
    </w:p>
    <w:p w14:paraId="7CF44A16" w14:textId="567F54EA" w:rsidR="00BC5474" w:rsidRDefault="004010D9" w:rsidP="004010D9">
      <w:pPr>
        <w:pStyle w:val="ListingStandard"/>
        <w:rPr>
          <w:b/>
        </w:rPr>
      </w:pPr>
      <w:r w:rsidRPr="004010D9">
        <w:rPr>
          <w:b/>
        </w:rPr>
        <w:t xml:space="preserve">    return [fibonacci(i) for i in range(anzahl)]</w:t>
      </w:r>
    </w:p>
    <w:p w14:paraId="55A87AE6" w14:textId="77777777" w:rsidR="004010D9" w:rsidRDefault="004010D9" w:rsidP="004010D9">
      <w:pPr>
        <w:pStyle w:val="ListingStandard"/>
        <w:rPr>
          <w:b/>
        </w:rPr>
      </w:pPr>
    </w:p>
    <w:p w14:paraId="172618BD" w14:textId="77777777" w:rsidR="004010D9" w:rsidRDefault="004010D9" w:rsidP="004010D9">
      <w:pPr>
        <w:pStyle w:val="ListingStandard"/>
      </w:pPr>
      <w:r>
        <w:lastRenderedPageBreak/>
        <w:t>Hier ist die JavaScript-Übersetzung deiner Python-Funktion:## Die wichtigsten Unterschiede zwischen Python und JavaScript</w:t>
      </w:r>
    </w:p>
    <w:p w14:paraId="2B8FD2D1" w14:textId="77777777" w:rsidR="004010D9" w:rsidRDefault="004010D9" w:rsidP="004010D9">
      <w:pPr>
        <w:pStyle w:val="ListingStandard"/>
      </w:pPr>
    </w:p>
    <w:p w14:paraId="479772B1" w14:textId="77777777" w:rsidR="004010D9" w:rsidRDefault="004010D9" w:rsidP="004010D9">
      <w:pPr>
        <w:pStyle w:val="ListingStandard"/>
      </w:pPr>
      <w:r>
        <w:t>**Funktionsdefinition:** Python verwendet `def`, JavaScript nutzt `function`. Der Doppelpunkt in Python entfällt in JavaScript, dafür kommen geschweifte Klammern zum Einsatz.</w:t>
      </w:r>
    </w:p>
    <w:p w14:paraId="1817D72E" w14:textId="77777777" w:rsidR="004010D9" w:rsidRDefault="004010D9" w:rsidP="004010D9">
      <w:pPr>
        <w:pStyle w:val="ListingStandard"/>
      </w:pPr>
    </w:p>
    <w:p w14:paraId="65A6C23F" w14:textId="77777777" w:rsidR="004010D9" w:rsidRDefault="004010D9" w:rsidP="004010D9">
      <w:pPr>
        <w:pStyle w:val="ListingStandard"/>
      </w:pPr>
      <w:r>
        <w:t>**Variablendeklaration:** In JavaScript solltest du Variablen mit `const` oder `let` deklarieren. `const` für unveränderliche Werte, `let` für veränderliche.</w:t>
      </w:r>
    </w:p>
    <w:p w14:paraId="4976D01D" w14:textId="77777777" w:rsidR="004010D9" w:rsidRDefault="004010D9" w:rsidP="004010D9">
      <w:pPr>
        <w:pStyle w:val="ListingStandard"/>
      </w:pPr>
    </w:p>
    <w:p w14:paraId="6E1AD195" w14:textId="77777777" w:rsidR="004010D9" w:rsidRDefault="004010D9" w:rsidP="004010D9">
      <w:pPr>
        <w:pStyle w:val="ListingStandard"/>
      </w:pPr>
      <w:r>
        <w:t>**List Comprehensions:** Pythons elegante List Comprehension `[fibonacci(i) for i in range(anzahl)]` gibt es in JavaScript nicht direkt. Du kannst stattdessen eine normale Schleife verwenden oder die funktionale Variante mit `Array.from()`.</w:t>
      </w:r>
    </w:p>
    <w:p w14:paraId="15E7344C" w14:textId="77777777" w:rsidR="004010D9" w:rsidRDefault="004010D9" w:rsidP="004010D9">
      <w:pPr>
        <w:pStyle w:val="ListingStandard"/>
      </w:pPr>
    </w:p>
    <w:p w14:paraId="61CE0220" w14:textId="77777777" w:rsidR="004010D9" w:rsidRDefault="004010D9" w:rsidP="004010D9">
      <w:pPr>
        <w:pStyle w:val="ListingStandard"/>
      </w:pPr>
      <w:r>
        <w:t>**Einrückung vs. Klammern:** Python strukturiert Code durch Einrückungen, JavaScript verwendet geschweifte Klammern `{}` für Codeblöcke.</w:t>
      </w:r>
    </w:p>
    <w:p w14:paraId="37348082" w14:textId="77777777" w:rsidR="004010D9" w:rsidRDefault="004010D9" w:rsidP="004010D9">
      <w:pPr>
        <w:pStyle w:val="ListingStandard"/>
      </w:pPr>
    </w:p>
    <w:p w14:paraId="7432D0DE" w14:textId="77777777" w:rsidR="004010D9" w:rsidRDefault="004010D9" w:rsidP="004010D9">
      <w:pPr>
        <w:pStyle w:val="ListingStandard"/>
      </w:pPr>
      <w:r>
        <w:t>**Semikolons:** In JavaScript sind Semikolons am Zeilende optional, aber empfohlen. Python benötigt sie nicht.</w:t>
      </w:r>
    </w:p>
    <w:p w14:paraId="5C83C617" w14:textId="77777777" w:rsidR="004010D9" w:rsidRDefault="004010D9" w:rsidP="004010D9">
      <w:pPr>
        <w:pStyle w:val="ListingStandard"/>
      </w:pPr>
    </w:p>
    <w:p w14:paraId="46533A58" w14:textId="77777777" w:rsidR="004010D9" w:rsidRDefault="004010D9" w:rsidP="004010D9">
      <w:pPr>
        <w:pStyle w:val="ListingStandard"/>
      </w:pPr>
      <w:r>
        <w:t>**Arrays vs. Listen:** JavaScript arbeitet mit Arrays, die ähnlich wie Python-Listen funktionieren, aber andere Methoden haben.</w:t>
      </w:r>
    </w:p>
    <w:p w14:paraId="01F22195" w14:textId="77777777" w:rsidR="004010D9" w:rsidRDefault="004010D9" w:rsidP="004010D9">
      <w:pPr>
        <w:pStyle w:val="ListingStandard"/>
      </w:pPr>
    </w:p>
    <w:p w14:paraId="2E77BFA7" w14:textId="40FEFBEA" w:rsidR="004010D9" w:rsidRDefault="004010D9" w:rsidP="004010D9">
      <w:pPr>
        <w:pStyle w:val="ListingStandard"/>
      </w:pPr>
      <w:r>
        <w:t>Die rekursive Logik bleibt in beiden Sprachen identisch - das zeigt, wie universell algorithmische Konzepte sind. Die Syntax unterscheidet sich, aber das grundlegende Denkmuster beim Programmieren bleibt gleich.</w:t>
      </w:r>
    </w:p>
    <w:p w14:paraId="6B608B67" w14:textId="77777777" w:rsidR="004010D9" w:rsidRDefault="004010D9" w:rsidP="004010D9">
      <w:pPr>
        <w:pStyle w:val="ListingStandard"/>
      </w:pPr>
    </w:p>
    <w:p w14:paraId="735CE99A" w14:textId="77777777" w:rsidR="004010D9" w:rsidRDefault="004010D9" w:rsidP="004010D9">
      <w:pPr>
        <w:pStyle w:val="ListingStandard"/>
      </w:pPr>
    </w:p>
    <w:p w14:paraId="4FD034F8" w14:textId="77777777" w:rsidR="0080232B" w:rsidRPr="0080232B" w:rsidRDefault="0080232B" w:rsidP="0080232B">
      <w:pPr>
        <w:pStyle w:val="ListingStandard"/>
        <w:rPr>
          <w:rStyle w:val="ListingZeichenFett"/>
        </w:rPr>
      </w:pPr>
      <w:r w:rsidRPr="0080232B">
        <w:rPr>
          <w:rStyle w:val="ListingZeichenFett"/>
        </w:rPr>
        <w:t>Füge diesem Code aussagekräftige Kommentare hinzu:</w:t>
      </w:r>
    </w:p>
    <w:p w14:paraId="018CEFBB" w14:textId="77777777" w:rsidR="0080232B" w:rsidRPr="0080232B" w:rsidRDefault="0080232B" w:rsidP="0080232B">
      <w:pPr>
        <w:pStyle w:val="ListingStandard"/>
        <w:rPr>
          <w:rStyle w:val="ListingZeichenFett"/>
        </w:rPr>
      </w:pPr>
      <w:r w:rsidRPr="0080232B">
        <w:rPr>
          <w:rStyle w:val="ListingZeichenFett"/>
        </w:rPr>
        <w:t>def quicksort(arr):</w:t>
      </w:r>
    </w:p>
    <w:p w14:paraId="16D5800D" w14:textId="77777777" w:rsidR="0080232B" w:rsidRPr="0080232B" w:rsidRDefault="0080232B" w:rsidP="0080232B">
      <w:pPr>
        <w:pStyle w:val="ListingStandard"/>
        <w:rPr>
          <w:rStyle w:val="ListingZeichenFett"/>
        </w:rPr>
      </w:pPr>
      <w:r w:rsidRPr="0080232B">
        <w:rPr>
          <w:rStyle w:val="ListingZeichenFett"/>
        </w:rPr>
        <w:t xml:space="preserve">    if len(arr) &lt;= 1:</w:t>
      </w:r>
    </w:p>
    <w:p w14:paraId="179E1F29" w14:textId="77777777" w:rsidR="0080232B" w:rsidRPr="0080232B" w:rsidRDefault="0080232B" w:rsidP="0080232B">
      <w:pPr>
        <w:pStyle w:val="ListingStandard"/>
        <w:rPr>
          <w:rStyle w:val="ListingZeichenFett"/>
        </w:rPr>
      </w:pPr>
      <w:r w:rsidRPr="0080232B">
        <w:rPr>
          <w:rStyle w:val="ListingZeichenFett"/>
        </w:rPr>
        <w:t xml:space="preserve">        return arr</w:t>
      </w:r>
    </w:p>
    <w:p w14:paraId="281E1BDC" w14:textId="77777777" w:rsidR="0080232B" w:rsidRPr="0080232B" w:rsidRDefault="0080232B" w:rsidP="0080232B">
      <w:pPr>
        <w:pStyle w:val="ListingStandard"/>
        <w:rPr>
          <w:rStyle w:val="ListingZeichenFett"/>
        </w:rPr>
      </w:pPr>
      <w:r w:rsidRPr="0080232B">
        <w:rPr>
          <w:rStyle w:val="ListingZeichenFett"/>
        </w:rPr>
        <w:t xml:space="preserve">    pivot = arr[len(arr) // 2]</w:t>
      </w:r>
    </w:p>
    <w:p w14:paraId="261F8C58" w14:textId="77777777" w:rsidR="0080232B" w:rsidRPr="0080232B" w:rsidRDefault="0080232B" w:rsidP="0080232B">
      <w:pPr>
        <w:pStyle w:val="ListingStandard"/>
        <w:rPr>
          <w:rStyle w:val="ListingZeichenFett"/>
        </w:rPr>
      </w:pPr>
      <w:r w:rsidRPr="0080232B">
        <w:rPr>
          <w:rStyle w:val="ListingZeichenFett"/>
        </w:rPr>
        <w:t xml:space="preserve">    left = [x for x in arr if x &lt; pivot]</w:t>
      </w:r>
    </w:p>
    <w:p w14:paraId="2357DDC1" w14:textId="77777777" w:rsidR="0080232B" w:rsidRPr="0080232B" w:rsidRDefault="0080232B" w:rsidP="0080232B">
      <w:pPr>
        <w:pStyle w:val="ListingStandard"/>
        <w:rPr>
          <w:rStyle w:val="ListingZeichenFett"/>
        </w:rPr>
      </w:pPr>
      <w:r w:rsidRPr="0080232B">
        <w:rPr>
          <w:rStyle w:val="ListingZeichenFett"/>
        </w:rPr>
        <w:t xml:space="preserve">    middle = [x for x in arr if x == pivot]</w:t>
      </w:r>
    </w:p>
    <w:p w14:paraId="7CE305C5" w14:textId="77777777" w:rsidR="0080232B" w:rsidRPr="0080232B" w:rsidRDefault="0080232B" w:rsidP="0080232B">
      <w:pPr>
        <w:pStyle w:val="ListingStandard"/>
        <w:rPr>
          <w:rStyle w:val="ListingZeichenFett"/>
        </w:rPr>
      </w:pPr>
      <w:r w:rsidRPr="0080232B">
        <w:rPr>
          <w:rStyle w:val="ListingZeichenFett"/>
        </w:rPr>
        <w:t xml:space="preserve">    right = [x for x in arr if x &gt; pivot]</w:t>
      </w:r>
    </w:p>
    <w:p w14:paraId="2C615828" w14:textId="77777777" w:rsidR="0080232B" w:rsidRPr="0080232B" w:rsidRDefault="0080232B" w:rsidP="0080232B">
      <w:pPr>
        <w:pStyle w:val="ListingStandard"/>
        <w:rPr>
          <w:rStyle w:val="ListingZeichenFett"/>
        </w:rPr>
      </w:pPr>
      <w:r w:rsidRPr="0080232B">
        <w:rPr>
          <w:rStyle w:val="ListingZeichenFett"/>
        </w:rPr>
        <w:t xml:space="preserve">    return quicksort(left) + middle + quicksort(right)</w:t>
      </w:r>
    </w:p>
    <w:p w14:paraId="16043D37" w14:textId="77777777" w:rsidR="0080232B" w:rsidRDefault="0080232B" w:rsidP="004010D9">
      <w:pPr>
        <w:pStyle w:val="ListingStandard"/>
        <w:rPr>
          <w:rStyle w:val="ListingZeichenFett"/>
        </w:rPr>
      </w:pPr>
    </w:p>
    <w:p w14:paraId="680EF63F" w14:textId="77777777" w:rsidR="0080232B" w:rsidRDefault="0080232B" w:rsidP="0080232B">
      <w:pPr>
        <w:pStyle w:val="ListingStandard"/>
      </w:pPr>
      <w:r>
        <w:lastRenderedPageBreak/>
        <w:t>Hier ist dein kommentierter Code mit klaren, verständlichen Erläuterungen zu jedem Schritt:</w:t>
      </w:r>
    </w:p>
    <w:p w14:paraId="2109BD8F" w14:textId="77777777" w:rsidR="0080232B" w:rsidRDefault="0080232B" w:rsidP="0080232B">
      <w:pPr>
        <w:pStyle w:val="ListingStandard"/>
      </w:pPr>
    </w:p>
    <w:p w14:paraId="0DB9D54B" w14:textId="77777777" w:rsidR="0080232B" w:rsidRDefault="0080232B" w:rsidP="0080232B">
      <w:pPr>
        <w:pStyle w:val="ListingStandard"/>
      </w:pPr>
      <w:r>
        <w:t># Funktion zur Implementierung des Quicksort-Algorithmus</w:t>
      </w:r>
    </w:p>
    <w:p w14:paraId="2D385685" w14:textId="77777777" w:rsidR="0080232B" w:rsidRDefault="0080232B" w:rsidP="0080232B">
      <w:pPr>
        <w:pStyle w:val="ListingStandard"/>
      </w:pPr>
      <w:r>
        <w:t>def quicksort(arr):</w:t>
      </w:r>
    </w:p>
    <w:p w14:paraId="655BEF9A" w14:textId="77777777" w:rsidR="0080232B" w:rsidRDefault="0080232B" w:rsidP="0080232B">
      <w:pPr>
        <w:pStyle w:val="ListingStandard"/>
      </w:pPr>
      <w:r>
        <w:t xml:space="preserve">    # Wenn das Array 0 oder 1 Elemente enthält, ist es bereits sortiert</w:t>
      </w:r>
    </w:p>
    <w:p w14:paraId="1303C522" w14:textId="77777777" w:rsidR="0080232B" w:rsidRDefault="0080232B" w:rsidP="0080232B">
      <w:pPr>
        <w:pStyle w:val="ListingStandard"/>
      </w:pPr>
      <w:r>
        <w:t xml:space="preserve">    if len(arr) &lt;= 1:</w:t>
      </w:r>
    </w:p>
    <w:p w14:paraId="12AE6932" w14:textId="77777777" w:rsidR="0080232B" w:rsidRDefault="0080232B" w:rsidP="0080232B">
      <w:pPr>
        <w:pStyle w:val="ListingStandard"/>
      </w:pPr>
      <w:r>
        <w:t xml:space="preserve">        return arr</w:t>
      </w:r>
    </w:p>
    <w:p w14:paraId="48064D59" w14:textId="77777777" w:rsidR="0080232B" w:rsidRDefault="0080232B" w:rsidP="0080232B">
      <w:pPr>
        <w:pStyle w:val="ListingStandard"/>
      </w:pPr>
    </w:p>
    <w:p w14:paraId="34D2334A" w14:textId="77777777" w:rsidR="0080232B" w:rsidRDefault="0080232B" w:rsidP="0080232B">
      <w:pPr>
        <w:pStyle w:val="ListingStandard"/>
      </w:pPr>
      <w:r>
        <w:t xml:space="preserve">    # Auswahl eines Pivot-Elements (hier das mittlere Element)</w:t>
      </w:r>
    </w:p>
    <w:p w14:paraId="7F065D32" w14:textId="77777777" w:rsidR="0080232B" w:rsidRDefault="0080232B" w:rsidP="0080232B">
      <w:pPr>
        <w:pStyle w:val="ListingStandard"/>
      </w:pPr>
      <w:r>
        <w:t xml:space="preserve">    pivot = arr[len(arr) // 2]</w:t>
      </w:r>
    </w:p>
    <w:p w14:paraId="323233A9" w14:textId="77777777" w:rsidR="0080232B" w:rsidRDefault="0080232B" w:rsidP="0080232B">
      <w:pPr>
        <w:pStyle w:val="ListingStandard"/>
      </w:pPr>
    </w:p>
    <w:p w14:paraId="4AF4B4D5" w14:textId="77777777" w:rsidR="0080232B" w:rsidRDefault="0080232B" w:rsidP="0080232B">
      <w:pPr>
        <w:pStyle w:val="ListingStandard"/>
      </w:pPr>
      <w:r>
        <w:t xml:space="preserve">    # Aufteilen des Arrays in drei Listen:</w:t>
      </w:r>
    </w:p>
    <w:p w14:paraId="28CA3270" w14:textId="77777777" w:rsidR="0080232B" w:rsidRDefault="0080232B" w:rsidP="0080232B">
      <w:pPr>
        <w:pStyle w:val="ListingStandard"/>
      </w:pPr>
      <w:r>
        <w:t xml:space="preserve">    # - left: alle Elemente kleiner als das Pivot</w:t>
      </w:r>
    </w:p>
    <w:p w14:paraId="6FFDAB1B" w14:textId="77777777" w:rsidR="0080232B" w:rsidRDefault="0080232B" w:rsidP="0080232B">
      <w:pPr>
        <w:pStyle w:val="ListingStandard"/>
      </w:pPr>
      <w:r>
        <w:t xml:space="preserve">    # - middle: alle Elemente gleich dem Pivot</w:t>
      </w:r>
    </w:p>
    <w:p w14:paraId="719A2264" w14:textId="77777777" w:rsidR="0080232B" w:rsidRDefault="0080232B" w:rsidP="0080232B">
      <w:pPr>
        <w:pStyle w:val="ListingStandard"/>
      </w:pPr>
      <w:r>
        <w:t xml:space="preserve">    # - right: alle Elemente größer als das Pivot</w:t>
      </w:r>
    </w:p>
    <w:p w14:paraId="412652A2" w14:textId="77777777" w:rsidR="0080232B" w:rsidRDefault="0080232B" w:rsidP="0080232B">
      <w:pPr>
        <w:pStyle w:val="ListingStandard"/>
      </w:pPr>
      <w:r>
        <w:t xml:space="preserve">    left = [x for x in arr if x &lt; pivot]</w:t>
      </w:r>
    </w:p>
    <w:p w14:paraId="763CF7E0" w14:textId="77777777" w:rsidR="0080232B" w:rsidRDefault="0080232B" w:rsidP="0080232B">
      <w:pPr>
        <w:pStyle w:val="ListingStandard"/>
      </w:pPr>
      <w:r>
        <w:t xml:space="preserve">    middle = [x for x in arr if x == pivot]</w:t>
      </w:r>
    </w:p>
    <w:p w14:paraId="1BFE4337" w14:textId="77777777" w:rsidR="0080232B" w:rsidRDefault="0080232B" w:rsidP="0080232B">
      <w:pPr>
        <w:pStyle w:val="ListingStandard"/>
      </w:pPr>
      <w:r>
        <w:t xml:space="preserve">    right = [x for x in arr if x &gt; pivot]</w:t>
      </w:r>
    </w:p>
    <w:p w14:paraId="04654B9B" w14:textId="77777777" w:rsidR="0080232B" w:rsidRDefault="0080232B" w:rsidP="0080232B">
      <w:pPr>
        <w:pStyle w:val="ListingStandard"/>
      </w:pPr>
    </w:p>
    <w:p w14:paraId="3D123CBF" w14:textId="77777777" w:rsidR="0080232B" w:rsidRDefault="0080232B" w:rsidP="0080232B">
      <w:pPr>
        <w:pStyle w:val="ListingStandard"/>
      </w:pPr>
      <w:r>
        <w:t xml:space="preserve">    # Rekursives Sortieren von left und right, anschließendes Zusammenfügen</w:t>
      </w:r>
    </w:p>
    <w:p w14:paraId="7FB13124" w14:textId="77777777" w:rsidR="0080232B" w:rsidRDefault="0080232B" w:rsidP="0080232B">
      <w:pPr>
        <w:pStyle w:val="ListingStandard"/>
      </w:pPr>
      <w:r>
        <w:t xml:space="preserve">    return quicksort(left) + middle + quicksort(right)</w:t>
      </w:r>
    </w:p>
    <w:p w14:paraId="4BB73667" w14:textId="77777777" w:rsidR="0080232B" w:rsidRDefault="0080232B" w:rsidP="0080232B">
      <w:pPr>
        <w:pStyle w:val="ListingStandard"/>
      </w:pPr>
    </w:p>
    <w:p w14:paraId="19643577" w14:textId="4EAEDEB7" w:rsidR="0080232B" w:rsidRDefault="0080232B" w:rsidP="0080232B">
      <w:pPr>
        <w:pStyle w:val="ListingStandard"/>
      </w:pPr>
      <w:r>
        <w:t>Falls du möchtest, kann ich dir auch eine Variante mit Print-Debugging oder eine iterative Version zeigen.</w:t>
      </w:r>
    </w:p>
    <w:p w14:paraId="76C6B228" w14:textId="77777777" w:rsidR="0080232B" w:rsidRDefault="0080232B" w:rsidP="0080232B">
      <w:pPr>
        <w:pStyle w:val="ListingStandard"/>
      </w:pPr>
    </w:p>
    <w:p w14:paraId="01CAC185" w14:textId="7914453C" w:rsidR="0080232B" w:rsidRPr="0080232B" w:rsidRDefault="0080232B" w:rsidP="0080232B">
      <w:pPr>
        <w:pStyle w:val="ListingStandard"/>
        <w:rPr>
          <w:rStyle w:val="ListingZeichenFett"/>
        </w:rPr>
      </w:pPr>
      <w:r w:rsidRPr="0080232B">
        <w:rPr>
          <w:rStyle w:val="ListingZeichenFett"/>
        </w:rPr>
        <w:t>Erstelle eine vollständige Dokumentation für diese Funktion im Docstring-Format.</w:t>
      </w:r>
    </w:p>
    <w:p w14:paraId="35B3A61D" w14:textId="77777777" w:rsidR="0080232B" w:rsidRDefault="0080232B" w:rsidP="0080232B">
      <w:pPr>
        <w:pStyle w:val="ListingStandard"/>
      </w:pPr>
    </w:p>
    <w:p w14:paraId="450565B7" w14:textId="77777777" w:rsidR="00B55AAC" w:rsidRDefault="00B55AAC" w:rsidP="00B55AAC">
      <w:pPr>
        <w:pStyle w:val="ListingStandard"/>
      </w:pPr>
      <w:r>
        <w:t>Gerne! Hier ist eine vollständige und professionelle Dokumentation für die Funktion quicksort im Docstring-Format nach dem weit verbreiteten PEP 257- und NumPy-Style:</w:t>
      </w:r>
    </w:p>
    <w:p w14:paraId="7B1C04BA" w14:textId="77777777" w:rsidR="00B55AAC" w:rsidRDefault="00B55AAC" w:rsidP="00B55AAC">
      <w:pPr>
        <w:pStyle w:val="ListingStandard"/>
      </w:pPr>
    </w:p>
    <w:p w14:paraId="7CEE5F4F" w14:textId="77777777" w:rsidR="00B55AAC" w:rsidRDefault="00B55AAC" w:rsidP="00B55AAC">
      <w:pPr>
        <w:pStyle w:val="ListingStandard"/>
      </w:pPr>
      <w:r>
        <w:t>def quicksort(arr):</w:t>
      </w:r>
    </w:p>
    <w:p w14:paraId="5FCB50C2" w14:textId="77777777" w:rsidR="00B55AAC" w:rsidRDefault="00B55AAC" w:rsidP="00B55AAC">
      <w:pPr>
        <w:pStyle w:val="ListingStandard"/>
      </w:pPr>
      <w:r>
        <w:t xml:space="preserve">    """</w:t>
      </w:r>
    </w:p>
    <w:p w14:paraId="15E61472" w14:textId="77777777" w:rsidR="00B55AAC" w:rsidRDefault="00B55AAC" w:rsidP="00B55AAC">
      <w:pPr>
        <w:pStyle w:val="ListingStandard"/>
      </w:pPr>
      <w:r>
        <w:t xml:space="preserve">    Sortiert eine Liste mithilfe des Quicksort-Algorithmus.</w:t>
      </w:r>
    </w:p>
    <w:p w14:paraId="36AB1775" w14:textId="77777777" w:rsidR="00B55AAC" w:rsidRDefault="00B55AAC" w:rsidP="00B55AAC">
      <w:pPr>
        <w:pStyle w:val="ListingStandard"/>
      </w:pPr>
    </w:p>
    <w:p w14:paraId="5CAFA643" w14:textId="77777777" w:rsidR="00B55AAC" w:rsidRDefault="00B55AAC" w:rsidP="00B55AAC">
      <w:pPr>
        <w:pStyle w:val="ListingStandard"/>
      </w:pPr>
      <w:r>
        <w:t xml:space="preserve">    Der Quicksort-Algorithmus ist ein effizientes, rekursives Sortierverfahren </w:t>
      </w:r>
    </w:p>
    <w:p w14:paraId="598A5279" w14:textId="77777777" w:rsidR="00B55AAC" w:rsidRDefault="00B55AAC" w:rsidP="00B55AAC">
      <w:pPr>
        <w:pStyle w:val="ListingStandard"/>
      </w:pPr>
      <w:r>
        <w:lastRenderedPageBreak/>
        <w:t xml:space="preserve">    mit dem Divide-and-Conquer-Prinzip. Diese Implementierung verwendet das </w:t>
      </w:r>
    </w:p>
    <w:p w14:paraId="2A8AC8A5" w14:textId="77777777" w:rsidR="00B55AAC" w:rsidRDefault="00B55AAC" w:rsidP="00B55AAC">
      <w:pPr>
        <w:pStyle w:val="ListingStandard"/>
      </w:pPr>
      <w:r>
        <w:t xml:space="preserve">    mittlere Element der Liste als Pivot-Element und erstellt neue Listen </w:t>
      </w:r>
    </w:p>
    <w:p w14:paraId="29402FDE" w14:textId="77777777" w:rsidR="00B55AAC" w:rsidRDefault="00B55AAC" w:rsidP="00B55AAC">
      <w:pPr>
        <w:pStyle w:val="ListingStandard"/>
      </w:pPr>
      <w:r>
        <w:t xml:space="preserve">    für kleinere, gleiche und größere Elemente.</w:t>
      </w:r>
    </w:p>
    <w:p w14:paraId="1E792DE5" w14:textId="77777777" w:rsidR="00B55AAC" w:rsidRDefault="00B55AAC" w:rsidP="00B55AAC">
      <w:pPr>
        <w:pStyle w:val="ListingStandard"/>
      </w:pPr>
    </w:p>
    <w:p w14:paraId="29E2604B" w14:textId="77777777" w:rsidR="00B55AAC" w:rsidRDefault="00B55AAC" w:rsidP="00B55AAC">
      <w:pPr>
        <w:pStyle w:val="ListingStandard"/>
      </w:pPr>
      <w:r>
        <w:t xml:space="preserve">    Parameters</w:t>
      </w:r>
    </w:p>
    <w:p w14:paraId="6C94D644" w14:textId="77777777" w:rsidR="00B55AAC" w:rsidRDefault="00B55AAC" w:rsidP="00B55AAC">
      <w:pPr>
        <w:pStyle w:val="ListingStandard"/>
      </w:pPr>
      <w:r>
        <w:t xml:space="preserve">    ----------</w:t>
      </w:r>
    </w:p>
    <w:p w14:paraId="24ECD150" w14:textId="77777777" w:rsidR="00B55AAC" w:rsidRDefault="00B55AAC" w:rsidP="00B55AAC">
      <w:pPr>
        <w:pStyle w:val="ListingStandard"/>
      </w:pPr>
      <w:r>
        <w:t xml:space="preserve">    arr : list</w:t>
      </w:r>
    </w:p>
    <w:p w14:paraId="2C269F0A" w14:textId="77777777" w:rsidR="00B55AAC" w:rsidRDefault="00B55AAC" w:rsidP="00B55AAC">
      <w:pPr>
        <w:pStyle w:val="ListingStandard"/>
      </w:pPr>
      <w:r>
        <w:t xml:space="preserve">        Eine Liste von vergleichbaren Elementen (z. B. Zahlen, Strings), </w:t>
      </w:r>
    </w:p>
    <w:p w14:paraId="60B00637" w14:textId="77777777" w:rsidR="00B55AAC" w:rsidRDefault="00B55AAC" w:rsidP="00B55AAC">
      <w:pPr>
        <w:pStyle w:val="ListingStandard"/>
      </w:pPr>
      <w:r>
        <w:t xml:space="preserve">        die sortiert werden soll.</w:t>
      </w:r>
    </w:p>
    <w:p w14:paraId="5BEB660A" w14:textId="77777777" w:rsidR="00B55AAC" w:rsidRDefault="00B55AAC" w:rsidP="00B55AAC">
      <w:pPr>
        <w:pStyle w:val="ListingStandard"/>
      </w:pPr>
    </w:p>
    <w:p w14:paraId="70B66359" w14:textId="77777777" w:rsidR="00B55AAC" w:rsidRDefault="00B55AAC" w:rsidP="00B55AAC">
      <w:pPr>
        <w:pStyle w:val="ListingStandard"/>
      </w:pPr>
      <w:r>
        <w:t xml:space="preserve">    Returns</w:t>
      </w:r>
    </w:p>
    <w:p w14:paraId="200E45BE" w14:textId="77777777" w:rsidR="00B55AAC" w:rsidRDefault="00B55AAC" w:rsidP="00B55AAC">
      <w:pPr>
        <w:pStyle w:val="ListingStandard"/>
      </w:pPr>
      <w:r>
        <w:t xml:space="preserve">    -------</w:t>
      </w:r>
    </w:p>
    <w:p w14:paraId="5E965FF7" w14:textId="77777777" w:rsidR="00B55AAC" w:rsidRDefault="00B55AAC" w:rsidP="00B55AAC">
      <w:pPr>
        <w:pStyle w:val="ListingStandard"/>
      </w:pPr>
      <w:r>
        <w:t xml:space="preserve">    list</w:t>
      </w:r>
    </w:p>
    <w:p w14:paraId="49EC6DAF" w14:textId="77777777" w:rsidR="00B55AAC" w:rsidRDefault="00B55AAC" w:rsidP="00B55AAC">
      <w:pPr>
        <w:pStyle w:val="ListingStandard"/>
      </w:pPr>
      <w:r>
        <w:t xml:space="preserve">        Eine neue Liste, die alle Elemente aus `arr` in aufsteigender Reihenfolge enthält.</w:t>
      </w:r>
    </w:p>
    <w:p w14:paraId="0E389C15" w14:textId="77777777" w:rsidR="00B55AAC" w:rsidRDefault="00B55AAC" w:rsidP="00B55AAC">
      <w:pPr>
        <w:pStyle w:val="ListingStandard"/>
      </w:pPr>
    </w:p>
    <w:p w14:paraId="2CC88C60" w14:textId="77777777" w:rsidR="00B55AAC" w:rsidRDefault="00B55AAC" w:rsidP="00B55AAC">
      <w:pPr>
        <w:pStyle w:val="ListingStandard"/>
      </w:pPr>
      <w:r>
        <w:t xml:space="preserve">    Examples</w:t>
      </w:r>
    </w:p>
    <w:p w14:paraId="24BE01F0" w14:textId="77777777" w:rsidR="00B55AAC" w:rsidRDefault="00B55AAC" w:rsidP="00B55AAC">
      <w:pPr>
        <w:pStyle w:val="ListingStandard"/>
      </w:pPr>
      <w:r>
        <w:t xml:space="preserve">    --------</w:t>
      </w:r>
    </w:p>
    <w:p w14:paraId="285D1D78" w14:textId="77777777" w:rsidR="00B55AAC" w:rsidRDefault="00B55AAC" w:rsidP="00B55AAC">
      <w:pPr>
        <w:pStyle w:val="ListingStandard"/>
      </w:pPr>
      <w:r>
        <w:t xml:space="preserve">    &gt;&gt;&gt; quicksort([3, 6, 1, 5, 2, 4])</w:t>
      </w:r>
    </w:p>
    <w:p w14:paraId="174050CC" w14:textId="77777777" w:rsidR="00B55AAC" w:rsidRDefault="00B55AAC" w:rsidP="00B55AAC">
      <w:pPr>
        <w:pStyle w:val="ListingStandard"/>
      </w:pPr>
      <w:r>
        <w:t xml:space="preserve">    [1, 2, 3, 4, 5, 6]</w:t>
      </w:r>
    </w:p>
    <w:p w14:paraId="19687189" w14:textId="77777777" w:rsidR="00B55AAC" w:rsidRDefault="00B55AAC" w:rsidP="00B55AAC">
      <w:pPr>
        <w:pStyle w:val="ListingStandard"/>
      </w:pPr>
    </w:p>
    <w:p w14:paraId="56D85CED" w14:textId="77777777" w:rsidR="00B55AAC" w:rsidRDefault="00B55AAC" w:rsidP="00B55AAC">
      <w:pPr>
        <w:pStyle w:val="ListingStandard"/>
      </w:pPr>
      <w:r>
        <w:t xml:space="preserve">    &gt;&gt;&gt; quicksort(["banana", "apple", "cherry"])</w:t>
      </w:r>
    </w:p>
    <w:p w14:paraId="4571C6DD" w14:textId="77777777" w:rsidR="00B55AAC" w:rsidRDefault="00B55AAC" w:rsidP="00B55AAC">
      <w:pPr>
        <w:pStyle w:val="ListingStandard"/>
      </w:pPr>
      <w:r>
        <w:t xml:space="preserve">    ['apple', 'banana', 'cherry']</w:t>
      </w:r>
    </w:p>
    <w:p w14:paraId="38E6F32A" w14:textId="77777777" w:rsidR="00B55AAC" w:rsidRDefault="00B55AAC" w:rsidP="00B55AAC">
      <w:pPr>
        <w:pStyle w:val="ListingStandard"/>
      </w:pPr>
    </w:p>
    <w:p w14:paraId="0F0B54CC" w14:textId="77777777" w:rsidR="00B55AAC" w:rsidRDefault="00B55AAC" w:rsidP="00B55AAC">
      <w:pPr>
        <w:pStyle w:val="ListingStandard"/>
      </w:pPr>
      <w:r>
        <w:t xml:space="preserve">    Notes</w:t>
      </w:r>
    </w:p>
    <w:p w14:paraId="40C0D4F9" w14:textId="77777777" w:rsidR="00B55AAC" w:rsidRDefault="00B55AAC" w:rsidP="00B55AAC">
      <w:pPr>
        <w:pStyle w:val="ListingStandard"/>
      </w:pPr>
      <w:r>
        <w:t xml:space="preserve">    -----</w:t>
      </w:r>
    </w:p>
    <w:p w14:paraId="40B73D82" w14:textId="77777777" w:rsidR="00B55AAC" w:rsidRDefault="00B55AAC" w:rsidP="00B55AAC">
      <w:pPr>
        <w:pStyle w:val="ListingStandard"/>
      </w:pPr>
      <w:r>
        <w:t xml:space="preserve">    - Diese Implementierung ist **nicht** in-place, d. h. sie erstellt neue Listen.</w:t>
      </w:r>
    </w:p>
    <w:p w14:paraId="50BF7107" w14:textId="77777777" w:rsidR="00B55AAC" w:rsidRDefault="00B55AAC" w:rsidP="00B55AAC">
      <w:pPr>
        <w:pStyle w:val="ListingStandard"/>
      </w:pPr>
      <w:r>
        <w:t xml:space="preserve">    - Die Laufzeit beträgt im Durchschnitt O(n log n), im Worst Case O(n²), </w:t>
      </w:r>
    </w:p>
    <w:p w14:paraId="5B5FFA59" w14:textId="77777777" w:rsidR="00B55AAC" w:rsidRDefault="00B55AAC" w:rsidP="00B55AAC">
      <w:pPr>
        <w:pStyle w:val="ListingStandard"/>
      </w:pPr>
      <w:r>
        <w:t xml:space="preserve">      abhängig von der Pivot-Wahl.</w:t>
      </w:r>
    </w:p>
    <w:p w14:paraId="0C141C40" w14:textId="77777777" w:rsidR="00B55AAC" w:rsidRDefault="00B55AAC" w:rsidP="00B55AAC">
      <w:pPr>
        <w:pStyle w:val="ListingStandard"/>
      </w:pPr>
      <w:r>
        <w:t xml:space="preserve">    - Für große Datensätze oder In-Place-Sortierung kann eine andere Variante </w:t>
      </w:r>
    </w:p>
    <w:p w14:paraId="7A8C76A6" w14:textId="77777777" w:rsidR="00B55AAC" w:rsidRDefault="00B55AAC" w:rsidP="00B55AAC">
      <w:pPr>
        <w:pStyle w:val="ListingStandard"/>
      </w:pPr>
      <w:r>
        <w:t xml:space="preserve">      geeigneter sein.</w:t>
      </w:r>
    </w:p>
    <w:p w14:paraId="79B0AF5E" w14:textId="77777777" w:rsidR="00B55AAC" w:rsidRDefault="00B55AAC" w:rsidP="00B55AAC">
      <w:pPr>
        <w:pStyle w:val="ListingStandard"/>
      </w:pPr>
      <w:r>
        <w:t xml:space="preserve">    """</w:t>
      </w:r>
    </w:p>
    <w:p w14:paraId="0A44AD1A" w14:textId="77777777" w:rsidR="00B55AAC" w:rsidRDefault="00B55AAC" w:rsidP="00B55AAC">
      <w:pPr>
        <w:pStyle w:val="ListingStandard"/>
      </w:pPr>
      <w:r>
        <w:t xml:space="preserve">    if len(arr) &lt;= 1:</w:t>
      </w:r>
    </w:p>
    <w:p w14:paraId="07B16CFB" w14:textId="77777777" w:rsidR="00B55AAC" w:rsidRDefault="00B55AAC" w:rsidP="00B55AAC">
      <w:pPr>
        <w:pStyle w:val="ListingStandard"/>
      </w:pPr>
      <w:r>
        <w:t xml:space="preserve">        return arr</w:t>
      </w:r>
    </w:p>
    <w:p w14:paraId="3CAE84F1" w14:textId="77777777" w:rsidR="00B55AAC" w:rsidRDefault="00B55AAC" w:rsidP="00B55AAC">
      <w:pPr>
        <w:pStyle w:val="ListingStandard"/>
      </w:pPr>
      <w:r>
        <w:t xml:space="preserve">    pivot = arr[len(arr) // 2]</w:t>
      </w:r>
    </w:p>
    <w:p w14:paraId="0E2EEE64" w14:textId="77777777" w:rsidR="00B55AAC" w:rsidRDefault="00B55AAC" w:rsidP="00B55AAC">
      <w:pPr>
        <w:pStyle w:val="ListingStandard"/>
      </w:pPr>
      <w:r>
        <w:t xml:space="preserve">    left = [x for x in arr if x &lt; pivot]</w:t>
      </w:r>
    </w:p>
    <w:p w14:paraId="397C27D4" w14:textId="77777777" w:rsidR="00B55AAC" w:rsidRDefault="00B55AAC" w:rsidP="00B55AAC">
      <w:pPr>
        <w:pStyle w:val="ListingStandard"/>
      </w:pPr>
      <w:r>
        <w:t xml:space="preserve">    middle = [x for x in arr if x == pivot]</w:t>
      </w:r>
    </w:p>
    <w:p w14:paraId="6B10BE04" w14:textId="77777777" w:rsidR="00B55AAC" w:rsidRDefault="00B55AAC" w:rsidP="00B55AAC">
      <w:pPr>
        <w:pStyle w:val="ListingStandard"/>
      </w:pPr>
      <w:r>
        <w:lastRenderedPageBreak/>
        <w:t xml:space="preserve">    right = [x for x in arr if x &gt; pivot]</w:t>
      </w:r>
    </w:p>
    <w:p w14:paraId="7C567CA9" w14:textId="77777777" w:rsidR="00B55AAC" w:rsidRDefault="00B55AAC" w:rsidP="00B55AAC">
      <w:pPr>
        <w:pStyle w:val="ListingStandard"/>
      </w:pPr>
      <w:r>
        <w:t xml:space="preserve">    return quicksort(left) + middle + quicksort(right)</w:t>
      </w:r>
    </w:p>
    <w:p w14:paraId="1CF95E1A" w14:textId="77777777" w:rsidR="00B55AAC" w:rsidRDefault="00B55AAC" w:rsidP="00B55AAC">
      <w:pPr>
        <w:pStyle w:val="ListingStandard"/>
      </w:pPr>
    </w:p>
    <w:p w14:paraId="22B81C2E" w14:textId="259BC4EB" w:rsidR="0080232B" w:rsidRDefault="00B55AAC" w:rsidP="00B55AAC">
      <w:pPr>
        <w:pStyle w:val="ListingStandard"/>
      </w:pPr>
      <w:r>
        <w:t>Wenn du stattdessen den Google- oder reStructuredText-Stil bevorzugst, passe ich den Docstring gern entsprechend an.</w:t>
      </w:r>
    </w:p>
    <w:p w14:paraId="5D26C76C" w14:textId="77777777" w:rsidR="00B55AAC" w:rsidRDefault="00B55AAC" w:rsidP="00B55AAC">
      <w:pPr>
        <w:pStyle w:val="ListingStandard"/>
      </w:pPr>
    </w:p>
    <w:p w14:paraId="040F6EE5" w14:textId="77777777" w:rsidR="00B55AAC" w:rsidRPr="0080232B" w:rsidRDefault="00B55AAC" w:rsidP="00B55AAC">
      <w:pPr>
        <w:pStyle w:val="ListingStandard"/>
      </w:pPr>
    </w:p>
    <w:sectPr w:rsidR="00B55AAC" w:rsidRPr="0080232B" w:rsidSect="00980806">
      <w:footerReference w:type="even" r:id="rId9"/>
      <w:footerReference w:type="default" r:id="rId10"/>
      <w:pgSz w:w="11906" w:h="16838" w:code="9"/>
      <w:pgMar w:top="2552" w:right="3402" w:bottom="3402" w:left="1701" w:header="567" w:footer="964" w:gutter="0"/>
      <w:cols w:space="147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CCDB9" w14:textId="77777777" w:rsidR="00363D12" w:rsidRDefault="00363D12" w:rsidP="006D6AB0">
      <w:r>
        <w:separator/>
      </w:r>
    </w:p>
    <w:p w14:paraId="6DBCF950" w14:textId="77777777" w:rsidR="00363D12" w:rsidRDefault="00363D12"/>
  </w:endnote>
  <w:endnote w:type="continuationSeparator" w:id="0">
    <w:p w14:paraId="195875A2" w14:textId="77777777" w:rsidR="00363D12" w:rsidRDefault="00363D12" w:rsidP="006D6AB0">
      <w:r>
        <w:continuationSeparator/>
      </w:r>
    </w:p>
    <w:p w14:paraId="71A58524" w14:textId="77777777" w:rsidR="00363D12" w:rsidRDefault="00363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etter Gothic LT">
    <w:altName w:val="Calibri"/>
    <w:panose1 w:val="020B0604020202020204"/>
    <w:charset w:val="00"/>
    <w:family w:val="modern"/>
    <w:notTrueType/>
    <w:pitch w:val="fixed"/>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pple Color Emoji">
    <w:panose1 w:val="00000000000000000000"/>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189C" w14:textId="77777777" w:rsidR="00ED70FF" w:rsidRDefault="00ED70FF" w:rsidP="006D6AB0">
    <w:pPr>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48FCC74" w14:textId="77777777" w:rsidR="00ED70FF" w:rsidRDefault="00ED70FF" w:rsidP="006D6AB0"/>
  <w:p w14:paraId="1BA31EF6" w14:textId="77777777" w:rsidR="00ED70FF" w:rsidRDefault="00ED70FF" w:rsidP="006D6AB0"/>
  <w:p w14:paraId="5BE78C45" w14:textId="77777777" w:rsidR="00ED70FF" w:rsidRDefault="00ED70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0A132" w14:textId="77777777" w:rsidR="00ED70FF" w:rsidRDefault="00ED70FF" w:rsidP="006D6AB0">
    <w:r>
      <w:rPr>
        <w:rStyle w:val="Seitenzahl"/>
      </w:rPr>
      <w:fldChar w:fldCharType="begin"/>
    </w:r>
    <w:r>
      <w:rPr>
        <w:rStyle w:val="Seitenzahl"/>
      </w:rPr>
      <w:instrText xml:space="preserve">PAGE  </w:instrText>
    </w:r>
    <w:r>
      <w:rPr>
        <w:rStyle w:val="Seitenzahl"/>
      </w:rPr>
      <w:fldChar w:fldCharType="separate"/>
    </w:r>
    <w:r w:rsidR="003C2DC5">
      <w:rPr>
        <w:rStyle w:val="Seitenzahl"/>
        <w:noProof/>
      </w:rPr>
      <w:t>6</w:t>
    </w:r>
    <w:r>
      <w:rPr>
        <w:rStyle w:val="Seitenzahl"/>
      </w:rPr>
      <w:fldChar w:fldCharType="end"/>
    </w:r>
  </w:p>
  <w:p w14:paraId="39D4E7D0" w14:textId="77777777" w:rsidR="00ED70FF" w:rsidRDefault="00ED70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B18A" w14:textId="77777777" w:rsidR="00363D12" w:rsidRDefault="00363D12" w:rsidP="006D6AB0">
      <w:r>
        <w:separator/>
      </w:r>
    </w:p>
    <w:p w14:paraId="7720BFFD" w14:textId="77777777" w:rsidR="00363D12" w:rsidRDefault="00363D12"/>
  </w:footnote>
  <w:footnote w:type="continuationSeparator" w:id="0">
    <w:p w14:paraId="419AC7FE" w14:textId="77777777" w:rsidR="00363D12" w:rsidRDefault="00363D12" w:rsidP="006D6AB0">
      <w:r>
        <w:continuationSeparator/>
      </w:r>
    </w:p>
    <w:p w14:paraId="69F733B0" w14:textId="77777777" w:rsidR="00363D12" w:rsidRDefault="00363D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9AB59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5620FF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1220BD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F1E4C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08C2B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F86D4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B2A76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ADF6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3CBF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3BA35B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4638E0"/>
    <w:multiLevelType w:val="multilevel"/>
    <w:tmpl w:val="B94871C0"/>
    <w:styleLink w:val="ABC-Liste"/>
    <w:lvl w:ilvl="0">
      <w:start w:val="1"/>
      <w:numFmt w:val="none"/>
      <w:pStyle w:val="Listea"/>
      <w:lvlText w:val="a)"/>
      <w:lvlJc w:val="left"/>
      <w:pPr>
        <w:ind w:left="360" w:hanging="360"/>
      </w:pPr>
      <w:rPr>
        <w:rFonts w:hint="default"/>
      </w:rPr>
    </w:lvl>
    <w:lvl w:ilvl="1">
      <w:start w:val="2"/>
      <w:numFmt w:val="lowerLetter"/>
      <w:pStyle w:val="Listebcd"/>
      <w:lvlText w:val="%2)"/>
      <w:lvlJc w:val="left"/>
      <w:pPr>
        <w:tabs>
          <w:tab w:val="num" w:pos="357"/>
        </w:tabs>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CAC537B"/>
    <w:multiLevelType w:val="multilevel"/>
    <w:tmpl w:val="B3FC7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8A261B"/>
    <w:multiLevelType w:val="multilevel"/>
    <w:tmpl w:val="80C68CC0"/>
    <w:lvl w:ilvl="0">
      <w:start w:val="1"/>
      <w:numFmt w:val="none"/>
      <w:pStyle w:val="TabelleListe1"/>
      <w:lvlText w:val="%11."/>
      <w:lvlJc w:val="left"/>
      <w:pPr>
        <w:ind w:left="397" w:hanging="397"/>
      </w:pPr>
      <w:rPr>
        <w:rFonts w:ascii="Times New Roman" w:hAnsi="Times New Roman" w:hint="default"/>
        <w:sz w:val="22"/>
      </w:rPr>
    </w:lvl>
    <w:lvl w:ilvl="1">
      <w:start w:val="2"/>
      <w:numFmt w:val="decimal"/>
      <w:pStyle w:val="TabelleListe234"/>
      <w:lvlText w:val="%2."/>
      <w:lvlJc w:val="left"/>
      <w:pPr>
        <w:ind w:left="397" w:hanging="397"/>
      </w:pPr>
      <w:rPr>
        <w:rFonts w:ascii="Times New Roman" w:hAnsi="Times New Roman"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CB7DDA"/>
    <w:multiLevelType w:val="multilevel"/>
    <w:tmpl w:val="BBEA8E6A"/>
    <w:styleLink w:val="Listeabc"/>
    <w:lvl w:ilvl="0">
      <w:start w:val="1"/>
      <w:numFmt w:val="none"/>
      <w:lvlText w:val="a)"/>
      <w:lvlJc w:val="left"/>
      <w:pPr>
        <w:ind w:left="360" w:hanging="360"/>
      </w:pPr>
      <w:rPr>
        <w:rFonts w:hint="default"/>
      </w:rPr>
    </w:lvl>
    <w:lvl w:ilvl="1">
      <w:start w:val="2"/>
      <w:numFmt w:val="lowerLetter"/>
      <w:lvlText w:val="%2)"/>
      <w:lvlJc w:val="left"/>
      <w:pPr>
        <w:tabs>
          <w:tab w:val="num" w:pos="357"/>
        </w:tabs>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1B4249"/>
    <w:multiLevelType w:val="multilevel"/>
    <w:tmpl w:val="9566FF7C"/>
    <w:numStyleLink w:val="Listenummeriert"/>
  </w:abstractNum>
  <w:abstractNum w:abstractNumId="15" w15:restartNumberingAfterBreak="0">
    <w:nsid w:val="36910F05"/>
    <w:multiLevelType w:val="singleLevel"/>
    <w:tmpl w:val="0EFE9FFA"/>
    <w:lvl w:ilvl="0">
      <w:start w:val="1"/>
      <w:numFmt w:val="bullet"/>
      <w:pStyle w:val="Listeunnummeriert"/>
      <w:lvlText w:val=""/>
      <w:lvlJc w:val="left"/>
      <w:pPr>
        <w:tabs>
          <w:tab w:val="num" w:pos="357"/>
        </w:tabs>
        <w:ind w:left="357" w:hanging="357"/>
      </w:pPr>
      <w:rPr>
        <w:rFonts w:ascii="Wingdings" w:hAnsi="Wingdings" w:hint="default"/>
        <w:b w:val="0"/>
        <w:i w:val="0"/>
        <w:color w:val="000000"/>
        <w:sz w:val="16"/>
        <w:szCs w:val="16"/>
      </w:rPr>
    </w:lvl>
  </w:abstractNum>
  <w:abstractNum w:abstractNumId="16" w15:restartNumberingAfterBreak="0">
    <w:nsid w:val="3A796B2E"/>
    <w:multiLevelType w:val="hybridMultilevel"/>
    <w:tmpl w:val="A462AF54"/>
    <w:lvl w:ilvl="0" w:tplc="D83E655C">
      <w:start w:val="1"/>
      <w:numFmt w:val="bullet"/>
      <w:pStyle w:val="TabelleListeunnummeriert"/>
      <w:lvlText w:val=""/>
      <w:lvlJc w:val="left"/>
      <w:pPr>
        <w:tabs>
          <w:tab w:val="num" w:pos="720"/>
        </w:tabs>
        <w:ind w:left="720" w:hanging="360"/>
      </w:pPr>
      <w:rPr>
        <w:rFonts w:ascii="Wingdings" w:hAnsi="Wingdings" w:hint="default"/>
      </w:rPr>
    </w:lvl>
    <w:lvl w:ilvl="1" w:tplc="8C08920C" w:tentative="1">
      <w:start w:val="1"/>
      <w:numFmt w:val="bullet"/>
      <w:lvlText w:val="o"/>
      <w:lvlJc w:val="left"/>
      <w:pPr>
        <w:tabs>
          <w:tab w:val="num" w:pos="1440"/>
        </w:tabs>
        <w:ind w:left="1440" w:hanging="360"/>
      </w:pPr>
      <w:rPr>
        <w:rFonts w:ascii="Courier New" w:hAnsi="Courier New" w:hint="default"/>
      </w:rPr>
    </w:lvl>
    <w:lvl w:ilvl="2" w:tplc="833889C8" w:tentative="1">
      <w:start w:val="1"/>
      <w:numFmt w:val="bullet"/>
      <w:lvlText w:val=""/>
      <w:lvlJc w:val="left"/>
      <w:pPr>
        <w:tabs>
          <w:tab w:val="num" w:pos="2160"/>
        </w:tabs>
        <w:ind w:left="2160" w:hanging="360"/>
      </w:pPr>
      <w:rPr>
        <w:rFonts w:ascii="Wingdings" w:hAnsi="Wingdings" w:hint="default"/>
      </w:rPr>
    </w:lvl>
    <w:lvl w:ilvl="3" w:tplc="254E8AC6" w:tentative="1">
      <w:start w:val="1"/>
      <w:numFmt w:val="bullet"/>
      <w:lvlText w:val=""/>
      <w:lvlJc w:val="left"/>
      <w:pPr>
        <w:tabs>
          <w:tab w:val="num" w:pos="2880"/>
        </w:tabs>
        <w:ind w:left="2880" w:hanging="360"/>
      </w:pPr>
      <w:rPr>
        <w:rFonts w:ascii="Symbol" w:hAnsi="Symbol" w:hint="default"/>
      </w:rPr>
    </w:lvl>
    <w:lvl w:ilvl="4" w:tplc="42FE6176" w:tentative="1">
      <w:start w:val="1"/>
      <w:numFmt w:val="bullet"/>
      <w:lvlText w:val="o"/>
      <w:lvlJc w:val="left"/>
      <w:pPr>
        <w:tabs>
          <w:tab w:val="num" w:pos="3600"/>
        </w:tabs>
        <w:ind w:left="3600" w:hanging="360"/>
      </w:pPr>
      <w:rPr>
        <w:rFonts w:ascii="Courier New" w:hAnsi="Courier New" w:hint="default"/>
      </w:rPr>
    </w:lvl>
    <w:lvl w:ilvl="5" w:tplc="4448EDD8" w:tentative="1">
      <w:start w:val="1"/>
      <w:numFmt w:val="bullet"/>
      <w:lvlText w:val=""/>
      <w:lvlJc w:val="left"/>
      <w:pPr>
        <w:tabs>
          <w:tab w:val="num" w:pos="4320"/>
        </w:tabs>
        <w:ind w:left="4320" w:hanging="360"/>
      </w:pPr>
      <w:rPr>
        <w:rFonts w:ascii="Wingdings" w:hAnsi="Wingdings" w:hint="default"/>
      </w:rPr>
    </w:lvl>
    <w:lvl w:ilvl="6" w:tplc="3D1A5D4A" w:tentative="1">
      <w:start w:val="1"/>
      <w:numFmt w:val="bullet"/>
      <w:lvlText w:val=""/>
      <w:lvlJc w:val="left"/>
      <w:pPr>
        <w:tabs>
          <w:tab w:val="num" w:pos="5040"/>
        </w:tabs>
        <w:ind w:left="5040" w:hanging="360"/>
      </w:pPr>
      <w:rPr>
        <w:rFonts w:ascii="Symbol" w:hAnsi="Symbol" w:hint="default"/>
      </w:rPr>
    </w:lvl>
    <w:lvl w:ilvl="7" w:tplc="5E80C478" w:tentative="1">
      <w:start w:val="1"/>
      <w:numFmt w:val="bullet"/>
      <w:lvlText w:val="o"/>
      <w:lvlJc w:val="left"/>
      <w:pPr>
        <w:tabs>
          <w:tab w:val="num" w:pos="5760"/>
        </w:tabs>
        <w:ind w:left="5760" w:hanging="360"/>
      </w:pPr>
      <w:rPr>
        <w:rFonts w:ascii="Courier New" w:hAnsi="Courier New" w:hint="default"/>
      </w:rPr>
    </w:lvl>
    <w:lvl w:ilvl="8" w:tplc="C5644A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FB443D"/>
    <w:multiLevelType w:val="hybridMultilevel"/>
    <w:tmpl w:val="8FF66F22"/>
    <w:lvl w:ilvl="0" w:tplc="F59CE91E">
      <w:start w:val="1"/>
      <w:numFmt w:val="decimal"/>
      <w:pStyle w:val="ListeCallout"/>
      <w:lvlText w:val="%1"/>
      <w:lvlJc w:val="left"/>
      <w:pPr>
        <w:ind w:left="360" w:hanging="360"/>
      </w:pPr>
      <w:rPr>
        <w:rFonts w:ascii="Arial" w:hAnsi="Arial" w:hint="default"/>
        <w:b/>
        <w:i w:val="0"/>
        <w:color w:val="548DD4" w:themeColor="text2" w:themeTint="99"/>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A732CF"/>
    <w:multiLevelType w:val="hybridMultilevel"/>
    <w:tmpl w:val="C0D094BC"/>
    <w:lvl w:ilvl="0" w:tplc="2B22FDB4">
      <w:start w:val="1"/>
      <w:numFmt w:val="bullet"/>
      <w:pStyle w:val="KastenListeunter"/>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5B1AF7"/>
    <w:multiLevelType w:val="multilevel"/>
    <w:tmpl w:val="6B5E962A"/>
    <w:styleLink w:val="Aktuell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C3549D2"/>
    <w:multiLevelType w:val="multilevel"/>
    <w:tmpl w:val="9566FF7C"/>
    <w:styleLink w:val="Listenummeriert"/>
    <w:lvl w:ilvl="0">
      <w:start w:val="1"/>
      <w:numFmt w:val="none"/>
      <w:pStyle w:val="Liste1"/>
      <w:lvlText w:val="1."/>
      <w:lvlJc w:val="left"/>
      <w:pPr>
        <w:tabs>
          <w:tab w:val="num" w:pos="357"/>
        </w:tabs>
        <w:ind w:left="360" w:hanging="360"/>
      </w:pPr>
      <w:rPr>
        <w:rFonts w:hint="default"/>
      </w:rPr>
    </w:lvl>
    <w:lvl w:ilvl="1">
      <w:start w:val="2"/>
      <w:numFmt w:val="decimal"/>
      <w:pStyle w:val="Liste234"/>
      <w:lvlText w:val="%2."/>
      <w:lvlJc w:val="left"/>
      <w:pPr>
        <w:tabs>
          <w:tab w:val="num" w:pos="357"/>
        </w:tabs>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0616C5C"/>
    <w:multiLevelType w:val="multilevel"/>
    <w:tmpl w:val="B294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FE1CDC"/>
    <w:multiLevelType w:val="hybridMultilevel"/>
    <w:tmpl w:val="1D1E6944"/>
    <w:lvl w:ilvl="0" w:tplc="E8BE5D8C">
      <w:start w:val="1"/>
      <w:numFmt w:val="bullet"/>
      <w:pStyle w:val="KastenListeunnummerier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F4734B"/>
    <w:multiLevelType w:val="hybridMultilevel"/>
    <w:tmpl w:val="5CE8ADC8"/>
    <w:lvl w:ilvl="0" w:tplc="B0982C44">
      <w:start w:val="1"/>
      <w:numFmt w:val="bullet"/>
      <w:pStyle w:val="Listeunter"/>
      <w:lvlText w:val="˗"/>
      <w:lvlJc w:val="left"/>
      <w:pPr>
        <w:ind w:left="717" w:hanging="360"/>
      </w:pPr>
      <w:rPr>
        <w:rFonts w:ascii="Times New Roman" w:hAnsi="Times New Roman" w:cs="Times New Roman"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4" w15:restartNumberingAfterBreak="0">
    <w:nsid w:val="63755BD4"/>
    <w:multiLevelType w:val="multilevel"/>
    <w:tmpl w:val="09344E12"/>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 w15:restartNumberingAfterBreak="0">
    <w:nsid w:val="66C00E28"/>
    <w:multiLevelType w:val="hybridMultilevel"/>
    <w:tmpl w:val="653C1BA4"/>
    <w:lvl w:ilvl="0" w:tplc="B50AC1F4">
      <w:start w:val="1"/>
      <w:numFmt w:val="bullet"/>
      <w:pStyle w:val="KastenEinzug"/>
      <w:lvlText w:val=""/>
      <w:lvlJc w:val="left"/>
      <w:pPr>
        <w:tabs>
          <w:tab w:val="num" w:pos="0"/>
        </w:tabs>
        <w:ind w:left="357" w:hanging="357"/>
      </w:pPr>
      <w:rPr>
        <w:rFonts w:ascii="Wingdings" w:hAnsi="Wingdings" w:hint="default"/>
        <w:color w:val="EAEAEA"/>
      </w:rPr>
    </w:lvl>
    <w:lvl w:ilvl="1" w:tplc="665C3712" w:tentative="1">
      <w:start w:val="1"/>
      <w:numFmt w:val="bullet"/>
      <w:lvlText w:val="o"/>
      <w:lvlJc w:val="left"/>
      <w:pPr>
        <w:tabs>
          <w:tab w:val="num" w:pos="1440"/>
        </w:tabs>
        <w:ind w:left="1440" w:hanging="360"/>
      </w:pPr>
      <w:rPr>
        <w:rFonts w:ascii="Courier New" w:hAnsi="Courier New" w:cs="Courier New" w:hint="default"/>
      </w:rPr>
    </w:lvl>
    <w:lvl w:ilvl="2" w:tplc="3AE823E8">
      <w:start w:val="1"/>
      <w:numFmt w:val="bullet"/>
      <w:lvlText w:val=""/>
      <w:lvlJc w:val="left"/>
      <w:pPr>
        <w:tabs>
          <w:tab w:val="num" w:pos="2160"/>
        </w:tabs>
        <w:ind w:left="2160" w:hanging="360"/>
      </w:pPr>
      <w:rPr>
        <w:rFonts w:ascii="Wingdings" w:hAnsi="Wingdings" w:hint="default"/>
      </w:rPr>
    </w:lvl>
    <w:lvl w:ilvl="3" w:tplc="F1E45C62" w:tentative="1">
      <w:start w:val="1"/>
      <w:numFmt w:val="bullet"/>
      <w:lvlText w:val=""/>
      <w:lvlJc w:val="left"/>
      <w:pPr>
        <w:tabs>
          <w:tab w:val="num" w:pos="2880"/>
        </w:tabs>
        <w:ind w:left="2880" w:hanging="360"/>
      </w:pPr>
      <w:rPr>
        <w:rFonts w:ascii="Symbol" w:hAnsi="Symbol" w:hint="default"/>
      </w:rPr>
    </w:lvl>
    <w:lvl w:ilvl="4" w:tplc="74FA0676" w:tentative="1">
      <w:start w:val="1"/>
      <w:numFmt w:val="bullet"/>
      <w:lvlText w:val="o"/>
      <w:lvlJc w:val="left"/>
      <w:pPr>
        <w:tabs>
          <w:tab w:val="num" w:pos="3600"/>
        </w:tabs>
        <w:ind w:left="3600" w:hanging="360"/>
      </w:pPr>
      <w:rPr>
        <w:rFonts w:ascii="Courier New" w:hAnsi="Courier New" w:cs="Courier New" w:hint="default"/>
      </w:rPr>
    </w:lvl>
    <w:lvl w:ilvl="5" w:tplc="1602A152" w:tentative="1">
      <w:start w:val="1"/>
      <w:numFmt w:val="bullet"/>
      <w:lvlText w:val=""/>
      <w:lvlJc w:val="left"/>
      <w:pPr>
        <w:tabs>
          <w:tab w:val="num" w:pos="4320"/>
        </w:tabs>
        <w:ind w:left="4320" w:hanging="360"/>
      </w:pPr>
      <w:rPr>
        <w:rFonts w:ascii="Wingdings" w:hAnsi="Wingdings" w:hint="default"/>
      </w:rPr>
    </w:lvl>
    <w:lvl w:ilvl="6" w:tplc="341A4636" w:tentative="1">
      <w:start w:val="1"/>
      <w:numFmt w:val="bullet"/>
      <w:lvlText w:val=""/>
      <w:lvlJc w:val="left"/>
      <w:pPr>
        <w:tabs>
          <w:tab w:val="num" w:pos="5040"/>
        </w:tabs>
        <w:ind w:left="5040" w:hanging="360"/>
      </w:pPr>
      <w:rPr>
        <w:rFonts w:ascii="Symbol" w:hAnsi="Symbol" w:hint="default"/>
      </w:rPr>
    </w:lvl>
    <w:lvl w:ilvl="7" w:tplc="EFDE9F3A" w:tentative="1">
      <w:start w:val="1"/>
      <w:numFmt w:val="bullet"/>
      <w:lvlText w:val="o"/>
      <w:lvlJc w:val="left"/>
      <w:pPr>
        <w:tabs>
          <w:tab w:val="num" w:pos="5760"/>
        </w:tabs>
        <w:ind w:left="5760" w:hanging="360"/>
      </w:pPr>
      <w:rPr>
        <w:rFonts w:ascii="Courier New" w:hAnsi="Courier New" w:cs="Courier New" w:hint="default"/>
      </w:rPr>
    </w:lvl>
    <w:lvl w:ilvl="8" w:tplc="DAFA341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8BB"/>
    <w:multiLevelType w:val="multilevel"/>
    <w:tmpl w:val="2E60A44C"/>
    <w:lvl w:ilvl="0">
      <w:numFmt w:val="none"/>
      <w:pStyle w:val="KastenListe1"/>
      <w:lvlText w:val="1."/>
      <w:lvlJc w:val="left"/>
      <w:pPr>
        <w:ind w:left="357" w:hanging="357"/>
      </w:pPr>
      <w:rPr>
        <w:rFonts w:hint="default"/>
        <w:u w:color="BFBFBF" w:themeColor="background1" w:themeShade="BF"/>
      </w:rPr>
    </w:lvl>
    <w:lvl w:ilvl="1">
      <w:start w:val="2"/>
      <w:numFmt w:val="decimal"/>
      <w:pStyle w:val="KastenListe234"/>
      <w:lvlText w:val="%2."/>
      <w:lvlJc w:val="left"/>
      <w:pPr>
        <w:ind w:left="357" w:hanging="357"/>
      </w:pPr>
      <w:rPr>
        <w:rFonts w:hint="default"/>
      </w:rPr>
    </w:lvl>
    <w:lvl w:ilvl="2">
      <w:start w:val="1"/>
      <w:numFmt w:val="lowerRoman"/>
      <w:lvlText w:val="%3."/>
      <w:lvlJc w:val="righ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num w:numId="1" w16cid:durableId="2052261861">
    <w:abstractNumId w:val="15"/>
  </w:num>
  <w:num w:numId="2" w16cid:durableId="176163014">
    <w:abstractNumId w:val="25"/>
  </w:num>
  <w:num w:numId="3" w16cid:durableId="1026565820">
    <w:abstractNumId w:val="16"/>
  </w:num>
  <w:num w:numId="4" w16cid:durableId="1886479378">
    <w:abstractNumId w:val="22"/>
  </w:num>
  <w:num w:numId="5" w16cid:durableId="630940045">
    <w:abstractNumId w:val="24"/>
  </w:num>
  <w:num w:numId="6" w16cid:durableId="64189664">
    <w:abstractNumId w:val="23"/>
  </w:num>
  <w:num w:numId="7" w16cid:durableId="814684268">
    <w:abstractNumId w:val="24"/>
  </w:num>
  <w:num w:numId="8" w16cid:durableId="343627694">
    <w:abstractNumId w:val="14"/>
  </w:num>
  <w:num w:numId="9" w16cid:durableId="510726003">
    <w:abstractNumId w:val="26"/>
  </w:num>
  <w:num w:numId="10" w16cid:durableId="628584825">
    <w:abstractNumId w:val="12"/>
  </w:num>
  <w:num w:numId="11" w16cid:durableId="542981112">
    <w:abstractNumId w:val="12"/>
  </w:num>
  <w:num w:numId="12" w16cid:durableId="1390300212">
    <w:abstractNumId w:val="17"/>
  </w:num>
  <w:num w:numId="13" w16cid:durableId="1083065478">
    <w:abstractNumId w:val="18"/>
  </w:num>
  <w:num w:numId="14" w16cid:durableId="1215502679">
    <w:abstractNumId w:val="20"/>
  </w:num>
  <w:num w:numId="15" w16cid:durableId="2138832919">
    <w:abstractNumId w:val="13"/>
  </w:num>
  <w:num w:numId="16" w16cid:durableId="1837383819">
    <w:abstractNumId w:val="10"/>
  </w:num>
  <w:num w:numId="17" w16cid:durableId="1432243721">
    <w:abstractNumId w:val="9"/>
  </w:num>
  <w:num w:numId="18" w16cid:durableId="271667536">
    <w:abstractNumId w:val="7"/>
  </w:num>
  <w:num w:numId="19" w16cid:durableId="1630623647">
    <w:abstractNumId w:val="6"/>
  </w:num>
  <w:num w:numId="20" w16cid:durableId="1735548997">
    <w:abstractNumId w:val="5"/>
  </w:num>
  <w:num w:numId="21" w16cid:durableId="772747229">
    <w:abstractNumId w:val="4"/>
  </w:num>
  <w:num w:numId="22" w16cid:durableId="190261882">
    <w:abstractNumId w:val="8"/>
  </w:num>
  <w:num w:numId="23" w16cid:durableId="265579950">
    <w:abstractNumId w:val="3"/>
  </w:num>
  <w:num w:numId="24" w16cid:durableId="685179019">
    <w:abstractNumId w:val="2"/>
  </w:num>
  <w:num w:numId="25" w16cid:durableId="477259690">
    <w:abstractNumId w:val="1"/>
  </w:num>
  <w:num w:numId="26" w16cid:durableId="397556464">
    <w:abstractNumId w:val="0"/>
  </w:num>
  <w:num w:numId="27" w16cid:durableId="499347440">
    <w:abstractNumId w:val="19"/>
  </w:num>
  <w:num w:numId="28" w16cid:durableId="22599189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960994">
    <w:abstractNumId w:val="11"/>
  </w:num>
  <w:num w:numId="30" w16cid:durableId="9590717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CE"/>
    <w:rsid w:val="0000508C"/>
    <w:rsid w:val="00007E70"/>
    <w:rsid w:val="00013B4C"/>
    <w:rsid w:val="000260B5"/>
    <w:rsid w:val="00026B21"/>
    <w:rsid w:val="000271F8"/>
    <w:rsid w:val="000336B7"/>
    <w:rsid w:val="00035FCC"/>
    <w:rsid w:val="00037BE3"/>
    <w:rsid w:val="00047CEB"/>
    <w:rsid w:val="0005042B"/>
    <w:rsid w:val="00051C70"/>
    <w:rsid w:val="00052644"/>
    <w:rsid w:val="000537B6"/>
    <w:rsid w:val="00054153"/>
    <w:rsid w:val="00057F88"/>
    <w:rsid w:val="00066399"/>
    <w:rsid w:val="00072328"/>
    <w:rsid w:val="00074230"/>
    <w:rsid w:val="00075AA6"/>
    <w:rsid w:val="000857A6"/>
    <w:rsid w:val="0008731E"/>
    <w:rsid w:val="00093105"/>
    <w:rsid w:val="000977B8"/>
    <w:rsid w:val="000979B8"/>
    <w:rsid w:val="000A55CF"/>
    <w:rsid w:val="000B0770"/>
    <w:rsid w:val="000B2306"/>
    <w:rsid w:val="000B47DD"/>
    <w:rsid w:val="000C02FE"/>
    <w:rsid w:val="000C0399"/>
    <w:rsid w:val="000C0A5A"/>
    <w:rsid w:val="000C2063"/>
    <w:rsid w:val="000C20F2"/>
    <w:rsid w:val="000D05E3"/>
    <w:rsid w:val="000D36D8"/>
    <w:rsid w:val="000D7EB2"/>
    <w:rsid w:val="000E18B8"/>
    <w:rsid w:val="000E52E9"/>
    <w:rsid w:val="000E6765"/>
    <w:rsid w:val="000F14C1"/>
    <w:rsid w:val="000F4E04"/>
    <w:rsid w:val="001007FE"/>
    <w:rsid w:val="0010226B"/>
    <w:rsid w:val="001033BC"/>
    <w:rsid w:val="00103E2D"/>
    <w:rsid w:val="001040E7"/>
    <w:rsid w:val="00106D2A"/>
    <w:rsid w:val="00110351"/>
    <w:rsid w:val="001122C1"/>
    <w:rsid w:val="00112FA2"/>
    <w:rsid w:val="00114A4D"/>
    <w:rsid w:val="00114FF8"/>
    <w:rsid w:val="00115B96"/>
    <w:rsid w:val="00117257"/>
    <w:rsid w:val="00120110"/>
    <w:rsid w:val="00120FE0"/>
    <w:rsid w:val="001210E2"/>
    <w:rsid w:val="00121571"/>
    <w:rsid w:val="001360EE"/>
    <w:rsid w:val="00136C0D"/>
    <w:rsid w:val="00136CF5"/>
    <w:rsid w:val="001378D7"/>
    <w:rsid w:val="001420E3"/>
    <w:rsid w:val="00142929"/>
    <w:rsid w:val="0014446D"/>
    <w:rsid w:val="001452C8"/>
    <w:rsid w:val="00147925"/>
    <w:rsid w:val="00150C84"/>
    <w:rsid w:val="00151596"/>
    <w:rsid w:val="00151C3D"/>
    <w:rsid w:val="00153D2D"/>
    <w:rsid w:val="001549F8"/>
    <w:rsid w:val="00166C19"/>
    <w:rsid w:val="00172D11"/>
    <w:rsid w:val="00175DE7"/>
    <w:rsid w:val="00177AC8"/>
    <w:rsid w:val="00177C5C"/>
    <w:rsid w:val="001802A4"/>
    <w:rsid w:val="00181E42"/>
    <w:rsid w:val="001865E1"/>
    <w:rsid w:val="00190DF2"/>
    <w:rsid w:val="00191A97"/>
    <w:rsid w:val="001927B1"/>
    <w:rsid w:val="001935B5"/>
    <w:rsid w:val="00195726"/>
    <w:rsid w:val="001A1BA8"/>
    <w:rsid w:val="001A4253"/>
    <w:rsid w:val="001A5F03"/>
    <w:rsid w:val="001B0816"/>
    <w:rsid w:val="001B2E05"/>
    <w:rsid w:val="001B52B7"/>
    <w:rsid w:val="001C16C7"/>
    <w:rsid w:val="001C2E99"/>
    <w:rsid w:val="001C45BF"/>
    <w:rsid w:val="001C5173"/>
    <w:rsid w:val="001C69A2"/>
    <w:rsid w:val="001D6DE3"/>
    <w:rsid w:val="001E2E13"/>
    <w:rsid w:val="001E4FF0"/>
    <w:rsid w:val="001E5317"/>
    <w:rsid w:val="001E60B9"/>
    <w:rsid w:val="001F0AB5"/>
    <w:rsid w:val="001F3EC4"/>
    <w:rsid w:val="001F4649"/>
    <w:rsid w:val="001F483F"/>
    <w:rsid w:val="001F5B1A"/>
    <w:rsid w:val="001F6609"/>
    <w:rsid w:val="00201523"/>
    <w:rsid w:val="00202994"/>
    <w:rsid w:val="00204603"/>
    <w:rsid w:val="00205E4C"/>
    <w:rsid w:val="00212B4D"/>
    <w:rsid w:val="00214CB1"/>
    <w:rsid w:val="00215E6E"/>
    <w:rsid w:val="00220844"/>
    <w:rsid w:val="00220BB5"/>
    <w:rsid w:val="00221BA5"/>
    <w:rsid w:val="002221F5"/>
    <w:rsid w:val="002232EB"/>
    <w:rsid w:val="0022344D"/>
    <w:rsid w:val="0022693B"/>
    <w:rsid w:val="00227B25"/>
    <w:rsid w:val="00236825"/>
    <w:rsid w:val="00240248"/>
    <w:rsid w:val="00242286"/>
    <w:rsid w:val="00242738"/>
    <w:rsid w:val="002429EF"/>
    <w:rsid w:val="002444BC"/>
    <w:rsid w:val="002444BD"/>
    <w:rsid w:val="00245F53"/>
    <w:rsid w:val="00245F85"/>
    <w:rsid w:val="0024654C"/>
    <w:rsid w:val="00246AB7"/>
    <w:rsid w:val="002472F1"/>
    <w:rsid w:val="00251F08"/>
    <w:rsid w:val="002534A1"/>
    <w:rsid w:val="0026084A"/>
    <w:rsid w:val="00263208"/>
    <w:rsid w:val="00267040"/>
    <w:rsid w:val="00270FDF"/>
    <w:rsid w:val="002710C6"/>
    <w:rsid w:val="00271E5B"/>
    <w:rsid w:val="002738C3"/>
    <w:rsid w:val="002750A3"/>
    <w:rsid w:val="0027723D"/>
    <w:rsid w:val="00280986"/>
    <w:rsid w:val="00281E2D"/>
    <w:rsid w:val="0028472F"/>
    <w:rsid w:val="0028635A"/>
    <w:rsid w:val="002900E1"/>
    <w:rsid w:val="00290345"/>
    <w:rsid w:val="002908C0"/>
    <w:rsid w:val="00290C23"/>
    <w:rsid w:val="00296CEA"/>
    <w:rsid w:val="002A0835"/>
    <w:rsid w:val="002A141E"/>
    <w:rsid w:val="002A364C"/>
    <w:rsid w:val="002A68CC"/>
    <w:rsid w:val="002B1ACF"/>
    <w:rsid w:val="002B5AC0"/>
    <w:rsid w:val="002C4F72"/>
    <w:rsid w:val="002C51B1"/>
    <w:rsid w:val="002D0384"/>
    <w:rsid w:val="002D143D"/>
    <w:rsid w:val="002D180D"/>
    <w:rsid w:val="002D21B8"/>
    <w:rsid w:val="002D3901"/>
    <w:rsid w:val="002D48E5"/>
    <w:rsid w:val="002D51AB"/>
    <w:rsid w:val="002D787D"/>
    <w:rsid w:val="002E0319"/>
    <w:rsid w:val="002E1FAA"/>
    <w:rsid w:val="002E36A0"/>
    <w:rsid w:val="002E36C2"/>
    <w:rsid w:val="002E7A0B"/>
    <w:rsid w:val="002F690E"/>
    <w:rsid w:val="002F6D41"/>
    <w:rsid w:val="003039CD"/>
    <w:rsid w:val="003146BB"/>
    <w:rsid w:val="003173F9"/>
    <w:rsid w:val="00325F7E"/>
    <w:rsid w:val="00331267"/>
    <w:rsid w:val="00333CE6"/>
    <w:rsid w:val="00334B10"/>
    <w:rsid w:val="00336A7E"/>
    <w:rsid w:val="00336DC9"/>
    <w:rsid w:val="00341043"/>
    <w:rsid w:val="00341083"/>
    <w:rsid w:val="00345575"/>
    <w:rsid w:val="003534A7"/>
    <w:rsid w:val="003534E0"/>
    <w:rsid w:val="00354029"/>
    <w:rsid w:val="00360DA5"/>
    <w:rsid w:val="00363D12"/>
    <w:rsid w:val="00366262"/>
    <w:rsid w:val="00374719"/>
    <w:rsid w:val="00374900"/>
    <w:rsid w:val="00375C97"/>
    <w:rsid w:val="00376E77"/>
    <w:rsid w:val="00377643"/>
    <w:rsid w:val="003808AA"/>
    <w:rsid w:val="0038273D"/>
    <w:rsid w:val="00382964"/>
    <w:rsid w:val="00382E49"/>
    <w:rsid w:val="0038435D"/>
    <w:rsid w:val="003858DA"/>
    <w:rsid w:val="00385F6A"/>
    <w:rsid w:val="00386FEE"/>
    <w:rsid w:val="00391BF6"/>
    <w:rsid w:val="00394C31"/>
    <w:rsid w:val="00395B28"/>
    <w:rsid w:val="00397EF6"/>
    <w:rsid w:val="003A099A"/>
    <w:rsid w:val="003A0F44"/>
    <w:rsid w:val="003A1B2F"/>
    <w:rsid w:val="003A2F0C"/>
    <w:rsid w:val="003A3B04"/>
    <w:rsid w:val="003A6D07"/>
    <w:rsid w:val="003A7010"/>
    <w:rsid w:val="003B632F"/>
    <w:rsid w:val="003B66C6"/>
    <w:rsid w:val="003B6B07"/>
    <w:rsid w:val="003B77D7"/>
    <w:rsid w:val="003B7E2D"/>
    <w:rsid w:val="003C0803"/>
    <w:rsid w:val="003C13C7"/>
    <w:rsid w:val="003C1514"/>
    <w:rsid w:val="003C205F"/>
    <w:rsid w:val="003C2DC5"/>
    <w:rsid w:val="003C688D"/>
    <w:rsid w:val="003C7C04"/>
    <w:rsid w:val="003D2C94"/>
    <w:rsid w:val="003D3895"/>
    <w:rsid w:val="003D4D2C"/>
    <w:rsid w:val="003D77C7"/>
    <w:rsid w:val="003E12C9"/>
    <w:rsid w:val="003E1390"/>
    <w:rsid w:val="003E1BB9"/>
    <w:rsid w:val="003E6CFF"/>
    <w:rsid w:val="003E77CC"/>
    <w:rsid w:val="003F4B70"/>
    <w:rsid w:val="003F4EEF"/>
    <w:rsid w:val="003F6416"/>
    <w:rsid w:val="00400B7D"/>
    <w:rsid w:val="004010D9"/>
    <w:rsid w:val="00401211"/>
    <w:rsid w:val="00407E2F"/>
    <w:rsid w:val="00413EE6"/>
    <w:rsid w:val="00416473"/>
    <w:rsid w:val="0042233C"/>
    <w:rsid w:val="0042275B"/>
    <w:rsid w:val="004251BB"/>
    <w:rsid w:val="0042688D"/>
    <w:rsid w:val="004274E3"/>
    <w:rsid w:val="004306B8"/>
    <w:rsid w:val="004309BD"/>
    <w:rsid w:val="00430B67"/>
    <w:rsid w:val="0043625E"/>
    <w:rsid w:val="00440037"/>
    <w:rsid w:val="00447423"/>
    <w:rsid w:val="0045011C"/>
    <w:rsid w:val="00457111"/>
    <w:rsid w:val="00460092"/>
    <w:rsid w:val="004606AD"/>
    <w:rsid w:val="00462442"/>
    <w:rsid w:val="004625B2"/>
    <w:rsid w:val="004656CF"/>
    <w:rsid w:val="004660AE"/>
    <w:rsid w:val="00467F26"/>
    <w:rsid w:val="00471724"/>
    <w:rsid w:val="00473EF4"/>
    <w:rsid w:val="00480366"/>
    <w:rsid w:val="0048392A"/>
    <w:rsid w:val="00484B8F"/>
    <w:rsid w:val="00487718"/>
    <w:rsid w:val="004928E9"/>
    <w:rsid w:val="00495767"/>
    <w:rsid w:val="00495D19"/>
    <w:rsid w:val="00497ADD"/>
    <w:rsid w:val="004A6833"/>
    <w:rsid w:val="004A7BD5"/>
    <w:rsid w:val="004B1FBE"/>
    <w:rsid w:val="004B6C28"/>
    <w:rsid w:val="004C17DA"/>
    <w:rsid w:val="004C4646"/>
    <w:rsid w:val="004C5316"/>
    <w:rsid w:val="004C69E6"/>
    <w:rsid w:val="004D0914"/>
    <w:rsid w:val="004D1261"/>
    <w:rsid w:val="004D178F"/>
    <w:rsid w:val="004D37E1"/>
    <w:rsid w:val="004D3E06"/>
    <w:rsid w:val="004D44BC"/>
    <w:rsid w:val="004D650D"/>
    <w:rsid w:val="004D7AFD"/>
    <w:rsid w:val="004E1D2D"/>
    <w:rsid w:val="004E5BC8"/>
    <w:rsid w:val="004E60B9"/>
    <w:rsid w:val="004F02B6"/>
    <w:rsid w:val="004F27B9"/>
    <w:rsid w:val="004F4711"/>
    <w:rsid w:val="004F5522"/>
    <w:rsid w:val="004F6522"/>
    <w:rsid w:val="004F74E4"/>
    <w:rsid w:val="00511954"/>
    <w:rsid w:val="00511B06"/>
    <w:rsid w:val="005128FA"/>
    <w:rsid w:val="00513FC4"/>
    <w:rsid w:val="005153BA"/>
    <w:rsid w:val="00515C3F"/>
    <w:rsid w:val="00517795"/>
    <w:rsid w:val="00521CE5"/>
    <w:rsid w:val="00527C36"/>
    <w:rsid w:val="00531801"/>
    <w:rsid w:val="00533362"/>
    <w:rsid w:val="00536D58"/>
    <w:rsid w:val="00540FCE"/>
    <w:rsid w:val="005419A2"/>
    <w:rsid w:val="005441D3"/>
    <w:rsid w:val="00544560"/>
    <w:rsid w:val="00544C8B"/>
    <w:rsid w:val="00546000"/>
    <w:rsid w:val="00547623"/>
    <w:rsid w:val="00554343"/>
    <w:rsid w:val="00554E6F"/>
    <w:rsid w:val="0056180B"/>
    <w:rsid w:val="005668F1"/>
    <w:rsid w:val="00566A41"/>
    <w:rsid w:val="00566E8B"/>
    <w:rsid w:val="00567B41"/>
    <w:rsid w:val="005754CE"/>
    <w:rsid w:val="005766DC"/>
    <w:rsid w:val="00576B49"/>
    <w:rsid w:val="00581045"/>
    <w:rsid w:val="00581182"/>
    <w:rsid w:val="00581288"/>
    <w:rsid w:val="00583EE6"/>
    <w:rsid w:val="0058706B"/>
    <w:rsid w:val="005A1129"/>
    <w:rsid w:val="005A2D9D"/>
    <w:rsid w:val="005A2F46"/>
    <w:rsid w:val="005A5490"/>
    <w:rsid w:val="005A5D7D"/>
    <w:rsid w:val="005B0B09"/>
    <w:rsid w:val="005B0FE5"/>
    <w:rsid w:val="005B304B"/>
    <w:rsid w:val="005B5215"/>
    <w:rsid w:val="005B70CA"/>
    <w:rsid w:val="005C2D0F"/>
    <w:rsid w:val="005C590D"/>
    <w:rsid w:val="005C64BD"/>
    <w:rsid w:val="005C792D"/>
    <w:rsid w:val="005D0F63"/>
    <w:rsid w:val="005D1279"/>
    <w:rsid w:val="005D1EC1"/>
    <w:rsid w:val="005D520D"/>
    <w:rsid w:val="005D783A"/>
    <w:rsid w:val="005E088B"/>
    <w:rsid w:val="005E09E5"/>
    <w:rsid w:val="005E0CC8"/>
    <w:rsid w:val="005E3E6F"/>
    <w:rsid w:val="005F6A75"/>
    <w:rsid w:val="005F6C57"/>
    <w:rsid w:val="00600681"/>
    <w:rsid w:val="006071E6"/>
    <w:rsid w:val="00613B7F"/>
    <w:rsid w:val="00613E3C"/>
    <w:rsid w:val="00613EF7"/>
    <w:rsid w:val="00621516"/>
    <w:rsid w:val="00622B92"/>
    <w:rsid w:val="00624476"/>
    <w:rsid w:val="00624D66"/>
    <w:rsid w:val="00627A9D"/>
    <w:rsid w:val="00632942"/>
    <w:rsid w:val="00635D8F"/>
    <w:rsid w:val="00637FD5"/>
    <w:rsid w:val="00643D6F"/>
    <w:rsid w:val="006459F1"/>
    <w:rsid w:val="0065356B"/>
    <w:rsid w:val="00656453"/>
    <w:rsid w:val="00656D62"/>
    <w:rsid w:val="00660793"/>
    <w:rsid w:val="00662AF2"/>
    <w:rsid w:val="00671866"/>
    <w:rsid w:val="00672B17"/>
    <w:rsid w:val="006732B3"/>
    <w:rsid w:val="006753A2"/>
    <w:rsid w:val="00675B28"/>
    <w:rsid w:val="00676D8D"/>
    <w:rsid w:val="006831FB"/>
    <w:rsid w:val="00685666"/>
    <w:rsid w:val="00686C20"/>
    <w:rsid w:val="00692034"/>
    <w:rsid w:val="00694518"/>
    <w:rsid w:val="006A4622"/>
    <w:rsid w:val="006A4864"/>
    <w:rsid w:val="006A4DDF"/>
    <w:rsid w:val="006A7951"/>
    <w:rsid w:val="006B660E"/>
    <w:rsid w:val="006B6895"/>
    <w:rsid w:val="006B6F88"/>
    <w:rsid w:val="006B7055"/>
    <w:rsid w:val="006C364C"/>
    <w:rsid w:val="006C574C"/>
    <w:rsid w:val="006D11BF"/>
    <w:rsid w:val="006D2F0E"/>
    <w:rsid w:val="006D51A2"/>
    <w:rsid w:val="006D6AB0"/>
    <w:rsid w:val="006E1F83"/>
    <w:rsid w:val="006E4C65"/>
    <w:rsid w:val="006E60C6"/>
    <w:rsid w:val="006E66DF"/>
    <w:rsid w:val="006E795C"/>
    <w:rsid w:val="006E7CAB"/>
    <w:rsid w:val="006F1731"/>
    <w:rsid w:val="006F35F9"/>
    <w:rsid w:val="006F3C3A"/>
    <w:rsid w:val="006F472C"/>
    <w:rsid w:val="006F4C2E"/>
    <w:rsid w:val="006F604D"/>
    <w:rsid w:val="006F7FC0"/>
    <w:rsid w:val="00703856"/>
    <w:rsid w:val="00704AE0"/>
    <w:rsid w:val="00706AFA"/>
    <w:rsid w:val="007116A9"/>
    <w:rsid w:val="00711B0F"/>
    <w:rsid w:val="00715CE8"/>
    <w:rsid w:val="00721C59"/>
    <w:rsid w:val="00722916"/>
    <w:rsid w:val="0072346A"/>
    <w:rsid w:val="00723917"/>
    <w:rsid w:val="00723AA6"/>
    <w:rsid w:val="00727922"/>
    <w:rsid w:val="007317C4"/>
    <w:rsid w:val="00732085"/>
    <w:rsid w:val="0073282B"/>
    <w:rsid w:val="00742118"/>
    <w:rsid w:val="00742C63"/>
    <w:rsid w:val="00742F47"/>
    <w:rsid w:val="007450C1"/>
    <w:rsid w:val="007508B6"/>
    <w:rsid w:val="00754C9B"/>
    <w:rsid w:val="00755CE9"/>
    <w:rsid w:val="007565F8"/>
    <w:rsid w:val="00763309"/>
    <w:rsid w:val="00764AD7"/>
    <w:rsid w:val="00764B6D"/>
    <w:rsid w:val="00764C12"/>
    <w:rsid w:val="007664AC"/>
    <w:rsid w:val="00767D20"/>
    <w:rsid w:val="00771124"/>
    <w:rsid w:val="007714CA"/>
    <w:rsid w:val="007735AF"/>
    <w:rsid w:val="007779D8"/>
    <w:rsid w:val="00781802"/>
    <w:rsid w:val="007819D6"/>
    <w:rsid w:val="00782534"/>
    <w:rsid w:val="00784DBA"/>
    <w:rsid w:val="00785F5D"/>
    <w:rsid w:val="0078677D"/>
    <w:rsid w:val="00792A52"/>
    <w:rsid w:val="00793DDC"/>
    <w:rsid w:val="00795885"/>
    <w:rsid w:val="007968AC"/>
    <w:rsid w:val="007A055D"/>
    <w:rsid w:val="007A3F6C"/>
    <w:rsid w:val="007A7B2A"/>
    <w:rsid w:val="007B125C"/>
    <w:rsid w:val="007B4D61"/>
    <w:rsid w:val="007C04AD"/>
    <w:rsid w:val="007C5283"/>
    <w:rsid w:val="007C61E6"/>
    <w:rsid w:val="007C67E3"/>
    <w:rsid w:val="007C799D"/>
    <w:rsid w:val="007E142C"/>
    <w:rsid w:val="007E3CD4"/>
    <w:rsid w:val="007E586F"/>
    <w:rsid w:val="007E5F19"/>
    <w:rsid w:val="007E70F3"/>
    <w:rsid w:val="007E7D89"/>
    <w:rsid w:val="007F5008"/>
    <w:rsid w:val="007F5587"/>
    <w:rsid w:val="007F5A83"/>
    <w:rsid w:val="0080232B"/>
    <w:rsid w:val="008028EE"/>
    <w:rsid w:val="00803451"/>
    <w:rsid w:val="00806667"/>
    <w:rsid w:val="008070A6"/>
    <w:rsid w:val="008107F0"/>
    <w:rsid w:val="00811482"/>
    <w:rsid w:val="0081636E"/>
    <w:rsid w:val="00817201"/>
    <w:rsid w:val="00822BFA"/>
    <w:rsid w:val="008242CD"/>
    <w:rsid w:val="008250C4"/>
    <w:rsid w:val="008300B3"/>
    <w:rsid w:val="0083049F"/>
    <w:rsid w:val="0083115E"/>
    <w:rsid w:val="00831AC5"/>
    <w:rsid w:val="00831B9D"/>
    <w:rsid w:val="00832010"/>
    <w:rsid w:val="00832B11"/>
    <w:rsid w:val="008372BD"/>
    <w:rsid w:val="008378BB"/>
    <w:rsid w:val="00841E15"/>
    <w:rsid w:val="00843B9C"/>
    <w:rsid w:val="0085039C"/>
    <w:rsid w:val="00856AFA"/>
    <w:rsid w:val="008576C2"/>
    <w:rsid w:val="00860496"/>
    <w:rsid w:val="00861E3D"/>
    <w:rsid w:val="00865C74"/>
    <w:rsid w:val="00867F5C"/>
    <w:rsid w:val="008732A5"/>
    <w:rsid w:val="008743E7"/>
    <w:rsid w:val="0087519A"/>
    <w:rsid w:val="00881EE1"/>
    <w:rsid w:val="00884222"/>
    <w:rsid w:val="00884308"/>
    <w:rsid w:val="0088488F"/>
    <w:rsid w:val="008928A8"/>
    <w:rsid w:val="00895F5A"/>
    <w:rsid w:val="00896610"/>
    <w:rsid w:val="0089776C"/>
    <w:rsid w:val="00897CCC"/>
    <w:rsid w:val="008A01FB"/>
    <w:rsid w:val="008B1616"/>
    <w:rsid w:val="008B6D53"/>
    <w:rsid w:val="008C0792"/>
    <w:rsid w:val="008C0B0F"/>
    <w:rsid w:val="008C5DDB"/>
    <w:rsid w:val="008D2F6F"/>
    <w:rsid w:val="008D5E02"/>
    <w:rsid w:val="008E3824"/>
    <w:rsid w:val="008E3C51"/>
    <w:rsid w:val="008E4929"/>
    <w:rsid w:val="008F158C"/>
    <w:rsid w:val="008F297A"/>
    <w:rsid w:val="008F3669"/>
    <w:rsid w:val="008F7B86"/>
    <w:rsid w:val="008F7FB4"/>
    <w:rsid w:val="009028CD"/>
    <w:rsid w:val="00910B08"/>
    <w:rsid w:val="009128AF"/>
    <w:rsid w:val="00920A7E"/>
    <w:rsid w:val="00920B19"/>
    <w:rsid w:val="0092268A"/>
    <w:rsid w:val="00923F3A"/>
    <w:rsid w:val="00933828"/>
    <w:rsid w:val="00934CF2"/>
    <w:rsid w:val="00937CB8"/>
    <w:rsid w:val="00943B4E"/>
    <w:rsid w:val="00947E67"/>
    <w:rsid w:val="009520E7"/>
    <w:rsid w:val="00954C7C"/>
    <w:rsid w:val="0096151B"/>
    <w:rsid w:val="009618AE"/>
    <w:rsid w:val="00963C22"/>
    <w:rsid w:val="00965F2C"/>
    <w:rsid w:val="00967EFF"/>
    <w:rsid w:val="00970629"/>
    <w:rsid w:val="00970894"/>
    <w:rsid w:val="0097235C"/>
    <w:rsid w:val="00972917"/>
    <w:rsid w:val="00974272"/>
    <w:rsid w:val="00974509"/>
    <w:rsid w:val="00974718"/>
    <w:rsid w:val="009758F1"/>
    <w:rsid w:val="00980806"/>
    <w:rsid w:val="00982882"/>
    <w:rsid w:val="00983DA4"/>
    <w:rsid w:val="00983FDB"/>
    <w:rsid w:val="00985917"/>
    <w:rsid w:val="00986466"/>
    <w:rsid w:val="009872A3"/>
    <w:rsid w:val="00992078"/>
    <w:rsid w:val="00992664"/>
    <w:rsid w:val="00992BC2"/>
    <w:rsid w:val="00994F99"/>
    <w:rsid w:val="00996E9E"/>
    <w:rsid w:val="00997298"/>
    <w:rsid w:val="009A23AC"/>
    <w:rsid w:val="009A4069"/>
    <w:rsid w:val="009A51CC"/>
    <w:rsid w:val="009A6053"/>
    <w:rsid w:val="009B4498"/>
    <w:rsid w:val="009B6B2E"/>
    <w:rsid w:val="009B6F45"/>
    <w:rsid w:val="009C0026"/>
    <w:rsid w:val="009C0BB5"/>
    <w:rsid w:val="009C2492"/>
    <w:rsid w:val="009C35F4"/>
    <w:rsid w:val="009D13A5"/>
    <w:rsid w:val="009D34F1"/>
    <w:rsid w:val="009D58FB"/>
    <w:rsid w:val="009D5F58"/>
    <w:rsid w:val="009D7927"/>
    <w:rsid w:val="009E0AFE"/>
    <w:rsid w:val="009E3A61"/>
    <w:rsid w:val="009E3CDB"/>
    <w:rsid w:val="009E42CC"/>
    <w:rsid w:val="009E55FF"/>
    <w:rsid w:val="009E6FAB"/>
    <w:rsid w:val="009F3291"/>
    <w:rsid w:val="009F3374"/>
    <w:rsid w:val="009F4ED4"/>
    <w:rsid w:val="009F5593"/>
    <w:rsid w:val="00A00D46"/>
    <w:rsid w:val="00A03346"/>
    <w:rsid w:val="00A051C1"/>
    <w:rsid w:val="00A107F6"/>
    <w:rsid w:val="00A11E71"/>
    <w:rsid w:val="00A1666B"/>
    <w:rsid w:val="00A22ADA"/>
    <w:rsid w:val="00A23490"/>
    <w:rsid w:val="00A304F1"/>
    <w:rsid w:val="00A32538"/>
    <w:rsid w:val="00A35D03"/>
    <w:rsid w:val="00A40097"/>
    <w:rsid w:val="00A412AA"/>
    <w:rsid w:val="00A435B8"/>
    <w:rsid w:val="00A451A2"/>
    <w:rsid w:val="00A466EB"/>
    <w:rsid w:val="00A479A5"/>
    <w:rsid w:val="00A503CF"/>
    <w:rsid w:val="00A511E7"/>
    <w:rsid w:val="00A52DE1"/>
    <w:rsid w:val="00A55138"/>
    <w:rsid w:val="00A6403A"/>
    <w:rsid w:val="00A712FC"/>
    <w:rsid w:val="00A7187F"/>
    <w:rsid w:val="00A73D12"/>
    <w:rsid w:val="00A742FA"/>
    <w:rsid w:val="00A76A87"/>
    <w:rsid w:val="00A80C5A"/>
    <w:rsid w:val="00A83388"/>
    <w:rsid w:val="00A83639"/>
    <w:rsid w:val="00A86448"/>
    <w:rsid w:val="00A911B0"/>
    <w:rsid w:val="00A96EC9"/>
    <w:rsid w:val="00A97FAC"/>
    <w:rsid w:val="00AA6559"/>
    <w:rsid w:val="00AB0EC6"/>
    <w:rsid w:val="00AB2BF5"/>
    <w:rsid w:val="00AB2D37"/>
    <w:rsid w:val="00AB394F"/>
    <w:rsid w:val="00AB3C16"/>
    <w:rsid w:val="00AB464F"/>
    <w:rsid w:val="00AB577A"/>
    <w:rsid w:val="00AC7B4A"/>
    <w:rsid w:val="00AD084B"/>
    <w:rsid w:val="00AD1010"/>
    <w:rsid w:val="00AD18D8"/>
    <w:rsid w:val="00AD43B2"/>
    <w:rsid w:val="00AD5000"/>
    <w:rsid w:val="00AD52D1"/>
    <w:rsid w:val="00AD5EEF"/>
    <w:rsid w:val="00AD6224"/>
    <w:rsid w:val="00AE1F92"/>
    <w:rsid w:val="00AE2F7E"/>
    <w:rsid w:val="00AE5061"/>
    <w:rsid w:val="00AE55CD"/>
    <w:rsid w:val="00AF1FBA"/>
    <w:rsid w:val="00AF306D"/>
    <w:rsid w:val="00AF56E7"/>
    <w:rsid w:val="00B03FC9"/>
    <w:rsid w:val="00B046AA"/>
    <w:rsid w:val="00B04941"/>
    <w:rsid w:val="00B04FFF"/>
    <w:rsid w:val="00B05AE6"/>
    <w:rsid w:val="00B07EA7"/>
    <w:rsid w:val="00B10E5B"/>
    <w:rsid w:val="00B10FB3"/>
    <w:rsid w:val="00B13784"/>
    <w:rsid w:val="00B16435"/>
    <w:rsid w:val="00B175B2"/>
    <w:rsid w:val="00B17AC7"/>
    <w:rsid w:val="00B2239A"/>
    <w:rsid w:val="00B23979"/>
    <w:rsid w:val="00B23E98"/>
    <w:rsid w:val="00B27BEC"/>
    <w:rsid w:val="00B315A5"/>
    <w:rsid w:val="00B31ADD"/>
    <w:rsid w:val="00B33B37"/>
    <w:rsid w:val="00B33EF7"/>
    <w:rsid w:val="00B352F0"/>
    <w:rsid w:val="00B40197"/>
    <w:rsid w:val="00B42BAE"/>
    <w:rsid w:val="00B4344C"/>
    <w:rsid w:val="00B44FC0"/>
    <w:rsid w:val="00B515F2"/>
    <w:rsid w:val="00B51C15"/>
    <w:rsid w:val="00B5461A"/>
    <w:rsid w:val="00B55AAC"/>
    <w:rsid w:val="00B561A9"/>
    <w:rsid w:val="00B56FE5"/>
    <w:rsid w:val="00B57B0F"/>
    <w:rsid w:val="00B656E5"/>
    <w:rsid w:val="00B667E6"/>
    <w:rsid w:val="00B75052"/>
    <w:rsid w:val="00B77050"/>
    <w:rsid w:val="00B77DA9"/>
    <w:rsid w:val="00B80072"/>
    <w:rsid w:val="00B80783"/>
    <w:rsid w:val="00B85150"/>
    <w:rsid w:val="00B916FE"/>
    <w:rsid w:val="00B92DF9"/>
    <w:rsid w:val="00B93BA5"/>
    <w:rsid w:val="00BA32A1"/>
    <w:rsid w:val="00BA6BF5"/>
    <w:rsid w:val="00BA6C95"/>
    <w:rsid w:val="00BB002E"/>
    <w:rsid w:val="00BB3592"/>
    <w:rsid w:val="00BB49B6"/>
    <w:rsid w:val="00BB63C9"/>
    <w:rsid w:val="00BC010B"/>
    <w:rsid w:val="00BC27B4"/>
    <w:rsid w:val="00BC2CF2"/>
    <w:rsid w:val="00BC3CCC"/>
    <w:rsid w:val="00BC53BC"/>
    <w:rsid w:val="00BC5474"/>
    <w:rsid w:val="00BC7D4B"/>
    <w:rsid w:val="00BD0AC2"/>
    <w:rsid w:val="00BD20CF"/>
    <w:rsid w:val="00BD2D6A"/>
    <w:rsid w:val="00BD3664"/>
    <w:rsid w:val="00BD3DEE"/>
    <w:rsid w:val="00BE00B8"/>
    <w:rsid w:val="00BE39EB"/>
    <w:rsid w:val="00BE40D1"/>
    <w:rsid w:val="00BE6DD6"/>
    <w:rsid w:val="00BF22B9"/>
    <w:rsid w:val="00BF5E3A"/>
    <w:rsid w:val="00BF65E4"/>
    <w:rsid w:val="00BF725E"/>
    <w:rsid w:val="00C00836"/>
    <w:rsid w:val="00C02335"/>
    <w:rsid w:val="00C03C9F"/>
    <w:rsid w:val="00C11234"/>
    <w:rsid w:val="00C11B16"/>
    <w:rsid w:val="00C12004"/>
    <w:rsid w:val="00C21470"/>
    <w:rsid w:val="00C219D2"/>
    <w:rsid w:val="00C2368B"/>
    <w:rsid w:val="00C239B3"/>
    <w:rsid w:val="00C23B18"/>
    <w:rsid w:val="00C27977"/>
    <w:rsid w:val="00C3485B"/>
    <w:rsid w:val="00C371DE"/>
    <w:rsid w:val="00C4011E"/>
    <w:rsid w:val="00C43E53"/>
    <w:rsid w:val="00C4553A"/>
    <w:rsid w:val="00C53455"/>
    <w:rsid w:val="00C566F9"/>
    <w:rsid w:val="00C56A0A"/>
    <w:rsid w:val="00C62475"/>
    <w:rsid w:val="00C640F3"/>
    <w:rsid w:val="00C666FE"/>
    <w:rsid w:val="00C70771"/>
    <w:rsid w:val="00C70889"/>
    <w:rsid w:val="00C71B41"/>
    <w:rsid w:val="00C77F6F"/>
    <w:rsid w:val="00C77F80"/>
    <w:rsid w:val="00C80CA0"/>
    <w:rsid w:val="00C80DA0"/>
    <w:rsid w:val="00C81934"/>
    <w:rsid w:val="00C91701"/>
    <w:rsid w:val="00C92C88"/>
    <w:rsid w:val="00C9462A"/>
    <w:rsid w:val="00C95189"/>
    <w:rsid w:val="00CA195E"/>
    <w:rsid w:val="00CA211C"/>
    <w:rsid w:val="00CA49BE"/>
    <w:rsid w:val="00CA4B50"/>
    <w:rsid w:val="00CA5C2F"/>
    <w:rsid w:val="00CB169B"/>
    <w:rsid w:val="00CB18E1"/>
    <w:rsid w:val="00CB44CE"/>
    <w:rsid w:val="00CB570A"/>
    <w:rsid w:val="00CB6662"/>
    <w:rsid w:val="00CB6F18"/>
    <w:rsid w:val="00CC14D6"/>
    <w:rsid w:val="00CC264C"/>
    <w:rsid w:val="00CC2B2F"/>
    <w:rsid w:val="00CD0447"/>
    <w:rsid w:val="00CD1F23"/>
    <w:rsid w:val="00CD3784"/>
    <w:rsid w:val="00CD4A2E"/>
    <w:rsid w:val="00CE0142"/>
    <w:rsid w:val="00CE0529"/>
    <w:rsid w:val="00CE0E96"/>
    <w:rsid w:val="00CE0FDB"/>
    <w:rsid w:val="00CE5D98"/>
    <w:rsid w:val="00CF04BC"/>
    <w:rsid w:val="00CF3CCB"/>
    <w:rsid w:val="00CF3F7C"/>
    <w:rsid w:val="00CF6771"/>
    <w:rsid w:val="00D008DF"/>
    <w:rsid w:val="00D00DEE"/>
    <w:rsid w:val="00D119BF"/>
    <w:rsid w:val="00D12B3A"/>
    <w:rsid w:val="00D14EDF"/>
    <w:rsid w:val="00D168F3"/>
    <w:rsid w:val="00D17517"/>
    <w:rsid w:val="00D178D2"/>
    <w:rsid w:val="00D17B0C"/>
    <w:rsid w:val="00D2792F"/>
    <w:rsid w:val="00D30347"/>
    <w:rsid w:val="00D35B93"/>
    <w:rsid w:val="00D378E6"/>
    <w:rsid w:val="00D41161"/>
    <w:rsid w:val="00D415BF"/>
    <w:rsid w:val="00D44506"/>
    <w:rsid w:val="00D44779"/>
    <w:rsid w:val="00D517DA"/>
    <w:rsid w:val="00D57912"/>
    <w:rsid w:val="00D61A28"/>
    <w:rsid w:val="00D6467E"/>
    <w:rsid w:val="00D665C7"/>
    <w:rsid w:val="00D727FB"/>
    <w:rsid w:val="00D72FCC"/>
    <w:rsid w:val="00D7517D"/>
    <w:rsid w:val="00D75A1F"/>
    <w:rsid w:val="00D77822"/>
    <w:rsid w:val="00D80E49"/>
    <w:rsid w:val="00D82742"/>
    <w:rsid w:val="00D868DB"/>
    <w:rsid w:val="00D86C1A"/>
    <w:rsid w:val="00D87449"/>
    <w:rsid w:val="00D90876"/>
    <w:rsid w:val="00D90893"/>
    <w:rsid w:val="00D90B86"/>
    <w:rsid w:val="00D92DDA"/>
    <w:rsid w:val="00D933DC"/>
    <w:rsid w:val="00D9503B"/>
    <w:rsid w:val="00DA030A"/>
    <w:rsid w:val="00DA13DA"/>
    <w:rsid w:val="00DA16B9"/>
    <w:rsid w:val="00DA2A17"/>
    <w:rsid w:val="00DB1D47"/>
    <w:rsid w:val="00DB1F0D"/>
    <w:rsid w:val="00DB23AC"/>
    <w:rsid w:val="00DB3F45"/>
    <w:rsid w:val="00DB5064"/>
    <w:rsid w:val="00DB6310"/>
    <w:rsid w:val="00DB6CA2"/>
    <w:rsid w:val="00DC085F"/>
    <w:rsid w:val="00DC2305"/>
    <w:rsid w:val="00DC2BAF"/>
    <w:rsid w:val="00DC3C89"/>
    <w:rsid w:val="00DC6F31"/>
    <w:rsid w:val="00DD2FAC"/>
    <w:rsid w:val="00DD3509"/>
    <w:rsid w:val="00DD3D4C"/>
    <w:rsid w:val="00DD6888"/>
    <w:rsid w:val="00DD6F71"/>
    <w:rsid w:val="00DD7204"/>
    <w:rsid w:val="00DD7797"/>
    <w:rsid w:val="00DE1DA3"/>
    <w:rsid w:val="00DE3EFE"/>
    <w:rsid w:val="00DE5C67"/>
    <w:rsid w:val="00DE6B8A"/>
    <w:rsid w:val="00DF0869"/>
    <w:rsid w:val="00DF126C"/>
    <w:rsid w:val="00DF200B"/>
    <w:rsid w:val="00DF320C"/>
    <w:rsid w:val="00DF3B7C"/>
    <w:rsid w:val="00E00380"/>
    <w:rsid w:val="00E006EE"/>
    <w:rsid w:val="00E067EF"/>
    <w:rsid w:val="00E10DDA"/>
    <w:rsid w:val="00E127E2"/>
    <w:rsid w:val="00E14A58"/>
    <w:rsid w:val="00E1671F"/>
    <w:rsid w:val="00E168BC"/>
    <w:rsid w:val="00E170B7"/>
    <w:rsid w:val="00E2058D"/>
    <w:rsid w:val="00E20898"/>
    <w:rsid w:val="00E219DB"/>
    <w:rsid w:val="00E2593C"/>
    <w:rsid w:val="00E26275"/>
    <w:rsid w:val="00E309DC"/>
    <w:rsid w:val="00E30B57"/>
    <w:rsid w:val="00E30BE7"/>
    <w:rsid w:val="00E34E27"/>
    <w:rsid w:val="00E34F09"/>
    <w:rsid w:val="00E35957"/>
    <w:rsid w:val="00E379F2"/>
    <w:rsid w:val="00E40472"/>
    <w:rsid w:val="00E42DB1"/>
    <w:rsid w:val="00E42FFF"/>
    <w:rsid w:val="00E45328"/>
    <w:rsid w:val="00E470A3"/>
    <w:rsid w:val="00E47182"/>
    <w:rsid w:val="00E50133"/>
    <w:rsid w:val="00E50EBA"/>
    <w:rsid w:val="00E5143F"/>
    <w:rsid w:val="00E52D7D"/>
    <w:rsid w:val="00E560A5"/>
    <w:rsid w:val="00E61457"/>
    <w:rsid w:val="00E61F87"/>
    <w:rsid w:val="00E6291E"/>
    <w:rsid w:val="00E631D2"/>
    <w:rsid w:val="00E634EF"/>
    <w:rsid w:val="00E6433C"/>
    <w:rsid w:val="00E64B76"/>
    <w:rsid w:val="00E71FFE"/>
    <w:rsid w:val="00E743F1"/>
    <w:rsid w:val="00E805F7"/>
    <w:rsid w:val="00E814B5"/>
    <w:rsid w:val="00E81B84"/>
    <w:rsid w:val="00E823B6"/>
    <w:rsid w:val="00E90493"/>
    <w:rsid w:val="00E91FF1"/>
    <w:rsid w:val="00EA1B6A"/>
    <w:rsid w:val="00EA7A4E"/>
    <w:rsid w:val="00EB77BB"/>
    <w:rsid w:val="00EC39E3"/>
    <w:rsid w:val="00EC422F"/>
    <w:rsid w:val="00EC4E38"/>
    <w:rsid w:val="00EC5A77"/>
    <w:rsid w:val="00ED1691"/>
    <w:rsid w:val="00ED3564"/>
    <w:rsid w:val="00ED4C88"/>
    <w:rsid w:val="00ED555C"/>
    <w:rsid w:val="00ED70FF"/>
    <w:rsid w:val="00EE2CFA"/>
    <w:rsid w:val="00EF210E"/>
    <w:rsid w:val="00EF2449"/>
    <w:rsid w:val="00EF2B1B"/>
    <w:rsid w:val="00EF61D0"/>
    <w:rsid w:val="00F00D09"/>
    <w:rsid w:val="00F0222D"/>
    <w:rsid w:val="00F02486"/>
    <w:rsid w:val="00F0296B"/>
    <w:rsid w:val="00F02AD9"/>
    <w:rsid w:val="00F04C2E"/>
    <w:rsid w:val="00F104F8"/>
    <w:rsid w:val="00F11CCD"/>
    <w:rsid w:val="00F12314"/>
    <w:rsid w:val="00F128B7"/>
    <w:rsid w:val="00F142D8"/>
    <w:rsid w:val="00F2017D"/>
    <w:rsid w:val="00F214A8"/>
    <w:rsid w:val="00F24016"/>
    <w:rsid w:val="00F27E98"/>
    <w:rsid w:val="00F310E8"/>
    <w:rsid w:val="00F31D14"/>
    <w:rsid w:val="00F337ED"/>
    <w:rsid w:val="00F3647A"/>
    <w:rsid w:val="00F43A42"/>
    <w:rsid w:val="00F45ED8"/>
    <w:rsid w:val="00F54E47"/>
    <w:rsid w:val="00F555EB"/>
    <w:rsid w:val="00F5672A"/>
    <w:rsid w:val="00F57FC1"/>
    <w:rsid w:val="00F60627"/>
    <w:rsid w:val="00F62DDE"/>
    <w:rsid w:val="00F62F94"/>
    <w:rsid w:val="00F719AF"/>
    <w:rsid w:val="00F72737"/>
    <w:rsid w:val="00F741F8"/>
    <w:rsid w:val="00F765F7"/>
    <w:rsid w:val="00F80870"/>
    <w:rsid w:val="00F80D2E"/>
    <w:rsid w:val="00F81E94"/>
    <w:rsid w:val="00F81F2E"/>
    <w:rsid w:val="00F83A86"/>
    <w:rsid w:val="00F87938"/>
    <w:rsid w:val="00F910FF"/>
    <w:rsid w:val="00F9564D"/>
    <w:rsid w:val="00FA1FA1"/>
    <w:rsid w:val="00FA39BC"/>
    <w:rsid w:val="00FA4161"/>
    <w:rsid w:val="00FA527A"/>
    <w:rsid w:val="00FA70E9"/>
    <w:rsid w:val="00FA7453"/>
    <w:rsid w:val="00FB22EB"/>
    <w:rsid w:val="00FB52C0"/>
    <w:rsid w:val="00FB5A73"/>
    <w:rsid w:val="00FC0DC1"/>
    <w:rsid w:val="00FC38D1"/>
    <w:rsid w:val="00FC7821"/>
    <w:rsid w:val="00FD1A7D"/>
    <w:rsid w:val="00FD1EDB"/>
    <w:rsid w:val="00FD7A94"/>
    <w:rsid w:val="00FE12C3"/>
    <w:rsid w:val="00FE1392"/>
    <w:rsid w:val="00FE2730"/>
    <w:rsid w:val="00FE3D6C"/>
    <w:rsid w:val="00FE5710"/>
    <w:rsid w:val="00FE7D15"/>
    <w:rsid w:val="00FF018B"/>
    <w:rsid w:val="00FF0FAC"/>
    <w:rsid w:val="00FF3BF5"/>
    <w:rsid w:val="00FF70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CC535"/>
  <w15:docId w15:val="{79306381-6DE8-4D4D-ACE7-ABA83818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4B10"/>
    <w:rPr>
      <w:rFonts w:eastAsia="Times New Roman"/>
      <w:sz w:val="24"/>
      <w:szCs w:val="24"/>
    </w:rPr>
  </w:style>
  <w:style w:type="paragraph" w:styleId="berschrift1">
    <w:name w:val="heading 1"/>
    <w:basedOn w:val="Standard"/>
    <w:next w:val="Anleser"/>
    <w:link w:val="berschrift1Zchn"/>
    <w:qFormat/>
    <w:rsid w:val="007C5283"/>
    <w:pPr>
      <w:keepNext/>
      <w:pageBreakBefore/>
      <w:numPr>
        <w:numId w:val="5"/>
      </w:numPr>
      <w:spacing w:before="360" w:after="360"/>
      <w:ind w:right="1985"/>
      <w:outlineLvl w:val="0"/>
    </w:pPr>
    <w:rPr>
      <w:rFonts w:ascii="Arial" w:hAnsi="Arial"/>
      <w:b/>
      <w:kern w:val="28"/>
      <w:sz w:val="28"/>
      <w:szCs w:val="28"/>
    </w:rPr>
  </w:style>
  <w:style w:type="paragraph" w:styleId="berschrift2">
    <w:name w:val="heading 2"/>
    <w:basedOn w:val="Standard"/>
    <w:next w:val="Standard"/>
    <w:link w:val="berschrift2Zchn"/>
    <w:qFormat/>
    <w:rsid w:val="00377643"/>
    <w:pPr>
      <w:keepNext/>
      <w:numPr>
        <w:ilvl w:val="1"/>
        <w:numId w:val="5"/>
      </w:numPr>
      <w:spacing w:before="480" w:line="280" w:lineRule="exact"/>
      <w:outlineLvl w:val="1"/>
    </w:pPr>
    <w:rPr>
      <w:rFonts w:ascii="Arial" w:hAnsi="Arial"/>
      <w:b/>
    </w:rPr>
  </w:style>
  <w:style w:type="paragraph" w:styleId="berschrift3">
    <w:name w:val="heading 3"/>
    <w:basedOn w:val="Standard"/>
    <w:next w:val="Standard"/>
    <w:link w:val="berschrift3Zchn"/>
    <w:qFormat/>
    <w:rsid w:val="00120FE0"/>
    <w:pPr>
      <w:keepNext/>
      <w:numPr>
        <w:ilvl w:val="2"/>
        <w:numId w:val="5"/>
      </w:numPr>
      <w:spacing w:before="360" w:line="240" w:lineRule="exact"/>
      <w:outlineLvl w:val="2"/>
    </w:pPr>
    <w:rPr>
      <w:rFonts w:ascii="Arial" w:hAnsi="Arial"/>
      <w:b/>
      <w:sz w:val="18"/>
    </w:rPr>
  </w:style>
  <w:style w:type="paragraph" w:styleId="berschrift4">
    <w:name w:val="heading 4"/>
    <w:basedOn w:val="Standard"/>
    <w:next w:val="Standard"/>
    <w:link w:val="berschrift4Zchn"/>
    <w:qFormat/>
    <w:rsid w:val="00884222"/>
    <w:pPr>
      <w:keepNext/>
      <w:tabs>
        <w:tab w:val="left" w:pos="4410"/>
      </w:tabs>
      <w:spacing w:before="200" w:line="240" w:lineRule="exact"/>
      <w:outlineLvl w:val="3"/>
    </w:pPr>
    <w:rPr>
      <w:rFonts w:ascii="Arial" w:hAnsi="Arial" w:cs="Arial"/>
      <w:b/>
      <w:bCs/>
      <w:i/>
      <w:iCs/>
      <w:snapToGrid w:val="0"/>
      <w:sz w:val="18"/>
      <w:szCs w:val="18"/>
      <w:lang w:eastAsia="en-US"/>
    </w:rPr>
  </w:style>
  <w:style w:type="paragraph" w:styleId="berschrift5">
    <w:name w:val="heading 5"/>
    <w:basedOn w:val="Standard"/>
    <w:next w:val="Standard"/>
    <w:link w:val="berschrift5Zchn"/>
    <w:autoRedefine/>
    <w:qFormat/>
    <w:rsid w:val="002444BC"/>
    <w:pPr>
      <w:keepNext/>
      <w:spacing w:before="200" w:line="240" w:lineRule="exact"/>
      <w:outlineLvl w:val="4"/>
    </w:pPr>
    <w:rPr>
      <w:rFonts w:ascii="Times" w:hAnsi="Times" w:cs="Times"/>
      <w:b/>
      <w:i/>
      <w:iCs/>
    </w:rPr>
  </w:style>
  <w:style w:type="paragraph" w:styleId="berschrift6">
    <w:name w:val="heading 6"/>
    <w:basedOn w:val="Standard"/>
    <w:next w:val="Standard"/>
    <w:link w:val="berschrift6Zchn"/>
    <w:qFormat/>
    <w:rsid w:val="00281E2D"/>
    <w:pPr>
      <w:numPr>
        <w:ilvl w:val="5"/>
        <w:numId w:val="5"/>
      </w:numPr>
      <w:outlineLvl w:val="5"/>
    </w:pPr>
    <w:rPr>
      <w:rFonts w:ascii="Arial" w:hAnsi="Arial"/>
      <w:color w:val="FFFFFF"/>
      <w:sz w:val="16"/>
    </w:rPr>
  </w:style>
  <w:style w:type="paragraph" w:styleId="berschrift7">
    <w:name w:val="heading 7"/>
    <w:basedOn w:val="Standard"/>
    <w:next w:val="Standard"/>
    <w:link w:val="berschrift7Zchn"/>
    <w:qFormat/>
    <w:rsid w:val="00281E2D"/>
    <w:pPr>
      <w:numPr>
        <w:ilvl w:val="6"/>
        <w:numId w:val="5"/>
      </w:numPr>
      <w:outlineLvl w:val="6"/>
    </w:pPr>
    <w:rPr>
      <w:rFonts w:ascii="Arial" w:hAnsi="Arial"/>
      <w:color w:val="FFFFFF"/>
      <w:sz w:val="16"/>
    </w:rPr>
  </w:style>
  <w:style w:type="paragraph" w:styleId="berschrift8">
    <w:name w:val="heading 8"/>
    <w:basedOn w:val="Standard"/>
    <w:next w:val="Standard"/>
    <w:link w:val="berschrift8Zchn"/>
    <w:qFormat/>
    <w:rsid w:val="00281E2D"/>
    <w:pPr>
      <w:numPr>
        <w:ilvl w:val="7"/>
        <w:numId w:val="5"/>
      </w:numPr>
      <w:outlineLvl w:val="7"/>
    </w:pPr>
    <w:rPr>
      <w:rFonts w:ascii="Arial" w:hAnsi="Arial"/>
      <w:color w:val="FFFFFF"/>
      <w:sz w:val="16"/>
    </w:rPr>
  </w:style>
  <w:style w:type="paragraph" w:styleId="berschrift9">
    <w:name w:val="heading 9"/>
    <w:basedOn w:val="Standard"/>
    <w:next w:val="Standard"/>
    <w:link w:val="berschrift9Zchn"/>
    <w:qFormat/>
    <w:rsid w:val="00281E2D"/>
    <w:pPr>
      <w:numPr>
        <w:ilvl w:val="8"/>
        <w:numId w:val="5"/>
      </w:numPr>
      <w:outlineLvl w:val="8"/>
    </w:pPr>
    <w:rPr>
      <w:rFonts w:ascii="Arial" w:hAnsi="Arial"/>
      <w:color w:val="FFFFFF"/>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eser">
    <w:name w:val="Anleser"/>
    <w:basedOn w:val="Standard"/>
    <w:next w:val="Standard"/>
    <w:rsid w:val="007C5283"/>
    <w:pPr>
      <w:spacing w:before="120" w:after="120"/>
      <w:ind w:left="1021"/>
    </w:pPr>
    <w:rPr>
      <w:i/>
      <w:sz w:val="20"/>
    </w:rPr>
  </w:style>
  <w:style w:type="paragraph" w:customStyle="1" w:styleId="Liste1">
    <w:name w:val="Liste 1."/>
    <w:next w:val="Liste234"/>
    <w:rsid w:val="00DA2A17"/>
    <w:pPr>
      <w:numPr>
        <w:numId w:val="8"/>
      </w:numPr>
      <w:spacing w:before="60" w:after="60" w:line="280" w:lineRule="atLeast"/>
      <w:jc w:val="both"/>
    </w:pPr>
    <w:rPr>
      <w:rFonts w:eastAsia="Times New Roman"/>
      <w:sz w:val="22"/>
    </w:rPr>
  </w:style>
  <w:style w:type="paragraph" w:customStyle="1" w:styleId="Liste234">
    <w:name w:val="Liste 234."/>
    <w:basedOn w:val="Liste1"/>
    <w:rsid w:val="00685666"/>
    <w:pPr>
      <w:numPr>
        <w:ilvl w:val="1"/>
      </w:numPr>
      <w:tabs>
        <w:tab w:val="clear" w:pos="357"/>
        <w:tab w:val="num" w:pos="360"/>
      </w:tabs>
      <w:ind w:left="360" w:hanging="360"/>
    </w:pPr>
    <w:rPr>
      <w:szCs w:val="24"/>
    </w:rPr>
  </w:style>
  <w:style w:type="paragraph" w:customStyle="1" w:styleId="ListeEinzug">
    <w:name w:val="Liste Einzug"/>
    <w:basedOn w:val="Standard"/>
    <w:rsid w:val="00D00DEE"/>
    <w:pPr>
      <w:spacing w:before="60" w:line="240" w:lineRule="atLeast"/>
      <w:ind w:left="357"/>
    </w:pPr>
  </w:style>
  <w:style w:type="paragraph" w:customStyle="1" w:styleId="ListeListing">
    <w:name w:val="Liste Listing"/>
    <w:basedOn w:val="ListingStandard"/>
    <w:rsid w:val="00F43A42"/>
    <w:pPr>
      <w:tabs>
        <w:tab w:val="num" w:pos="567"/>
      </w:tabs>
      <w:ind w:left="357"/>
    </w:pPr>
  </w:style>
  <w:style w:type="paragraph" w:customStyle="1" w:styleId="Listeunnummeriert">
    <w:name w:val="Liste unnummeriert"/>
    <w:uiPriority w:val="99"/>
    <w:rsid w:val="007116A9"/>
    <w:pPr>
      <w:numPr>
        <w:numId w:val="1"/>
      </w:numPr>
      <w:spacing w:before="60" w:after="60" w:line="280" w:lineRule="atLeast"/>
      <w:jc w:val="both"/>
    </w:pPr>
    <w:rPr>
      <w:rFonts w:eastAsia="Times New Roman"/>
      <w:sz w:val="22"/>
      <w:szCs w:val="24"/>
    </w:rPr>
  </w:style>
  <w:style w:type="paragraph" w:customStyle="1" w:styleId="Listeunter">
    <w:name w:val="Liste unter"/>
    <w:basedOn w:val="Standard"/>
    <w:rsid w:val="00D00DEE"/>
    <w:pPr>
      <w:numPr>
        <w:numId w:val="6"/>
      </w:numPr>
      <w:spacing w:before="60" w:line="240" w:lineRule="atLeast"/>
      <w:ind w:left="584" w:hanging="227"/>
    </w:pPr>
  </w:style>
  <w:style w:type="character" w:customStyle="1" w:styleId="Begriff">
    <w:name w:val="Begriff"/>
    <w:basedOn w:val="Absatz-Standardschriftart"/>
    <w:rsid w:val="00BC2CF2"/>
    <w:rPr>
      <w:b/>
      <w:i/>
      <w:color w:val="C0504D"/>
    </w:rPr>
  </w:style>
  <w:style w:type="paragraph" w:styleId="Beschriftung">
    <w:name w:val="caption"/>
    <w:basedOn w:val="Standard"/>
    <w:next w:val="Standard"/>
    <w:qFormat/>
    <w:rsid w:val="00281E2D"/>
    <w:rPr>
      <w:b/>
      <w:bCs/>
    </w:rPr>
  </w:style>
  <w:style w:type="paragraph" w:customStyle="1" w:styleId="Bild">
    <w:name w:val="Bild"/>
    <w:next w:val="Standard"/>
    <w:rsid w:val="001C2E99"/>
    <w:pPr>
      <w:pBdr>
        <w:top w:val="single" w:sz="6" w:space="1" w:color="auto"/>
        <w:left w:val="single" w:sz="6" w:space="1" w:color="auto"/>
        <w:bottom w:val="single" w:sz="6" w:space="1" w:color="auto"/>
        <w:right w:val="single" w:sz="6" w:space="1" w:color="auto"/>
      </w:pBdr>
      <w:tabs>
        <w:tab w:val="left" w:pos="284"/>
      </w:tabs>
      <w:spacing w:before="240" w:after="60"/>
    </w:pPr>
    <w:rPr>
      <w:rFonts w:eastAsia="Times New Roman"/>
      <w:i/>
      <w:noProof/>
      <w:sz w:val="18"/>
    </w:rPr>
  </w:style>
  <w:style w:type="paragraph" w:customStyle="1" w:styleId="Bildbreit">
    <w:name w:val="Bild breit"/>
    <w:basedOn w:val="Bild"/>
    <w:rsid w:val="00281E2D"/>
    <w:pPr>
      <w:pBdr>
        <w:top w:val="single" w:sz="6" w:space="1" w:color="FF0000"/>
        <w:left w:val="single" w:sz="6" w:space="1" w:color="FF0000"/>
        <w:bottom w:val="single" w:sz="6" w:space="1" w:color="FF0000"/>
        <w:right w:val="single" w:sz="6" w:space="1" w:color="FF0000"/>
      </w:pBdr>
    </w:pPr>
  </w:style>
  <w:style w:type="paragraph" w:customStyle="1" w:styleId="Bildunterschrift">
    <w:name w:val="Bildunterschrift"/>
    <w:basedOn w:val="Bild"/>
    <w:next w:val="Alternativtextkurz"/>
    <w:rsid w:val="001C2E99"/>
    <w:pPr>
      <w:pBdr>
        <w:top w:val="none" w:sz="0" w:space="0" w:color="auto"/>
        <w:left w:val="none" w:sz="0" w:space="0" w:color="auto"/>
        <w:bottom w:val="none" w:sz="0" w:space="0" w:color="auto"/>
        <w:right w:val="none" w:sz="0" w:space="0" w:color="auto"/>
      </w:pBdr>
      <w:spacing w:after="200"/>
    </w:pPr>
    <w:rPr>
      <w:noProof w:val="0"/>
      <w:sz w:val="22"/>
    </w:rPr>
  </w:style>
  <w:style w:type="character" w:customStyle="1" w:styleId="DateiPfad">
    <w:name w:val="Datei_Pfad"/>
    <w:basedOn w:val="Absatz-Standardschriftart"/>
    <w:rsid w:val="00BC2CF2"/>
    <w:rPr>
      <w:b/>
      <w:i w:val="0"/>
      <w:color w:val="B2B2B2"/>
    </w:rPr>
  </w:style>
  <w:style w:type="character" w:styleId="Fett">
    <w:name w:val="Strong"/>
    <w:basedOn w:val="Absatz-Standardschriftart"/>
    <w:qFormat/>
    <w:rsid w:val="00281E2D"/>
    <w:rPr>
      <w:b/>
    </w:rPr>
  </w:style>
  <w:style w:type="paragraph" w:customStyle="1" w:styleId="Formel">
    <w:name w:val="Formel"/>
    <w:basedOn w:val="Standard"/>
    <w:next w:val="Standard"/>
    <w:rsid w:val="00F337ED"/>
    <w:rPr>
      <w:rFonts w:ascii="Cambria Math" w:hAnsi="Cambria Math"/>
    </w:rPr>
  </w:style>
  <w:style w:type="paragraph" w:styleId="Funotentext">
    <w:name w:val="footnote text"/>
    <w:basedOn w:val="Standard"/>
    <w:link w:val="FunotentextZchn"/>
    <w:semiHidden/>
    <w:rsid w:val="00281E2D"/>
    <w:pPr>
      <w:spacing w:line="220" w:lineRule="atLeast"/>
    </w:pPr>
    <w:rPr>
      <w:sz w:val="18"/>
    </w:rPr>
  </w:style>
  <w:style w:type="character" w:customStyle="1" w:styleId="FunotentextZchn">
    <w:name w:val="Fußnotentext Zchn"/>
    <w:basedOn w:val="Absatz-Standardschriftart"/>
    <w:link w:val="Funotentext"/>
    <w:semiHidden/>
    <w:rsid w:val="00281E2D"/>
    <w:rPr>
      <w:rFonts w:ascii="Times New Roman" w:eastAsia="Times New Roman" w:hAnsi="Times New Roman" w:cs="Times New Roman"/>
      <w:sz w:val="18"/>
    </w:rPr>
  </w:style>
  <w:style w:type="character" w:styleId="Funotenzeichen">
    <w:name w:val="footnote reference"/>
    <w:basedOn w:val="Absatz-Standardschriftart"/>
    <w:semiHidden/>
    <w:rsid w:val="00281E2D"/>
    <w:rPr>
      <w:vertAlign w:val="superscript"/>
    </w:rPr>
  </w:style>
  <w:style w:type="paragraph" w:customStyle="1" w:styleId="KastenListeunnummeriert">
    <w:name w:val="Kasten Liste unnummeriert"/>
    <w:basedOn w:val="KastenStandard"/>
    <w:rsid w:val="009F5593"/>
    <w:pPr>
      <w:numPr>
        <w:numId w:val="4"/>
      </w:numPr>
      <w:tabs>
        <w:tab w:val="left" w:pos="284"/>
      </w:tabs>
      <w:ind w:left="284" w:hanging="284"/>
    </w:pPr>
  </w:style>
  <w:style w:type="paragraph" w:customStyle="1" w:styleId="KastenEinzug">
    <w:name w:val="Kasten Einzug"/>
    <w:rsid w:val="00281E2D"/>
    <w:pPr>
      <w:numPr>
        <w:numId w:val="2"/>
      </w:numPr>
      <w:shd w:val="clear" w:color="auto" w:fill="E6E6E6"/>
      <w:spacing w:after="60" w:line="280" w:lineRule="exact"/>
      <w:jc w:val="both"/>
    </w:pPr>
    <w:rPr>
      <w:rFonts w:eastAsia="Times New Roman"/>
      <w:noProof/>
    </w:rPr>
  </w:style>
  <w:style w:type="paragraph" w:customStyle="1" w:styleId="KastenListing">
    <w:name w:val="Kasten Listing"/>
    <w:basedOn w:val="KastenStandard"/>
    <w:rsid w:val="006071E6"/>
    <w:rPr>
      <w:rFonts w:ascii="Courier New" w:hAnsi="Courier New"/>
      <w:color w:val="800080"/>
      <w:spacing w:val="-4"/>
      <w:sz w:val="16"/>
      <w:szCs w:val="18"/>
    </w:rPr>
  </w:style>
  <w:style w:type="paragraph" w:customStyle="1" w:styleId="KastenStandard">
    <w:name w:val="Kasten Standard"/>
    <w:basedOn w:val="Standard"/>
    <w:uiPriority w:val="99"/>
    <w:rsid w:val="00D00DEE"/>
    <w:pPr>
      <w:shd w:val="clear" w:color="auto" w:fill="E6E6E6"/>
      <w:spacing w:before="60" w:line="240" w:lineRule="atLeast"/>
      <w:ind w:right="-227"/>
    </w:pPr>
    <w:rPr>
      <w:szCs w:val="22"/>
    </w:rPr>
  </w:style>
  <w:style w:type="paragraph" w:customStyle="1" w:styleId="Kastenberschrift">
    <w:name w:val="Kasten Überschrift"/>
    <w:basedOn w:val="KastenStandard"/>
    <w:next w:val="KastenStandard"/>
    <w:rsid w:val="008732A5"/>
    <w:pPr>
      <w:keepNext/>
      <w:shd w:val="clear" w:color="auto" w:fill="CCCCCC"/>
      <w:spacing w:before="240"/>
    </w:pPr>
    <w:rPr>
      <w:b/>
    </w:rPr>
  </w:style>
  <w:style w:type="character" w:customStyle="1" w:styleId="Kursiv">
    <w:name w:val="Kursiv"/>
    <w:basedOn w:val="Absatz-Standardschriftart"/>
    <w:uiPriority w:val="99"/>
    <w:rsid w:val="00F83A86"/>
    <w:rPr>
      <w:i/>
    </w:rPr>
  </w:style>
  <w:style w:type="paragraph" w:customStyle="1" w:styleId="ListingStandard">
    <w:name w:val="Listing Standard"/>
    <w:basedOn w:val="Standard"/>
    <w:uiPriority w:val="1"/>
    <w:rsid w:val="006071E6"/>
    <w:pPr>
      <w:spacing w:before="60" w:line="280" w:lineRule="exact"/>
      <w:ind w:right="-1191"/>
      <w:contextualSpacing/>
    </w:pPr>
    <w:rPr>
      <w:rFonts w:ascii="Courier New" w:hAnsi="Courier New"/>
      <w:noProof/>
      <w:color w:val="800080"/>
      <w:spacing w:val="-4"/>
      <w:sz w:val="17"/>
      <w:szCs w:val="16"/>
    </w:rPr>
  </w:style>
  <w:style w:type="character" w:customStyle="1" w:styleId="ListingZeichen">
    <w:name w:val="Listing Zeichen"/>
    <w:basedOn w:val="Absatz-Standardschriftart"/>
    <w:rsid w:val="00E5143F"/>
    <w:rPr>
      <w:rFonts w:ascii="Courier New" w:hAnsi="Courier New"/>
      <w:color w:val="800080"/>
      <w:sz w:val="18"/>
      <w:bdr w:val="none" w:sz="0" w:space="0" w:color="auto"/>
      <w:shd w:val="clear" w:color="auto" w:fill="F2F2F2" w:themeFill="background1" w:themeFillShade="F2"/>
    </w:rPr>
  </w:style>
  <w:style w:type="character" w:customStyle="1" w:styleId="ListingZeichenFett">
    <w:name w:val="Listing Zeichen Fett"/>
    <w:basedOn w:val="ListingZeichen"/>
    <w:uiPriority w:val="1"/>
    <w:qFormat/>
    <w:rsid w:val="002A364C"/>
    <w:rPr>
      <w:rFonts w:ascii="Courier New" w:hAnsi="Courier New"/>
      <w:b/>
      <w:color w:val="800080"/>
      <w:sz w:val="18"/>
      <w:bdr w:val="none" w:sz="0" w:space="0" w:color="auto"/>
      <w:shd w:val="clear" w:color="auto" w:fill="F2F2F2" w:themeFill="background1" w:themeFillShade="F2"/>
    </w:rPr>
  </w:style>
  <w:style w:type="paragraph" w:customStyle="1" w:styleId="Listingunterschrift">
    <w:name w:val="Listingunterschrift"/>
    <w:basedOn w:val="Standard"/>
    <w:next w:val="Standard"/>
    <w:rsid w:val="00281E2D"/>
    <w:pPr>
      <w:spacing w:after="140"/>
    </w:pPr>
    <w:rPr>
      <w:i/>
      <w:color w:val="800080"/>
    </w:rPr>
  </w:style>
  <w:style w:type="character" w:customStyle="1" w:styleId="Programmierelement">
    <w:name w:val="Programmierelement"/>
    <w:basedOn w:val="ListingZeichen"/>
    <w:rsid w:val="00706AFA"/>
    <w:rPr>
      <w:rFonts w:ascii="Courier New" w:hAnsi="Courier New"/>
      <w:color w:val="C00000"/>
      <w:sz w:val="18"/>
      <w:szCs w:val="18"/>
      <w:bdr w:val="none" w:sz="0" w:space="0" w:color="auto"/>
      <w:shd w:val="clear" w:color="auto" w:fill="EEECE1" w:themeFill="background2"/>
    </w:rPr>
  </w:style>
  <w:style w:type="character" w:customStyle="1" w:styleId="Screenelement">
    <w:name w:val="Screenelement"/>
    <w:basedOn w:val="Absatz-Standardschriftart"/>
    <w:rsid w:val="00BC2CF2"/>
    <w:rPr>
      <w:rFonts w:ascii="Times New Roman" w:hAnsi="Times New Roman"/>
      <w:b/>
      <w:smallCaps/>
      <w:color w:val="00B050"/>
    </w:rPr>
  </w:style>
  <w:style w:type="character" w:styleId="Seitenzahl">
    <w:name w:val="page number"/>
    <w:basedOn w:val="Absatz-Standardschriftart"/>
    <w:rsid w:val="00281E2D"/>
    <w:rPr>
      <w:rFonts w:ascii="Arial" w:hAnsi="Arial"/>
      <w:b/>
      <w:sz w:val="20"/>
    </w:rPr>
  </w:style>
  <w:style w:type="paragraph" w:customStyle="1" w:styleId="Tabellentext">
    <w:name w:val="Tabellentext"/>
    <w:rsid w:val="00792A52"/>
    <w:pPr>
      <w:spacing w:before="40" w:after="40"/>
    </w:pPr>
    <w:rPr>
      <w:rFonts w:eastAsia="Times New Roman"/>
      <w:sz w:val="22"/>
    </w:rPr>
  </w:style>
  <w:style w:type="paragraph" w:customStyle="1" w:styleId="TabelleListeunnummeriert">
    <w:name w:val="Tabelle Liste unnummeriert"/>
    <w:basedOn w:val="Tabellentext"/>
    <w:rsid w:val="00E91FF1"/>
    <w:pPr>
      <w:numPr>
        <w:numId w:val="3"/>
      </w:numPr>
      <w:tabs>
        <w:tab w:val="clear" w:pos="720"/>
        <w:tab w:val="left" w:pos="227"/>
      </w:tabs>
      <w:ind w:left="227" w:hanging="227"/>
    </w:pPr>
  </w:style>
  <w:style w:type="paragraph" w:styleId="Kopfzeile">
    <w:name w:val="header"/>
    <w:basedOn w:val="Standard"/>
    <w:link w:val="KopfzeileZchn"/>
    <w:uiPriority w:val="99"/>
    <w:semiHidden/>
    <w:unhideWhenUsed/>
    <w:rsid w:val="002D143D"/>
    <w:pPr>
      <w:tabs>
        <w:tab w:val="center" w:pos="4536"/>
        <w:tab w:val="right" w:pos="9072"/>
      </w:tabs>
    </w:pPr>
  </w:style>
  <w:style w:type="paragraph" w:customStyle="1" w:styleId="Tabellenkopf">
    <w:name w:val="Tabellenkopf"/>
    <w:next w:val="Tabellentext"/>
    <w:rsid w:val="00E64B76"/>
    <w:pPr>
      <w:keepNext/>
      <w:spacing w:before="40" w:after="40"/>
    </w:pPr>
    <w:rPr>
      <w:rFonts w:eastAsia="Times New Roman"/>
      <w:b/>
      <w:noProof/>
    </w:rPr>
  </w:style>
  <w:style w:type="paragraph" w:customStyle="1" w:styleId="Tabellenunterschrift">
    <w:name w:val="Tabellenunterschrift"/>
    <w:next w:val="Standard"/>
    <w:rsid w:val="00D00DEE"/>
    <w:pPr>
      <w:spacing w:before="60" w:after="120" w:line="240" w:lineRule="atLeast"/>
    </w:pPr>
    <w:rPr>
      <w:rFonts w:eastAsia="Times New Roman"/>
      <w:i/>
      <w:iCs/>
      <w:sz w:val="22"/>
    </w:rPr>
  </w:style>
  <w:style w:type="character" w:customStyle="1" w:styleId="Tastatur">
    <w:name w:val="Tastatur"/>
    <w:basedOn w:val="Absatz-Standardschriftart"/>
    <w:rsid w:val="00781802"/>
    <w:rPr>
      <w:b/>
      <w:color w:val="FF0000"/>
    </w:rPr>
  </w:style>
  <w:style w:type="character" w:customStyle="1" w:styleId="berschrift1Zchn">
    <w:name w:val="Überschrift 1 Zchn"/>
    <w:basedOn w:val="Absatz-Standardschriftart"/>
    <w:link w:val="berschrift1"/>
    <w:rsid w:val="007C5283"/>
    <w:rPr>
      <w:rFonts w:ascii="Arial" w:eastAsia="Times New Roman" w:hAnsi="Arial"/>
      <w:b/>
      <w:kern w:val="28"/>
      <w:sz w:val="28"/>
      <w:szCs w:val="28"/>
    </w:rPr>
  </w:style>
  <w:style w:type="paragraph" w:customStyle="1" w:styleId="Teil">
    <w:name w:val="Teil"/>
    <w:basedOn w:val="berschrift1"/>
    <w:next w:val="berschrift1"/>
    <w:rsid w:val="001452C8"/>
    <w:pPr>
      <w:numPr>
        <w:numId w:val="0"/>
      </w:numPr>
      <w:spacing w:before="0" w:after="240"/>
      <w:ind w:left="709" w:hanging="709"/>
      <w:outlineLvl w:val="9"/>
    </w:pPr>
  </w:style>
  <w:style w:type="character" w:customStyle="1" w:styleId="berschrift2Zchn">
    <w:name w:val="Überschrift 2 Zchn"/>
    <w:basedOn w:val="Absatz-Standardschriftart"/>
    <w:link w:val="berschrift2"/>
    <w:rsid w:val="00377643"/>
    <w:rPr>
      <w:rFonts w:ascii="Arial" w:eastAsia="Times New Roman" w:hAnsi="Arial"/>
      <w:b/>
      <w:sz w:val="24"/>
    </w:rPr>
  </w:style>
  <w:style w:type="character" w:customStyle="1" w:styleId="berschrift3Zchn">
    <w:name w:val="Überschrift 3 Zchn"/>
    <w:basedOn w:val="Absatz-Standardschriftart"/>
    <w:link w:val="berschrift3"/>
    <w:rsid w:val="00120FE0"/>
    <w:rPr>
      <w:rFonts w:ascii="Arial" w:eastAsia="Times New Roman" w:hAnsi="Arial"/>
      <w:b/>
      <w:sz w:val="18"/>
    </w:rPr>
  </w:style>
  <w:style w:type="character" w:customStyle="1" w:styleId="berschrift4Zchn">
    <w:name w:val="Überschrift 4 Zchn"/>
    <w:basedOn w:val="Absatz-Standardschriftart"/>
    <w:link w:val="berschrift4"/>
    <w:rsid w:val="00884222"/>
    <w:rPr>
      <w:rFonts w:ascii="Arial" w:eastAsia="Times New Roman" w:hAnsi="Arial" w:cs="Arial"/>
      <w:b/>
      <w:bCs/>
      <w:i/>
      <w:iCs/>
      <w:snapToGrid w:val="0"/>
      <w:sz w:val="18"/>
      <w:szCs w:val="18"/>
      <w:lang w:eastAsia="en-US"/>
    </w:rPr>
  </w:style>
  <w:style w:type="character" w:customStyle="1" w:styleId="berschrift5Zchn">
    <w:name w:val="Überschrift 5 Zchn"/>
    <w:basedOn w:val="Absatz-Standardschriftart"/>
    <w:link w:val="berschrift5"/>
    <w:rsid w:val="002444BC"/>
    <w:rPr>
      <w:rFonts w:ascii="Times" w:eastAsia="Times New Roman" w:hAnsi="Times" w:cs="Times"/>
      <w:b/>
      <w:i/>
      <w:iCs/>
    </w:rPr>
  </w:style>
  <w:style w:type="character" w:customStyle="1" w:styleId="berschrift6Zchn">
    <w:name w:val="Überschrift 6 Zchn"/>
    <w:basedOn w:val="Absatz-Standardschriftart"/>
    <w:link w:val="berschrift6"/>
    <w:rsid w:val="00281E2D"/>
    <w:rPr>
      <w:rFonts w:ascii="Arial" w:eastAsia="Times New Roman" w:hAnsi="Arial"/>
      <w:color w:val="FFFFFF"/>
      <w:sz w:val="16"/>
    </w:rPr>
  </w:style>
  <w:style w:type="character" w:customStyle="1" w:styleId="berschrift7Zchn">
    <w:name w:val="Überschrift 7 Zchn"/>
    <w:basedOn w:val="Absatz-Standardschriftart"/>
    <w:link w:val="berschrift7"/>
    <w:rsid w:val="00281E2D"/>
    <w:rPr>
      <w:rFonts w:ascii="Arial" w:eastAsia="Times New Roman" w:hAnsi="Arial"/>
      <w:color w:val="FFFFFF"/>
      <w:sz w:val="16"/>
    </w:rPr>
  </w:style>
  <w:style w:type="character" w:customStyle="1" w:styleId="berschrift8Zchn">
    <w:name w:val="Überschrift 8 Zchn"/>
    <w:basedOn w:val="Absatz-Standardschriftart"/>
    <w:link w:val="berschrift8"/>
    <w:rsid w:val="00281E2D"/>
    <w:rPr>
      <w:rFonts w:ascii="Arial" w:eastAsia="Times New Roman" w:hAnsi="Arial"/>
      <w:color w:val="FFFFFF"/>
      <w:sz w:val="16"/>
    </w:rPr>
  </w:style>
  <w:style w:type="character" w:customStyle="1" w:styleId="berschrift9Zchn">
    <w:name w:val="Überschrift 9 Zchn"/>
    <w:basedOn w:val="Absatz-Standardschriftart"/>
    <w:link w:val="berschrift9"/>
    <w:rsid w:val="00281E2D"/>
    <w:rPr>
      <w:rFonts w:ascii="Arial" w:eastAsia="Times New Roman" w:hAnsi="Arial"/>
      <w:color w:val="FFFFFF"/>
      <w:sz w:val="16"/>
    </w:rPr>
  </w:style>
  <w:style w:type="character" w:customStyle="1" w:styleId="URL">
    <w:name w:val="URL"/>
    <w:basedOn w:val="Absatz-Standardschriftart"/>
    <w:rsid w:val="00BA32A1"/>
    <w:rPr>
      <w:i/>
      <w:u w:val="single" w:color="595959" w:themeColor="text1" w:themeTint="A6"/>
    </w:rPr>
  </w:style>
  <w:style w:type="paragraph" w:customStyle="1" w:styleId="Zitat1">
    <w:name w:val="Zitat1"/>
    <w:basedOn w:val="Standard"/>
    <w:next w:val="Standard"/>
    <w:rsid w:val="003173F9"/>
    <w:pPr>
      <w:ind w:left="357"/>
    </w:pPr>
    <w:rPr>
      <w:i/>
      <w:noProof/>
    </w:rPr>
  </w:style>
  <w:style w:type="character" w:customStyle="1" w:styleId="Konsolenbefehl">
    <w:name w:val="Konsolenbefehl"/>
    <w:basedOn w:val="Absatz-Standardschriftart"/>
    <w:uiPriority w:val="1"/>
    <w:qFormat/>
    <w:rsid w:val="002A364C"/>
    <w:rPr>
      <w:rFonts w:ascii="Courier New" w:hAnsi="Courier New"/>
      <w:color w:val="FF0000"/>
      <w:sz w:val="18"/>
    </w:rPr>
  </w:style>
  <w:style w:type="character" w:customStyle="1" w:styleId="KopfzeileZchn">
    <w:name w:val="Kopfzeile Zchn"/>
    <w:basedOn w:val="Absatz-Standardschriftart"/>
    <w:link w:val="Kopfzeile"/>
    <w:uiPriority w:val="99"/>
    <w:semiHidden/>
    <w:rsid w:val="002D143D"/>
    <w:rPr>
      <w:rFonts w:ascii="Times New Roman" w:eastAsia="Times New Roman" w:hAnsi="Times New Roman" w:cs="Times New Roman"/>
    </w:rPr>
  </w:style>
  <w:style w:type="paragraph" w:styleId="Fuzeile">
    <w:name w:val="footer"/>
    <w:basedOn w:val="Standard"/>
    <w:link w:val="FuzeileZchn"/>
    <w:uiPriority w:val="99"/>
    <w:semiHidden/>
    <w:unhideWhenUsed/>
    <w:rsid w:val="002D143D"/>
    <w:pPr>
      <w:tabs>
        <w:tab w:val="center" w:pos="4536"/>
        <w:tab w:val="right" w:pos="9072"/>
      </w:tabs>
    </w:pPr>
  </w:style>
  <w:style w:type="character" w:customStyle="1" w:styleId="FuzeileZchn">
    <w:name w:val="Fußzeile Zchn"/>
    <w:basedOn w:val="Absatz-Standardschriftart"/>
    <w:link w:val="Fuzeile"/>
    <w:uiPriority w:val="99"/>
    <w:semiHidden/>
    <w:rsid w:val="002D143D"/>
    <w:rPr>
      <w:rFonts w:ascii="Times New Roman" w:eastAsia="Times New Roman" w:hAnsi="Times New Roman" w:cs="Times New Roman"/>
    </w:rPr>
  </w:style>
  <w:style w:type="character" w:customStyle="1" w:styleId="Callout-Ziffer">
    <w:name w:val="Callout-Ziffer"/>
    <w:basedOn w:val="Absatz-Standardschriftart"/>
    <w:uiPriority w:val="1"/>
    <w:qFormat/>
    <w:rsid w:val="00E823B6"/>
    <w:rPr>
      <w:b/>
      <w:color w:val="548DD4" w:themeColor="text2" w:themeTint="99"/>
      <w:bdr w:val="single" w:sz="4" w:space="0" w:color="4F81BD" w:themeColor="accent1"/>
    </w:rPr>
  </w:style>
  <w:style w:type="character" w:styleId="Hyperlink">
    <w:name w:val="Hyperlink"/>
    <w:basedOn w:val="Absatz-Standardschriftart"/>
    <w:rsid w:val="00B77050"/>
    <w:rPr>
      <w:color w:val="0000FF"/>
      <w:u w:val="single"/>
    </w:rPr>
  </w:style>
  <w:style w:type="paragraph" w:styleId="Sprechblasentext">
    <w:name w:val="Balloon Text"/>
    <w:basedOn w:val="Standard"/>
    <w:link w:val="SprechblasentextZchn"/>
    <w:uiPriority w:val="99"/>
    <w:semiHidden/>
    <w:unhideWhenUsed/>
    <w:rsid w:val="00B7705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77050"/>
    <w:rPr>
      <w:rFonts w:ascii="Tahoma" w:eastAsia="Times New Roman" w:hAnsi="Tahoma" w:cs="Tahoma"/>
      <w:sz w:val="16"/>
      <w:szCs w:val="16"/>
    </w:rPr>
  </w:style>
  <w:style w:type="paragraph" w:styleId="Zitat">
    <w:name w:val="Quote"/>
    <w:basedOn w:val="Standard"/>
    <w:next w:val="Standard"/>
    <w:link w:val="ZitatZchn"/>
    <w:uiPriority w:val="29"/>
    <w:qFormat/>
    <w:rsid w:val="00D92DDA"/>
    <w:pPr>
      <w:ind w:left="357"/>
    </w:pPr>
    <w:rPr>
      <w:i/>
      <w:iCs/>
      <w:color w:val="000000" w:themeColor="text1"/>
    </w:rPr>
  </w:style>
  <w:style w:type="character" w:customStyle="1" w:styleId="ZitatZchn">
    <w:name w:val="Zitat Zchn"/>
    <w:basedOn w:val="Absatz-Standardschriftart"/>
    <w:link w:val="Zitat"/>
    <w:uiPriority w:val="29"/>
    <w:rsid w:val="00D92DDA"/>
    <w:rPr>
      <w:rFonts w:ascii="Times New Roman" w:eastAsia="Times New Roman" w:hAnsi="Times New Roman" w:cs="Times New Roman"/>
      <w:i/>
      <w:iCs/>
      <w:color w:val="000000" w:themeColor="text1"/>
    </w:rPr>
  </w:style>
  <w:style w:type="paragraph" w:customStyle="1" w:styleId="KastenListe1">
    <w:name w:val="Kasten Liste 1."/>
    <w:basedOn w:val="KastenStandard"/>
    <w:next w:val="KastenListe234"/>
    <w:qFormat/>
    <w:rsid w:val="009F5593"/>
    <w:pPr>
      <w:numPr>
        <w:numId w:val="9"/>
      </w:numPr>
      <w:tabs>
        <w:tab w:val="left" w:pos="284"/>
      </w:tabs>
      <w:ind w:left="284" w:hanging="284"/>
    </w:pPr>
  </w:style>
  <w:style w:type="paragraph" w:customStyle="1" w:styleId="KastenListingunterschrift">
    <w:name w:val="Kasten Listingunterschrift"/>
    <w:basedOn w:val="Listingunterschrift"/>
    <w:qFormat/>
    <w:rsid w:val="007C04AD"/>
    <w:pPr>
      <w:shd w:val="clear" w:color="auto" w:fill="E6E6E6"/>
      <w:ind w:right="-227"/>
    </w:pPr>
  </w:style>
  <w:style w:type="paragraph" w:customStyle="1" w:styleId="KastenBild">
    <w:name w:val="Kasten Bild"/>
    <w:basedOn w:val="KastenStandard"/>
    <w:next w:val="KastenBildunterschrift"/>
    <w:qFormat/>
    <w:rsid w:val="00B85150"/>
    <w:rPr>
      <w:i/>
      <w:sz w:val="18"/>
    </w:rPr>
  </w:style>
  <w:style w:type="paragraph" w:customStyle="1" w:styleId="KastenBildunterschrift">
    <w:name w:val="Kasten Bildunterschrift"/>
    <w:basedOn w:val="KastenStandard"/>
    <w:qFormat/>
    <w:rsid w:val="00785F5D"/>
    <w:rPr>
      <w:i/>
    </w:rPr>
  </w:style>
  <w:style w:type="paragraph" w:customStyle="1" w:styleId="KastenListe234">
    <w:name w:val="Kasten Liste 234."/>
    <w:basedOn w:val="KastenListe1"/>
    <w:qFormat/>
    <w:rsid w:val="009C35F4"/>
    <w:pPr>
      <w:numPr>
        <w:ilvl w:val="1"/>
      </w:numPr>
      <w:shd w:val="pct10" w:color="auto" w:fill="auto"/>
      <w:ind w:left="284" w:hanging="284"/>
    </w:pPr>
  </w:style>
  <w:style w:type="paragraph" w:customStyle="1" w:styleId="ListingABAP">
    <w:name w:val="Listing ABAP"/>
    <w:basedOn w:val="ListingStandard"/>
    <w:qFormat/>
    <w:rsid w:val="005153BA"/>
  </w:style>
  <w:style w:type="paragraph" w:customStyle="1" w:styleId="ListingCundC">
    <w:name w:val="Listing C und C++"/>
    <w:basedOn w:val="ListingStandard"/>
    <w:qFormat/>
    <w:rsid w:val="005153BA"/>
  </w:style>
  <w:style w:type="paragraph" w:customStyle="1" w:styleId="ListingCSharp">
    <w:name w:val="Listing C Sharp"/>
    <w:basedOn w:val="ListingStandard"/>
    <w:qFormat/>
    <w:rsid w:val="005153BA"/>
  </w:style>
  <w:style w:type="paragraph" w:customStyle="1" w:styleId="ListingCSS">
    <w:name w:val="Listing CSS"/>
    <w:basedOn w:val="ListingStandard"/>
    <w:qFormat/>
    <w:rsid w:val="005153BA"/>
  </w:style>
  <w:style w:type="paragraph" w:customStyle="1" w:styleId="ListingHTMLundXML">
    <w:name w:val="Listing HTML und XML"/>
    <w:basedOn w:val="ListingStandard"/>
    <w:qFormat/>
    <w:rsid w:val="005153BA"/>
  </w:style>
  <w:style w:type="paragraph" w:customStyle="1" w:styleId="ListingJava">
    <w:name w:val="Listing Java"/>
    <w:basedOn w:val="ListingStandard"/>
    <w:qFormat/>
    <w:rsid w:val="005153BA"/>
  </w:style>
  <w:style w:type="paragraph" w:customStyle="1" w:styleId="ListingJavaScript">
    <w:name w:val="Listing JavaScript"/>
    <w:basedOn w:val="ListingStandard"/>
    <w:qFormat/>
    <w:rsid w:val="005153BA"/>
  </w:style>
  <w:style w:type="paragraph" w:customStyle="1" w:styleId="ListingPHP">
    <w:name w:val="Listing PHP"/>
    <w:basedOn w:val="ListingStandard"/>
    <w:qFormat/>
    <w:rsid w:val="005153BA"/>
  </w:style>
  <w:style w:type="paragraph" w:customStyle="1" w:styleId="ListingPython">
    <w:name w:val="Listing Python"/>
    <w:basedOn w:val="ListingStandard"/>
    <w:qFormat/>
    <w:rsid w:val="005153BA"/>
  </w:style>
  <w:style w:type="paragraph" w:customStyle="1" w:styleId="ListingSQL">
    <w:name w:val="Listing SQL"/>
    <w:basedOn w:val="ListingStandard"/>
    <w:qFormat/>
    <w:rsid w:val="005153BA"/>
  </w:style>
  <w:style w:type="paragraph" w:customStyle="1" w:styleId="ListingVB">
    <w:name w:val="Listing VB"/>
    <w:basedOn w:val="ListingStandard"/>
    <w:qFormat/>
    <w:rsid w:val="005153BA"/>
  </w:style>
  <w:style w:type="paragraph" w:customStyle="1" w:styleId="TabelleListe1">
    <w:name w:val="Tabelle Liste 1."/>
    <w:basedOn w:val="Standard"/>
    <w:next w:val="TabelleListe234"/>
    <w:qFormat/>
    <w:rsid w:val="00E91FF1"/>
    <w:pPr>
      <w:numPr>
        <w:numId w:val="11"/>
      </w:numPr>
      <w:tabs>
        <w:tab w:val="left" w:pos="284"/>
      </w:tabs>
      <w:spacing w:before="40" w:after="40"/>
      <w:ind w:left="284" w:hanging="284"/>
    </w:pPr>
  </w:style>
  <w:style w:type="paragraph" w:customStyle="1" w:styleId="TabelleListe234">
    <w:name w:val="Tabelle Liste 234."/>
    <w:basedOn w:val="Standard"/>
    <w:qFormat/>
    <w:rsid w:val="00CE0E96"/>
    <w:pPr>
      <w:numPr>
        <w:ilvl w:val="1"/>
        <w:numId w:val="11"/>
      </w:numPr>
      <w:spacing w:before="40" w:after="40"/>
      <w:ind w:left="284" w:hanging="284"/>
    </w:pPr>
  </w:style>
  <w:style w:type="paragraph" w:customStyle="1" w:styleId="Glossar">
    <w:name w:val="Glossar"/>
    <w:basedOn w:val="Standard"/>
    <w:qFormat/>
    <w:rsid w:val="008300B3"/>
    <w:pPr>
      <w:spacing w:after="240"/>
    </w:pPr>
    <w:rPr>
      <w:sz w:val="21"/>
      <w:szCs w:val="21"/>
    </w:rPr>
  </w:style>
  <w:style w:type="character" w:customStyle="1" w:styleId="Hochgestellt">
    <w:name w:val="Hochgestellt"/>
    <w:basedOn w:val="Absatz-Standardschriftart"/>
    <w:uiPriority w:val="1"/>
    <w:qFormat/>
    <w:rsid w:val="00075AA6"/>
    <w:rPr>
      <w:vertAlign w:val="superscript"/>
    </w:rPr>
  </w:style>
  <w:style w:type="paragraph" w:customStyle="1" w:styleId="ListingEinzug">
    <w:name w:val="Listing Einzug"/>
    <w:rsid w:val="00075AA6"/>
    <w:pPr>
      <w:widowControl w:val="0"/>
      <w:autoSpaceDE w:val="0"/>
      <w:autoSpaceDN w:val="0"/>
      <w:adjustRightInd w:val="0"/>
      <w:spacing w:before="132" w:after="132" w:line="245" w:lineRule="exact"/>
      <w:ind w:left="283"/>
    </w:pPr>
    <w:rPr>
      <w:rFonts w:ascii="Letter Gothic LT" w:eastAsia="Times New Roman" w:hAnsi="Letter Gothic LT"/>
      <w:sz w:val="17"/>
      <w:szCs w:val="17"/>
    </w:rPr>
  </w:style>
  <w:style w:type="character" w:customStyle="1" w:styleId="Sonderzeichen">
    <w:name w:val="Sonderzeichen"/>
    <w:basedOn w:val="Absatz-Standardschriftart"/>
    <w:uiPriority w:val="1"/>
    <w:qFormat/>
    <w:rsid w:val="00075AA6"/>
    <w:rPr>
      <w:color w:val="E36C0A" w:themeColor="accent6" w:themeShade="BF"/>
    </w:rPr>
  </w:style>
  <w:style w:type="character" w:customStyle="1" w:styleId="Tiefgestellt">
    <w:name w:val="Tiefgestellt"/>
    <w:basedOn w:val="Absatz-Standardschriftart"/>
    <w:uiPriority w:val="1"/>
    <w:qFormat/>
    <w:rsid w:val="00075AA6"/>
    <w:rPr>
      <w:vertAlign w:val="subscript"/>
    </w:rPr>
  </w:style>
  <w:style w:type="character" w:customStyle="1" w:styleId="shlbraun">
    <w:name w:val="shl_braun"/>
    <w:basedOn w:val="Absatz-Standardschriftart"/>
    <w:uiPriority w:val="1"/>
    <w:qFormat/>
    <w:rsid w:val="00BA32A1"/>
    <w:rPr>
      <w:rFonts w:ascii="Courier New" w:hAnsi="Courier New" w:cs="Courier New"/>
      <w:b w:val="0"/>
      <w:i w:val="0"/>
      <w:color w:val="963C0A"/>
      <w:szCs w:val="20"/>
    </w:rPr>
  </w:style>
  <w:style w:type="character" w:customStyle="1" w:styleId="shlorange">
    <w:name w:val="shl_orange"/>
    <w:basedOn w:val="Absatz-Standardschriftart"/>
    <w:uiPriority w:val="1"/>
    <w:qFormat/>
    <w:rsid w:val="00BA32A1"/>
    <w:rPr>
      <w:rFonts w:ascii="Courier New" w:hAnsi="Courier New" w:cs="Courier New"/>
      <w:b w:val="0"/>
      <w:i w:val="0"/>
      <w:color w:val="EB6400"/>
      <w:szCs w:val="20"/>
    </w:rPr>
  </w:style>
  <w:style w:type="character" w:customStyle="1" w:styleId="shlbraunfett">
    <w:name w:val="shl_braun_fett"/>
    <w:basedOn w:val="shlbraun"/>
    <w:rsid w:val="00BA32A1"/>
    <w:rPr>
      <w:rFonts w:ascii="Courier New" w:hAnsi="Courier New" w:cs="Courier New"/>
      <w:b/>
      <w:i w:val="0"/>
      <w:color w:val="963C0A"/>
      <w:szCs w:val="20"/>
    </w:rPr>
  </w:style>
  <w:style w:type="character" w:customStyle="1" w:styleId="shlbraunfettkursiv">
    <w:name w:val="shl_braun_fettkursiv"/>
    <w:basedOn w:val="shlbraun"/>
    <w:rsid w:val="00BA32A1"/>
    <w:rPr>
      <w:rFonts w:ascii="Courier New" w:hAnsi="Courier New" w:cs="Courier New"/>
      <w:b/>
      <w:i/>
      <w:color w:val="963C0A"/>
      <w:szCs w:val="20"/>
    </w:rPr>
  </w:style>
  <w:style w:type="character" w:customStyle="1" w:styleId="shlbraunkursiv">
    <w:name w:val="shl_braun_kursiv"/>
    <w:basedOn w:val="shlbraun"/>
    <w:rsid w:val="00BA32A1"/>
    <w:rPr>
      <w:rFonts w:ascii="Courier New" w:hAnsi="Courier New" w:cs="Courier New"/>
      <w:b w:val="0"/>
      <w:i/>
      <w:color w:val="963C0A"/>
      <w:szCs w:val="20"/>
    </w:rPr>
  </w:style>
  <w:style w:type="character" w:customStyle="1" w:styleId="shldunkelblau">
    <w:name w:val="shl_dunkelblau"/>
    <w:basedOn w:val="Absatz-Standardschriftart"/>
    <w:uiPriority w:val="1"/>
    <w:qFormat/>
    <w:rsid w:val="00BA32A1"/>
    <w:rPr>
      <w:rFonts w:ascii="Courier New" w:hAnsi="Courier New" w:cs="Courier New"/>
      <w:b w:val="0"/>
      <w:i w:val="0"/>
      <w:color w:val="004687"/>
      <w:szCs w:val="20"/>
    </w:rPr>
  </w:style>
  <w:style w:type="character" w:customStyle="1" w:styleId="shldunkelblaufett">
    <w:name w:val="shl_dunkelblau_fett"/>
    <w:basedOn w:val="shldunkelblau"/>
    <w:rsid w:val="00BA32A1"/>
    <w:rPr>
      <w:rFonts w:ascii="Courier New" w:hAnsi="Courier New" w:cs="Courier New"/>
      <w:b/>
      <w:i w:val="0"/>
      <w:color w:val="004687"/>
      <w:szCs w:val="20"/>
    </w:rPr>
  </w:style>
  <w:style w:type="character" w:customStyle="1" w:styleId="shldunkelblaufettkursiv">
    <w:name w:val="shl_dunkelblau_fettkursiv"/>
    <w:basedOn w:val="shldunkelblau"/>
    <w:rsid w:val="00BA32A1"/>
    <w:rPr>
      <w:rFonts w:ascii="Courier New" w:hAnsi="Courier New" w:cs="Courier New"/>
      <w:b/>
      <w:i/>
      <w:color w:val="004687"/>
      <w:szCs w:val="20"/>
    </w:rPr>
  </w:style>
  <w:style w:type="character" w:customStyle="1" w:styleId="shldunkelblaukursiv">
    <w:name w:val="shl_dunkelblau_kursiv"/>
    <w:basedOn w:val="shldunkelblau"/>
    <w:rsid w:val="00BA32A1"/>
    <w:rPr>
      <w:rFonts w:ascii="Courier New" w:hAnsi="Courier New" w:cs="Courier New"/>
      <w:b w:val="0"/>
      <w:i/>
      <w:color w:val="004687"/>
      <w:szCs w:val="20"/>
    </w:rPr>
  </w:style>
  <w:style w:type="character" w:customStyle="1" w:styleId="shlgelbgrn">
    <w:name w:val="shl_gelbgrün"/>
    <w:basedOn w:val="shlorange"/>
    <w:rsid w:val="00BA32A1"/>
    <w:rPr>
      <w:rFonts w:ascii="Courier New" w:hAnsi="Courier New" w:cs="Courier New"/>
      <w:b w:val="0"/>
      <w:i w:val="0"/>
      <w:color w:val="96913C"/>
      <w:szCs w:val="20"/>
    </w:rPr>
  </w:style>
  <w:style w:type="character" w:customStyle="1" w:styleId="shlgelbgrnfett">
    <w:name w:val="shl_gelbgrün_fett"/>
    <w:basedOn w:val="shlgelbgrn"/>
    <w:rsid w:val="00BA32A1"/>
    <w:rPr>
      <w:rFonts w:ascii="Courier New" w:hAnsi="Courier New" w:cs="Courier New"/>
      <w:b/>
      <w:i w:val="0"/>
      <w:color w:val="96913C"/>
      <w:szCs w:val="20"/>
    </w:rPr>
  </w:style>
  <w:style w:type="character" w:customStyle="1" w:styleId="shlgelbgrnfettkursiv">
    <w:name w:val="shl_gelbgrün_fettkursiv"/>
    <w:basedOn w:val="shlgelbgrnkursiv"/>
    <w:rsid w:val="00BA32A1"/>
    <w:rPr>
      <w:rFonts w:ascii="Courier New" w:hAnsi="Courier New" w:cs="Courier New"/>
      <w:b/>
      <w:i w:val="0"/>
      <w:color w:val="96913C"/>
      <w:szCs w:val="20"/>
    </w:rPr>
  </w:style>
  <w:style w:type="character" w:customStyle="1" w:styleId="shlgelbgrnkursiv">
    <w:name w:val="shl_gelbgrün_kursiv"/>
    <w:basedOn w:val="shlorange"/>
    <w:rsid w:val="00BA32A1"/>
    <w:rPr>
      <w:rFonts w:ascii="Courier New" w:hAnsi="Courier New" w:cs="Courier New"/>
      <w:b w:val="0"/>
      <w:i/>
      <w:color w:val="96913C"/>
      <w:szCs w:val="20"/>
    </w:rPr>
  </w:style>
  <w:style w:type="character" w:customStyle="1" w:styleId="shlgrn">
    <w:name w:val="shl_grün"/>
    <w:basedOn w:val="shlorange"/>
    <w:rsid w:val="00BA32A1"/>
    <w:rPr>
      <w:rFonts w:ascii="Courier New" w:hAnsi="Courier New" w:cs="Courier New"/>
      <w:b w:val="0"/>
      <w:i w:val="0"/>
      <w:color w:val="006932"/>
      <w:szCs w:val="20"/>
    </w:rPr>
  </w:style>
  <w:style w:type="character" w:customStyle="1" w:styleId="shlgrnfett">
    <w:name w:val="shl_grün_fett"/>
    <w:basedOn w:val="shlorange"/>
    <w:rsid w:val="00BA32A1"/>
    <w:rPr>
      <w:rFonts w:ascii="Courier New" w:hAnsi="Courier New" w:cs="Courier New"/>
      <w:b/>
      <w:i w:val="0"/>
      <w:color w:val="006932"/>
      <w:szCs w:val="20"/>
    </w:rPr>
  </w:style>
  <w:style w:type="character" w:customStyle="1" w:styleId="shlgrnfettkursiv">
    <w:name w:val="shl_grün_fettkursiv"/>
    <w:basedOn w:val="shlorange"/>
    <w:rsid w:val="00BA32A1"/>
    <w:rPr>
      <w:rFonts w:ascii="Courier New" w:hAnsi="Courier New" w:cs="Courier New"/>
      <w:b/>
      <w:i/>
      <w:color w:val="006932"/>
      <w:szCs w:val="20"/>
    </w:rPr>
  </w:style>
  <w:style w:type="character" w:customStyle="1" w:styleId="shlgrnkursiv">
    <w:name w:val="shl_grün_kursiv"/>
    <w:basedOn w:val="shlorange"/>
    <w:rsid w:val="00BA32A1"/>
    <w:rPr>
      <w:rFonts w:ascii="Courier New" w:hAnsi="Courier New" w:cs="Courier New"/>
      <w:b w:val="0"/>
      <w:i/>
      <w:color w:val="006932"/>
      <w:szCs w:val="20"/>
    </w:rPr>
  </w:style>
  <w:style w:type="character" w:customStyle="1" w:styleId="shlhellblau">
    <w:name w:val="shl_hellblau"/>
    <w:basedOn w:val="Absatz-Standardschriftart"/>
    <w:uiPriority w:val="1"/>
    <w:qFormat/>
    <w:rsid w:val="00BA32A1"/>
    <w:rPr>
      <w:rFonts w:ascii="Courier New" w:hAnsi="Courier New" w:cs="Courier New"/>
      <w:b w:val="0"/>
      <w:i w:val="0"/>
      <w:color w:val="0073BE"/>
      <w:szCs w:val="20"/>
    </w:rPr>
  </w:style>
  <w:style w:type="character" w:customStyle="1" w:styleId="shlhellblaufett">
    <w:name w:val="shl_hellblau_fett"/>
    <w:basedOn w:val="shlorange"/>
    <w:rsid w:val="00BA32A1"/>
    <w:rPr>
      <w:rFonts w:ascii="Courier New" w:hAnsi="Courier New" w:cs="Courier New"/>
      <w:b/>
      <w:i w:val="0"/>
      <w:color w:val="0073BE"/>
      <w:szCs w:val="20"/>
    </w:rPr>
  </w:style>
  <w:style w:type="character" w:customStyle="1" w:styleId="shlhellblaufettkursiv">
    <w:name w:val="shl_hellblau_fettkursiv"/>
    <w:basedOn w:val="shlorange"/>
    <w:rsid w:val="00BA32A1"/>
    <w:rPr>
      <w:rFonts w:ascii="Courier New" w:hAnsi="Courier New" w:cs="Courier New"/>
      <w:b/>
      <w:i/>
      <w:color w:val="0073BE"/>
      <w:szCs w:val="20"/>
    </w:rPr>
  </w:style>
  <w:style w:type="character" w:customStyle="1" w:styleId="shlhellblaukursiv">
    <w:name w:val="shl_hellblau_kursiv"/>
    <w:basedOn w:val="shlorange"/>
    <w:rsid w:val="00BA32A1"/>
    <w:rPr>
      <w:rFonts w:ascii="Courier New" w:hAnsi="Courier New" w:cs="Courier New"/>
      <w:b w:val="0"/>
      <w:i/>
      <w:color w:val="0073BE"/>
      <w:szCs w:val="20"/>
    </w:rPr>
  </w:style>
  <w:style w:type="character" w:customStyle="1" w:styleId="shlmagenta">
    <w:name w:val="shl_magenta"/>
    <w:basedOn w:val="shlorange"/>
    <w:rsid w:val="00BA32A1"/>
    <w:rPr>
      <w:rFonts w:ascii="Courier New" w:hAnsi="Courier New" w:cs="Courier New"/>
      <w:b w:val="0"/>
      <w:i w:val="0"/>
      <w:color w:val="690753"/>
      <w:szCs w:val="20"/>
    </w:rPr>
  </w:style>
  <w:style w:type="character" w:customStyle="1" w:styleId="shlmagentafett">
    <w:name w:val="shl_magenta_fett"/>
    <w:basedOn w:val="shlorange"/>
    <w:rsid w:val="00BA32A1"/>
    <w:rPr>
      <w:rFonts w:ascii="Courier New" w:hAnsi="Courier New" w:cs="Courier New"/>
      <w:b/>
      <w:i w:val="0"/>
      <w:color w:val="690753"/>
      <w:szCs w:val="20"/>
    </w:rPr>
  </w:style>
  <w:style w:type="character" w:customStyle="1" w:styleId="shlmagentafettkursiv">
    <w:name w:val="shl_magenta_fettkursiv"/>
    <w:basedOn w:val="shlorange"/>
    <w:rsid w:val="00BA32A1"/>
    <w:rPr>
      <w:rFonts w:ascii="Courier New" w:hAnsi="Courier New" w:cs="Courier New"/>
      <w:b/>
      <w:i/>
      <w:color w:val="690753"/>
      <w:szCs w:val="20"/>
    </w:rPr>
  </w:style>
  <w:style w:type="character" w:customStyle="1" w:styleId="shlmagentakursiv">
    <w:name w:val="shl_magenta_kursiv"/>
    <w:basedOn w:val="shlorange"/>
    <w:rsid w:val="00BA32A1"/>
    <w:rPr>
      <w:rFonts w:ascii="Courier New" w:hAnsi="Courier New" w:cs="Courier New"/>
      <w:b w:val="0"/>
      <w:i/>
      <w:color w:val="690753"/>
      <w:szCs w:val="20"/>
    </w:rPr>
  </w:style>
  <w:style w:type="character" w:customStyle="1" w:styleId="shlmattrot">
    <w:name w:val="shl_mattrot"/>
    <w:basedOn w:val="shlorange"/>
    <w:rsid w:val="00BA32A1"/>
    <w:rPr>
      <w:rFonts w:ascii="Courier New" w:hAnsi="Courier New" w:cs="Courier New"/>
      <w:b w:val="0"/>
      <w:i w:val="0"/>
      <w:color w:val="AA0F0F"/>
      <w:szCs w:val="20"/>
    </w:rPr>
  </w:style>
  <w:style w:type="character" w:customStyle="1" w:styleId="shlmattrotfett">
    <w:name w:val="shl_mattrot_fett"/>
    <w:basedOn w:val="shlorange"/>
    <w:rsid w:val="00BA32A1"/>
    <w:rPr>
      <w:rFonts w:ascii="Courier New" w:hAnsi="Courier New" w:cs="Courier New"/>
      <w:b/>
      <w:i w:val="0"/>
      <w:color w:val="AA0F0F"/>
      <w:szCs w:val="20"/>
    </w:rPr>
  </w:style>
  <w:style w:type="character" w:customStyle="1" w:styleId="shlmattrotfettkursiv">
    <w:name w:val="shl_mattrot_fettkursiv"/>
    <w:basedOn w:val="shlorange"/>
    <w:rsid w:val="00BA32A1"/>
    <w:rPr>
      <w:rFonts w:ascii="Courier New" w:hAnsi="Courier New" w:cs="Courier New"/>
      <w:b/>
      <w:i/>
      <w:color w:val="AA0F0F"/>
      <w:szCs w:val="20"/>
    </w:rPr>
  </w:style>
  <w:style w:type="character" w:customStyle="1" w:styleId="shlmattrotkursiv">
    <w:name w:val="shl_mattrot_kursiv"/>
    <w:basedOn w:val="shlorange"/>
    <w:rsid w:val="00BA32A1"/>
    <w:rPr>
      <w:rFonts w:ascii="Courier New" w:hAnsi="Courier New" w:cs="Courier New"/>
      <w:b w:val="0"/>
      <w:i/>
      <w:color w:val="AA0F0F"/>
      <w:szCs w:val="20"/>
    </w:rPr>
  </w:style>
  <w:style w:type="character" w:customStyle="1" w:styleId="shlorangefett">
    <w:name w:val="shl_orange_fett"/>
    <w:basedOn w:val="shlorange"/>
    <w:rsid w:val="00BA32A1"/>
    <w:rPr>
      <w:rFonts w:ascii="Courier New" w:hAnsi="Courier New" w:cs="Courier New"/>
      <w:b/>
      <w:i w:val="0"/>
      <w:color w:val="EB6400"/>
      <w:szCs w:val="20"/>
    </w:rPr>
  </w:style>
  <w:style w:type="character" w:customStyle="1" w:styleId="shlorangefettkursiv">
    <w:name w:val="shl_orange_fettkursiv"/>
    <w:basedOn w:val="shlorange"/>
    <w:rsid w:val="00BA32A1"/>
    <w:rPr>
      <w:rFonts w:ascii="Courier New" w:hAnsi="Courier New" w:cs="Courier New"/>
      <w:b/>
      <w:i/>
      <w:color w:val="EB6400"/>
      <w:szCs w:val="20"/>
    </w:rPr>
  </w:style>
  <w:style w:type="character" w:customStyle="1" w:styleId="shlorangekursiv">
    <w:name w:val="shl_orange_kursiv"/>
    <w:basedOn w:val="shlorange"/>
    <w:rsid w:val="00BA32A1"/>
    <w:rPr>
      <w:rFonts w:ascii="Courier New" w:hAnsi="Courier New" w:cs="Courier New"/>
      <w:b w:val="0"/>
      <w:i/>
      <w:color w:val="EB6400"/>
      <w:szCs w:val="20"/>
    </w:rPr>
  </w:style>
  <w:style w:type="character" w:customStyle="1" w:styleId="shlschwarz">
    <w:name w:val="shl_schwarz"/>
    <w:basedOn w:val="Absatz-Standardschriftart"/>
    <w:uiPriority w:val="1"/>
    <w:qFormat/>
    <w:rsid w:val="00BA32A1"/>
    <w:rPr>
      <w:rFonts w:ascii="Courier New" w:hAnsi="Courier New" w:cs="Courier New"/>
      <w:color w:val="auto"/>
      <w:szCs w:val="20"/>
    </w:rPr>
  </w:style>
  <w:style w:type="character" w:customStyle="1" w:styleId="shlviolett">
    <w:name w:val="shl_violett"/>
    <w:basedOn w:val="shlorange"/>
    <w:rsid w:val="00BA32A1"/>
    <w:rPr>
      <w:rFonts w:ascii="Courier New" w:hAnsi="Courier New" w:cs="Courier New"/>
      <w:b w:val="0"/>
      <w:i w:val="0"/>
      <w:color w:val="46237F"/>
      <w:szCs w:val="20"/>
    </w:rPr>
  </w:style>
  <w:style w:type="character" w:customStyle="1" w:styleId="shlviolettfett">
    <w:name w:val="shl_violett_fett"/>
    <w:basedOn w:val="shlorange"/>
    <w:rsid w:val="00BA32A1"/>
    <w:rPr>
      <w:rFonts w:ascii="Courier New" w:hAnsi="Courier New" w:cs="Courier New"/>
      <w:b/>
      <w:i w:val="0"/>
      <w:color w:val="46237F"/>
      <w:szCs w:val="20"/>
    </w:rPr>
  </w:style>
  <w:style w:type="character" w:customStyle="1" w:styleId="shlviolettfettkursiv">
    <w:name w:val="shl_violett_fettkursiv"/>
    <w:basedOn w:val="shlorange"/>
    <w:rsid w:val="00BA32A1"/>
    <w:rPr>
      <w:rFonts w:ascii="Courier New" w:hAnsi="Courier New" w:cs="Courier New"/>
      <w:b/>
      <w:i/>
      <w:color w:val="46237F"/>
      <w:szCs w:val="20"/>
    </w:rPr>
  </w:style>
  <w:style w:type="character" w:customStyle="1" w:styleId="shlviolettkursiv">
    <w:name w:val="shl_violett_kursiv"/>
    <w:basedOn w:val="shlorange"/>
    <w:rsid w:val="00BA32A1"/>
    <w:rPr>
      <w:rFonts w:ascii="Courier New" w:hAnsi="Courier New" w:cs="Courier New"/>
      <w:b w:val="0"/>
      <w:i/>
      <w:color w:val="46237F"/>
      <w:szCs w:val="20"/>
    </w:rPr>
  </w:style>
  <w:style w:type="character" w:customStyle="1" w:styleId="shlschwarzfett">
    <w:name w:val="shl_schwarz_fett"/>
    <w:basedOn w:val="shlschwarz"/>
    <w:uiPriority w:val="1"/>
    <w:qFormat/>
    <w:rsid w:val="00BA32A1"/>
    <w:rPr>
      <w:rFonts w:ascii="Courier New" w:hAnsi="Courier New" w:cs="Courier New"/>
      <w:b/>
      <w:color w:val="auto"/>
      <w:szCs w:val="20"/>
    </w:rPr>
  </w:style>
  <w:style w:type="character" w:customStyle="1" w:styleId="shlschwarzfettkursiv">
    <w:name w:val="shl_schwarz_fettkursiv"/>
    <w:basedOn w:val="shlschwarzfett"/>
    <w:uiPriority w:val="1"/>
    <w:qFormat/>
    <w:rsid w:val="00BA32A1"/>
    <w:rPr>
      <w:rFonts w:ascii="Courier New" w:hAnsi="Courier New" w:cs="Courier New"/>
      <w:b/>
      <w:i/>
      <w:color w:val="auto"/>
      <w:szCs w:val="20"/>
    </w:rPr>
  </w:style>
  <w:style w:type="character" w:customStyle="1" w:styleId="shlschwarzkursiv">
    <w:name w:val="shl_schwarz_kursiv"/>
    <w:basedOn w:val="shlschwarz"/>
    <w:uiPriority w:val="1"/>
    <w:qFormat/>
    <w:rsid w:val="00BA32A1"/>
    <w:rPr>
      <w:rFonts w:ascii="Courier New" w:hAnsi="Courier New" w:cs="Courier New"/>
      <w:i/>
      <w:color w:val="auto"/>
      <w:szCs w:val="20"/>
    </w:rPr>
  </w:style>
  <w:style w:type="paragraph" w:customStyle="1" w:styleId="ListeCallout">
    <w:name w:val="Liste Callout"/>
    <w:basedOn w:val="Standard"/>
    <w:rsid w:val="002444BD"/>
    <w:pPr>
      <w:numPr>
        <w:numId w:val="12"/>
      </w:numPr>
      <w:spacing w:before="60" w:after="120" w:line="280" w:lineRule="exact"/>
    </w:pPr>
  </w:style>
  <w:style w:type="paragraph" w:customStyle="1" w:styleId="ListeListingHTMLundXML">
    <w:name w:val="Liste Listing HTML und XML"/>
    <w:basedOn w:val="ListeListing"/>
    <w:qFormat/>
    <w:rsid w:val="009758F1"/>
  </w:style>
  <w:style w:type="paragraph" w:customStyle="1" w:styleId="ListeListingCSS">
    <w:name w:val="Liste Listing CSS"/>
    <w:basedOn w:val="ListeListingHTMLundXML"/>
    <w:qFormat/>
    <w:rsid w:val="009758F1"/>
  </w:style>
  <w:style w:type="paragraph" w:customStyle="1" w:styleId="ListeListingJavaScript">
    <w:name w:val="Liste Listing JavaScript"/>
    <w:basedOn w:val="ListeListingCSS"/>
    <w:qFormat/>
    <w:rsid w:val="009758F1"/>
  </w:style>
  <w:style w:type="paragraph" w:customStyle="1" w:styleId="ListeListingJava">
    <w:name w:val="Liste Listing Java"/>
    <w:basedOn w:val="ListeListingJavaScript"/>
    <w:qFormat/>
    <w:rsid w:val="009758F1"/>
  </w:style>
  <w:style w:type="paragraph" w:customStyle="1" w:styleId="ListeListingPHP">
    <w:name w:val="Liste Listing PHP"/>
    <w:basedOn w:val="ListeListingJava"/>
    <w:qFormat/>
    <w:rsid w:val="009758F1"/>
  </w:style>
  <w:style w:type="paragraph" w:customStyle="1" w:styleId="ListeListingCundC">
    <w:name w:val="Liste Listing C und C++"/>
    <w:basedOn w:val="ListeListingPHP"/>
    <w:qFormat/>
    <w:rsid w:val="009758F1"/>
  </w:style>
  <w:style w:type="paragraph" w:customStyle="1" w:styleId="ListeListingCSharp">
    <w:name w:val="Liste Listing C Sharp"/>
    <w:basedOn w:val="ListeListingCundC"/>
    <w:qFormat/>
    <w:rsid w:val="009758F1"/>
  </w:style>
  <w:style w:type="paragraph" w:customStyle="1" w:styleId="ListeListingPython">
    <w:name w:val="Liste Listing Python"/>
    <w:basedOn w:val="ListeListingCSharp"/>
    <w:qFormat/>
    <w:rsid w:val="009758F1"/>
  </w:style>
  <w:style w:type="paragraph" w:customStyle="1" w:styleId="ListeListingVB">
    <w:name w:val="Liste Listing VB"/>
    <w:basedOn w:val="ListeListing"/>
    <w:qFormat/>
    <w:rsid w:val="009758F1"/>
  </w:style>
  <w:style w:type="paragraph" w:customStyle="1" w:styleId="ListeListingSQL">
    <w:name w:val="Liste Listing SQL"/>
    <w:basedOn w:val="ListeListingVB"/>
    <w:qFormat/>
    <w:rsid w:val="009758F1"/>
  </w:style>
  <w:style w:type="paragraph" w:customStyle="1" w:styleId="KastenListingHTMLundXML">
    <w:name w:val="Kasten Listing HTML und XML"/>
    <w:basedOn w:val="KastenListing"/>
    <w:qFormat/>
    <w:rsid w:val="009758F1"/>
  </w:style>
  <w:style w:type="paragraph" w:customStyle="1" w:styleId="KastenListingCSS">
    <w:name w:val="Kasten Listing CSS"/>
    <w:basedOn w:val="KastenListingHTMLundXML"/>
    <w:qFormat/>
    <w:rsid w:val="009758F1"/>
  </w:style>
  <w:style w:type="paragraph" w:customStyle="1" w:styleId="KastenListingJavaScript">
    <w:name w:val="Kasten Listing JavaScript"/>
    <w:basedOn w:val="KastenListingCSS"/>
    <w:qFormat/>
    <w:rsid w:val="009758F1"/>
  </w:style>
  <w:style w:type="paragraph" w:customStyle="1" w:styleId="KastenListingJava">
    <w:name w:val="Kasten Listing Java"/>
    <w:basedOn w:val="KastenListingJavaScript"/>
    <w:qFormat/>
    <w:rsid w:val="009758F1"/>
  </w:style>
  <w:style w:type="paragraph" w:customStyle="1" w:styleId="KastenListingPHP">
    <w:name w:val="Kasten Listing PHP"/>
    <w:basedOn w:val="KastenListingJava"/>
    <w:qFormat/>
    <w:rsid w:val="009758F1"/>
  </w:style>
  <w:style w:type="paragraph" w:customStyle="1" w:styleId="KastenListingCundC">
    <w:name w:val="Kasten Listing C und C++"/>
    <w:basedOn w:val="KastenListingPHP"/>
    <w:qFormat/>
    <w:rsid w:val="009758F1"/>
  </w:style>
  <w:style w:type="paragraph" w:customStyle="1" w:styleId="KastenListingCSharp">
    <w:name w:val="Kasten Listing C Sharp"/>
    <w:basedOn w:val="KastenListingCundC"/>
    <w:qFormat/>
    <w:rsid w:val="009758F1"/>
  </w:style>
  <w:style w:type="paragraph" w:customStyle="1" w:styleId="KastenListingPython">
    <w:name w:val="Kasten Listing Python"/>
    <w:basedOn w:val="KastenListing"/>
    <w:qFormat/>
    <w:rsid w:val="009758F1"/>
  </w:style>
  <w:style w:type="paragraph" w:customStyle="1" w:styleId="KastenListingVB">
    <w:name w:val="Kasten Listing VB"/>
    <w:basedOn w:val="KastenListingPython"/>
    <w:qFormat/>
    <w:rsid w:val="009758F1"/>
  </w:style>
  <w:style w:type="paragraph" w:customStyle="1" w:styleId="KastenListingSQL">
    <w:name w:val="Kasten Listing SQL"/>
    <w:basedOn w:val="KastenListingVB"/>
    <w:qFormat/>
    <w:rsid w:val="009758F1"/>
  </w:style>
  <w:style w:type="table" w:customStyle="1" w:styleId="KastenTabelle">
    <w:name w:val="Kasten Tabelle"/>
    <w:basedOn w:val="Tabellenraster"/>
    <w:uiPriority w:val="99"/>
    <w:rsid w:val="00AD5EEF"/>
    <w:tblPr/>
    <w:tcPr>
      <w:shd w:val="clear" w:color="auto" w:fill="E6E6E6"/>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AD5E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Raster1">
    <w:name w:val="Table Grid 1"/>
    <w:basedOn w:val="NormaleTabelle"/>
    <w:uiPriority w:val="99"/>
    <w:semiHidden/>
    <w:unhideWhenUsed/>
    <w:rsid w:val="00AD5EEF"/>
    <w:pPr>
      <w:tabs>
        <w:tab w:val="left" w:pos="357"/>
      </w:tabs>
      <w:spacing w:after="60" w:line="27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EinfacheTabelle2">
    <w:name w:val="Plain Table 2"/>
    <w:basedOn w:val="NormaleTabelle"/>
    <w:uiPriority w:val="42"/>
    <w:rsid w:val="00AD5EE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enraster">
    <w:name w:val="Table Grid"/>
    <w:basedOn w:val="NormaleTabelle"/>
    <w:uiPriority w:val="59"/>
    <w:rsid w:val="002F6D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stenTabellenunterschrift">
    <w:name w:val="Kasten Tabellenunterschrift"/>
    <w:basedOn w:val="KastenBildunterschrift"/>
    <w:qFormat/>
    <w:rsid w:val="00B40197"/>
  </w:style>
  <w:style w:type="paragraph" w:customStyle="1" w:styleId="ListeListingunterschrift">
    <w:name w:val="Liste Listingunterschrift"/>
    <w:basedOn w:val="Listingunterschrift"/>
    <w:qFormat/>
    <w:rsid w:val="00C62475"/>
    <w:pPr>
      <w:ind w:left="357"/>
    </w:pPr>
  </w:style>
  <w:style w:type="paragraph" w:customStyle="1" w:styleId="ListingApache">
    <w:name w:val="Listing Apache"/>
    <w:basedOn w:val="ListingStandard"/>
    <w:qFormat/>
    <w:rsid w:val="00CB6662"/>
  </w:style>
  <w:style w:type="paragraph" w:customStyle="1" w:styleId="ListingSwift">
    <w:name w:val="Listing Swift"/>
    <w:basedOn w:val="ListingApache"/>
    <w:qFormat/>
    <w:rsid w:val="00CB6662"/>
  </w:style>
  <w:style w:type="character" w:customStyle="1" w:styleId="Icon">
    <w:name w:val="Icon"/>
    <w:uiPriority w:val="1"/>
    <w:qFormat/>
    <w:rsid w:val="00480366"/>
    <w:rPr>
      <w:b w:val="0"/>
      <w:i w:val="0"/>
      <w:color w:val="0070C0"/>
      <w:position w:val="-4"/>
    </w:rPr>
  </w:style>
  <w:style w:type="paragraph" w:customStyle="1" w:styleId="ListingTypo3">
    <w:name w:val="Listing Typo3"/>
    <w:basedOn w:val="ListingStandard"/>
    <w:qFormat/>
    <w:rsid w:val="002E0319"/>
  </w:style>
  <w:style w:type="paragraph" w:customStyle="1" w:styleId="KastenListingTypo3">
    <w:name w:val="Kasten Listing Typo3"/>
    <w:basedOn w:val="KastenListing"/>
    <w:qFormat/>
    <w:rsid w:val="002E0319"/>
  </w:style>
  <w:style w:type="paragraph" w:customStyle="1" w:styleId="ListeListingTypo3">
    <w:name w:val="Liste Listing Typo3"/>
    <w:basedOn w:val="ListeListing"/>
    <w:qFormat/>
    <w:rsid w:val="002E0319"/>
  </w:style>
  <w:style w:type="paragraph" w:customStyle="1" w:styleId="KastenListeunter">
    <w:name w:val="Kasten Liste unter"/>
    <w:basedOn w:val="Standard"/>
    <w:qFormat/>
    <w:rsid w:val="00CF6771"/>
    <w:pPr>
      <w:numPr>
        <w:numId w:val="13"/>
      </w:numPr>
      <w:shd w:val="clear" w:color="auto" w:fill="E6E6E6"/>
      <w:tabs>
        <w:tab w:val="left" w:pos="284"/>
      </w:tabs>
      <w:spacing w:before="60" w:line="280" w:lineRule="exact"/>
      <w:ind w:left="714" w:right="-227" w:hanging="357"/>
    </w:pPr>
    <w:rPr>
      <w:szCs w:val="22"/>
    </w:rPr>
  </w:style>
  <w:style w:type="paragraph" w:customStyle="1" w:styleId="KastenListeListing">
    <w:name w:val="Kasten Liste Listing"/>
    <w:basedOn w:val="Standard"/>
    <w:qFormat/>
    <w:rsid w:val="00E2058D"/>
    <w:pPr>
      <w:shd w:val="clear" w:color="auto" w:fill="E6E6E6"/>
      <w:spacing w:before="60" w:line="280" w:lineRule="exact"/>
      <w:ind w:left="357" w:right="-227"/>
    </w:pPr>
    <w:rPr>
      <w:rFonts w:ascii="Courier New" w:hAnsi="Courier New"/>
      <w:color w:val="800080"/>
      <w:sz w:val="16"/>
      <w:szCs w:val="18"/>
      <w:lang w:val="en-US"/>
    </w:rPr>
  </w:style>
  <w:style w:type="character" w:customStyle="1" w:styleId="ListingZeichenKursiv">
    <w:name w:val="Listing Zeichen Kursiv"/>
    <w:basedOn w:val="ListingZeichen"/>
    <w:uiPriority w:val="1"/>
    <w:qFormat/>
    <w:rsid w:val="001040E7"/>
    <w:rPr>
      <w:rFonts w:ascii="Courier New" w:hAnsi="Courier New"/>
      <w:i/>
      <w:color w:val="800080"/>
      <w:sz w:val="18"/>
      <w:bdr w:val="none" w:sz="0" w:space="0" w:color="auto"/>
      <w:shd w:val="clear" w:color="auto" w:fill="F2F2F2" w:themeFill="background1" w:themeFillShade="F2"/>
    </w:rPr>
  </w:style>
  <w:style w:type="paragraph" w:customStyle="1" w:styleId="ListingPowerShell">
    <w:name w:val="Listing PowerShell"/>
    <w:basedOn w:val="ListingStandard"/>
    <w:qFormat/>
    <w:rsid w:val="0027723D"/>
  </w:style>
  <w:style w:type="paragraph" w:customStyle="1" w:styleId="ListeListingPowerShell">
    <w:name w:val="Liste Listing PowerShell"/>
    <w:basedOn w:val="ListeListing"/>
    <w:qFormat/>
    <w:rsid w:val="00DC085F"/>
  </w:style>
  <w:style w:type="paragraph" w:customStyle="1" w:styleId="KastenListingPowerShell">
    <w:name w:val="Kasten Listing PowerShell"/>
    <w:basedOn w:val="KastenListing"/>
    <w:qFormat/>
    <w:rsid w:val="00DC085F"/>
  </w:style>
  <w:style w:type="character" w:customStyle="1" w:styleId="Formelauszeichnung">
    <w:name w:val="Formelauszeichnung"/>
    <w:basedOn w:val="Absatz-Standardschriftart"/>
    <w:uiPriority w:val="1"/>
    <w:qFormat/>
    <w:rsid w:val="001A4253"/>
    <w:rPr>
      <w:bdr w:val="none" w:sz="0" w:space="0" w:color="auto"/>
      <w:shd w:val="clear" w:color="auto" w:fill="F0F0E6"/>
    </w:rPr>
  </w:style>
  <w:style w:type="character" w:customStyle="1" w:styleId="formelrot">
    <w:name w:val="formel_rot"/>
    <w:basedOn w:val="Absatz-Standardschriftart"/>
    <w:uiPriority w:val="1"/>
    <w:qFormat/>
    <w:rsid w:val="003A3B04"/>
    <w:rPr>
      <w:color w:val="AC0F12"/>
    </w:rPr>
  </w:style>
  <w:style w:type="character" w:customStyle="1" w:styleId="formelblau">
    <w:name w:val="formel_blau"/>
    <w:basedOn w:val="formelrot"/>
    <w:uiPriority w:val="1"/>
    <w:qFormat/>
    <w:rsid w:val="003A3B04"/>
    <w:rPr>
      <w:color w:val="0075BF"/>
    </w:rPr>
  </w:style>
  <w:style w:type="character" w:customStyle="1" w:styleId="formelgrn">
    <w:name w:val="formel_grün"/>
    <w:basedOn w:val="formelblau"/>
    <w:uiPriority w:val="1"/>
    <w:qFormat/>
    <w:rsid w:val="003A3B04"/>
    <w:rPr>
      <w:color w:val="006933"/>
    </w:rPr>
  </w:style>
  <w:style w:type="numbering" w:customStyle="1" w:styleId="Listenummeriert">
    <w:name w:val="Liste nummeriert"/>
    <w:uiPriority w:val="99"/>
    <w:rsid w:val="00AD52D1"/>
    <w:pPr>
      <w:numPr>
        <w:numId w:val="14"/>
      </w:numPr>
    </w:pPr>
  </w:style>
  <w:style w:type="paragraph" w:customStyle="1" w:styleId="Listea">
    <w:name w:val="Liste a."/>
    <w:next w:val="Listebcd"/>
    <w:rsid w:val="00AD52D1"/>
    <w:pPr>
      <w:numPr>
        <w:numId w:val="16"/>
      </w:numPr>
      <w:spacing w:before="60" w:after="60" w:line="280" w:lineRule="atLeast"/>
      <w:jc w:val="both"/>
    </w:pPr>
    <w:rPr>
      <w:rFonts w:eastAsia="Times New Roman"/>
      <w:sz w:val="22"/>
    </w:rPr>
  </w:style>
  <w:style w:type="paragraph" w:customStyle="1" w:styleId="Listebcd">
    <w:name w:val="Liste bcd."/>
    <w:basedOn w:val="Listea"/>
    <w:rsid w:val="00AD52D1"/>
    <w:pPr>
      <w:numPr>
        <w:ilvl w:val="1"/>
      </w:numPr>
    </w:pPr>
    <w:rPr>
      <w:szCs w:val="24"/>
    </w:rPr>
  </w:style>
  <w:style w:type="numbering" w:customStyle="1" w:styleId="Listeabc">
    <w:name w:val="Liste abc."/>
    <w:uiPriority w:val="99"/>
    <w:rsid w:val="00AD52D1"/>
    <w:pPr>
      <w:numPr>
        <w:numId w:val="15"/>
      </w:numPr>
    </w:pPr>
  </w:style>
  <w:style w:type="numbering" w:customStyle="1" w:styleId="ABC-Liste">
    <w:name w:val="ABC-Liste"/>
    <w:uiPriority w:val="99"/>
    <w:rsid w:val="00AD52D1"/>
    <w:pPr>
      <w:numPr>
        <w:numId w:val="16"/>
      </w:numPr>
    </w:pPr>
  </w:style>
  <w:style w:type="paragraph" w:customStyle="1" w:styleId="Formelnummer">
    <w:name w:val="Formelnummer"/>
    <w:basedOn w:val="Bildunterschrift"/>
    <w:qFormat/>
    <w:rsid w:val="00B315A5"/>
    <w:pPr>
      <w:spacing w:before="60"/>
    </w:pPr>
    <w:rPr>
      <w:b/>
      <w:i w:val="0"/>
      <w:sz w:val="20"/>
    </w:rPr>
  </w:style>
  <w:style w:type="character" w:customStyle="1" w:styleId="Formelname">
    <w:name w:val="Formelname"/>
    <w:uiPriority w:val="1"/>
    <w:qFormat/>
    <w:rsid w:val="00D2792F"/>
    <w:rPr>
      <w:rFonts w:ascii="Times New Roman" w:hAnsi="Times New Roman"/>
      <w:b/>
      <w:caps w:val="0"/>
      <w:smallCaps w:val="0"/>
      <w:color w:val="auto"/>
      <w:bdr w:val="none" w:sz="0" w:space="0" w:color="auto"/>
      <w:shd w:val="clear" w:color="auto" w:fill="DAEEF3"/>
    </w:rPr>
  </w:style>
  <w:style w:type="paragraph" w:customStyle="1" w:styleId="Frage">
    <w:name w:val="Frage"/>
    <w:basedOn w:val="Standard"/>
    <w:qFormat/>
    <w:rsid w:val="00A503CF"/>
    <w:pPr>
      <w:pBdr>
        <w:top w:val="single" w:sz="4" w:space="1" w:color="auto"/>
        <w:left w:val="single" w:sz="4" w:space="4" w:color="auto"/>
        <w:bottom w:val="single" w:sz="4" w:space="1" w:color="auto"/>
        <w:right w:val="single" w:sz="4" w:space="4" w:color="auto"/>
      </w:pBdr>
      <w:shd w:val="clear" w:color="auto" w:fill="F2F2F2" w:themeFill="background1" w:themeFillShade="F2"/>
      <w:jc w:val="right"/>
    </w:pPr>
    <w:rPr>
      <w:i/>
    </w:rPr>
  </w:style>
  <w:style w:type="paragraph" w:customStyle="1" w:styleId="Listinggro">
    <w:name w:val="Listing groß"/>
    <w:basedOn w:val="ListingStandard"/>
    <w:qFormat/>
    <w:rsid w:val="00A503CF"/>
    <w:pPr>
      <w:spacing w:line="240" w:lineRule="atLeast"/>
      <w:ind w:right="0"/>
    </w:pPr>
    <w:rPr>
      <w:spacing w:val="0"/>
      <w:sz w:val="24"/>
    </w:rPr>
  </w:style>
  <w:style w:type="table" w:customStyle="1" w:styleId="Informaltabelle">
    <w:name w:val="Informaltabelle"/>
    <w:basedOn w:val="Tabellenraster"/>
    <w:uiPriority w:val="99"/>
    <w:rsid w:val="001865E1"/>
    <w:tblPr>
      <w:tblInd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KastenInformaltabelle">
    <w:name w:val="Kasten Informaltabelle"/>
    <w:basedOn w:val="NormaleTabelle"/>
    <w:uiPriority w:val="99"/>
    <w:rsid w:val="001865E1"/>
    <w:tblPr>
      <w:tblInd w:w="0" w:type="nil"/>
    </w:tblPr>
    <w:tcPr>
      <w:shd w:val="clear" w:color="auto" w:fill="E6E6E6"/>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rmelname-Block">
    <w:name w:val="Formelname-Block"/>
    <w:basedOn w:val="Formelname"/>
    <w:uiPriority w:val="1"/>
    <w:qFormat/>
    <w:rsid w:val="00D2792F"/>
    <w:rPr>
      <w:rFonts w:ascii="Times New Roman" w:hAnsi="Times New Roman"/>
      <w:b/>
      <w:caps w:val="0"/>
      <w:smallCaps w:val="0"/>
      <w:color w:val="auto"/>
      <w:bdr w:val="none" w:sz="0" w:space="0" w:color="auto"/>
      <w:shd w:val="clear" w:color="auto" w:fill="DAEEF3"/>
    </w:rPr>
  </w:style>
  <w:style w:type="character" w:customStyle="1" w:styleId="Formelname-Inline">
    <w:name w:val="Formelname-Inline"/>
    <w:basedOn w:val="Formelname"/>
    <w:uiPriority w:val="1"/>
    <w:qFormat/>
    <w:rsid w:val="00D2792F"/>
    <w:rPr>
      <w:rFonts w:ascii="Times New Roman" w:hAnsi="Times New Roman"/>
      <w:b/>
      <w:caps w:val="0"/>
      <w:smallCaps w:val="0"/>
      <w:color w:val="auto"/>
      <w:bdr w:val="none" w:sz="0" w:space="0" w:color="auto"/>
      <w:shd w:val="clear" w:color="auto" w:fill="DAEEF3"/>
    </w:rPr>
  </w:style>
  <w:style w:type="paragraph" w:customStyle="1" w:styleId="Aufnahmedaten">
    <w:name w:val="Aufnahmedaten"/>
    <w:basedOn w:val="Standard"/>
    <w:next w:val="Standard"/>
    <w:qFormat/>
    <w:rsid w:val="0024654C"/>
    <w:pPr>
      <w:spacing w:after="200"/>
    </w:pPr>
    <w:rPr>
      <w:color w:val="CC0000"/>
      <w:sz w:val="18"/>
    </w:rPr>
  </w:style>
  <w:style w:type="paragraph" w:customStyle="1" w:styleId="ListeListingGo">
    <w:name w:val="Liste Listing Go"/>
    <w:basedOn w:val="ListeListing"/>
    <w:qFormat/>
    <w:rsid w:val="007E3CD4"/>
  </w:style>
  <w:style w:type="paragraph" w:customStyle="1" w:styleId="ListeListingR">
    <w:name w:val="Liste Listing R"/>
    <w:basedOn w:val="ListeListing"/>
    <w:qFormat/>
    <w:rsid w:val="007E3CD4"/>
  </w:style>
  <w:style w:type="paragraph" w:customStyle="1" w:styleId="ListingGo">
    <w:name w:val="Listing Go"/>
    <w:basedOn w:val="ListingStandard"/>
    <w:qFormat/>
    <w:rsid w:val="007E3CD4"/>
  </w:style>
  <w:style w:type="paragraph" w:customStyle="1" w:styleId="ListingR">
    <w:name w:val="Listing R"/>
    <w:basedOn w:val="ListingStandard"/>
    <w:qFormat/>
    <w:rsid w:val="007E3CD4"/>
  </w:style>
  <w:style w:type="paragraph" w:customStyle="1" w:styleId="KastenListingR">
    <w:name w:val="Kasten Listing R"/>
    <w:basedOn w:val="KastenListing"/>
    <w:qFormat/>
    <w:rsid w:val="007E3CD4"/>
  </w:style>
  <w:style w:type="paragraph" w:customStyle="1" w:styleId="KastenListingGo">
    <w:name w:val="Kasten Listing Go"/>
    <w:basedOn w:val="KastenListing"/>
    <w:qFormat/>
    <w:rsid w:val="007E3CD4"/>
  </w:style>
  <w:style w:type="paragraph" w:styleId="Abbildungsverzeichnis">
    <w:name w:val="table of figures"/>
    <w:basedOn w:val="Standard"/>
    <w:next w:val="Standard"/>
    <w:uiPriority w:val="99"/>
    <w:semiHidden/>
    <w:unhideWhenUsed/>
    <w:rsid w:val="007A7B2A"/>
  </w:style>
  <w:style w:type="paragraph" w:styleId="Anrede">
    <w:name w:val="Salutation"/>
    <w:basedOn w:val="Standard"/>
    <w:next w:val="Standard"/>
    <w:link w:val="AnredeZchn"/>
    <w:uiPriority w:val="99"/>
    <w:semiHidden/>
    <w:unhideWhenUsed/>
    <w:rsid w:val="007A7B2A"/>
  </w:style>
  <w:style w:type="character" w:customStyle="1" w:styleId="AnredeZchn">
    <w:name w:val="Anrede Zchn"/>
    <w:basedOn w:val="Absatz-Standardschriftart"/>
    <w:link w:val="Anrede"/>
    <w:uiPriority w:val="99"/>
    <w:semiHidden/>
    <w:rsid w:val="007A7B2A"/>
    <w:rPr>
      <w:rFonts w:eastAsia="Times New Roman"/>
      <w:sz w:val="22"/>
    </w:rPr>
  </w:style>
  <w:style w:type="paragraph" w:styleId="Aufzhlungszeichen">
    <w:name w:val="List Bullet"/>
    <w:basedOn w:val="Standard"/>
    <w:uiPriority w:val="99"/>
    <w:semiHidden/>
    <w:unhideWhenUsed/>
    <w:rsid w:val="007A7B2A"/>
    <w:pPr>
      <w:numPr>
        <w:numId w:val="17"/>
      </w:numPr>
      <w:contextualSpacing/>
    </w:pPr>
  </w:style>
  <w:style w:type="paragraph" w:styleId="Aufzhlungszeichen2">
    <w:name w:val="List Bullet 2"/>
    <w:basedOn w:val="Standard"/>
    <w:uiPriority w:val="99"/>
    <w:semiHidden/>
    <w:unhideWhenUsed/>
    <w:rsid w:val="007A7B2A"/>
    <w:pPr>
      <w:numPr>
        <w:numId w:val="18"/>
      </w:numPr>
      <w:contextualSpacing/>
    </w:pPr>
  </w:style>
  <w:style w:type="paragraph" w:styleId="Aufzhlungszeichen3">
    <w:name w:val="List Bullet 3"/>
    <w:basedOn w:val="Standard"/>
    <w:uiPriority w:val="99"/>
    <w:semiHidden/>
    <w:unhideWhenUsed/>
    <w:rsid w:val="007A7B2A"/>
    <w:pPr>
      <w:numPr>
        <w:numId w:val="19"/>
      </w:numPr>
      <w:contextualSpacing/>
    </w:pPr>
  </w:style>
  <w:style w:type="paragraph" w:styleId="Aufzhlungszeichen4">
    <w:name w:val="List Bullet 4"/>
    <w:basedOn w:val="Standard"/>
    <w:uiPriority w:val="99"/>
    <w:semiHidden/>
    <w:unhideWhenUsed/>
    <w:rsid w:val="007A7B2A"/>
    <w:pPr>
      <w:numPr>
        <w:numId w:val="20"/>
      </w:numPr>
      <w:contextualSpacing/>
    </w:pPr>
  </w:style>
  <w:style w:type="paragraph" w:styleId="Aufzhlungszeichen5">
    <w:name w:val="List Bullet 5"/>
    <w:basedOn w:val="Standard"/>
    <w:uiPriority w:val="99"/>
    <w:semiHidden/>
    <w:unhideWhenUsed/>
    <w:rsid w:val="007A7B2A"/>
    <w:pPr>
      <w:numPr>
        <w:numId w:val="21"/>
      </w:numPr>
      <w:contextualSpacing/>
    </w:pPr>
  </w:style>
  <w:style w:type="paragraph" w:styleId="Blocktext">
    <w:name w:val="Block Text"/>
    <w:basedOn w:val="Standard"/>
    <w:uiPriority w:val="99"/>
    <w:semiHidden/>
    <w:unhideWhenUsed/>
    <w:rsid w:val="007A7B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uiPriority w:val="99"/>
    <w:semiHidden/>
    <w:unhideWhenUsed/>
    <w:rsid w:val="007A7B2A"/>
  </w:style>
  <w:style w:type="character" w:customStyle="1" w:styleId="DatumZchn">
    <w:name w:val="Datum Zchn"/>
    <w:basedOn w:val="Absatz-Standardschriftart"/>
    <w:link w:val="Datum"/>
    <w:uiPriority w:val="99"/>
    <w:semiHidden/>
    <w:rsid w:val="007A7B2A"/>
    <w:rPr>
      <w:rFonts w:eastAsia="Times New Roman"/>
      <w:sz w:val="22"/>
    </w:rPr>
  </w:style>
  <w:style w:type="paragraph" w:styleId="Dokumentstruktur">
    <w:name w:val="Document Map"/>
    <w:basedOn w:val="Standard"/>
    <w:link w:val="DokumentstrukturZchn"/>
    <w:uiPriority w:val="99"/>
    <w:semiHidden/>
    <w:unhideWhenUsed/>
    <w:rsid w:val="007A7B2A"/>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7A7B2A"/>
    <w:rPr>
      <w:rFonts w:ascii="Segoe UI" w:eastAsia="Times New Roman" w:hAnsi="Segoe UI" w:cs="Segoe UI"/>
      <w:sz w:val="16"/>
      <w:szCs w:val="16"/>
    </w:rPr>
  </w:style>
  <w:style w:type="paragraph" w:styleId="E-Mail-Signatur">
    <w:name w:val="E-mail Signature"/>
    <w:basedOn w:val="Standard"/>
    <w:link w:val="E-Mail-SignaturZchn"/>
    <w:uiPriority w:val="99"/>
    <w:semiHidden/>
    <w:unhideWhenUsed/>
    <w:rsid w:val="007A7B2A"/>
  </w:style>
  <w:style w:type="character" w:customStyle="1" w:styleId="E-Mail-SignaturZchn">
    <w:name w:val="E-Mail-Signatur Zchn"/>
    <w:basedOn w:val="Absatz-Standardschriftart"/>
    <w:link w:val="E-Mail-Signatur"/>
    <w:uiPriority w:val="99"/>
    <w:semiHidden/>
    <w:rsid w:val="007A7B2A"/>
    <w:rPr>
      <w:rFonts w:eastAsia="Times New Roman"/>
      <w:sz w:val="22"/>
    </w:rPr>
  </w:style>
  <w:style w:type="paragraph" w:styleId="Endnotentext">
    <w:name w:val="endnote text"/>
    <w:basedOn w:val="Standard"/>
    <w:link w:val="EndnotentextZchn"/>
    <w:uiPriority w:val="99"/>
    <w:semiHidden/>
    <w:unhideWhenUsed/>
    <w:rsid w:val="007A7B2A"/>
    <w:rPr>
      <w:sz w:val="20"/>
    </w:rPr>
  </w:style>
  <w:style w:type="character" w:customStyle="1" w:styleId="EndnotentextZchn">
    <w:name w:val="Endnotentext Zchn"/>
    <w:basedOn w:val="Absatz-Standardschriftart"/>
    <w:link w:val="Endnotentext"/>
    <w:uiPriority w:val="99"/>
    <w:semiHidden/>
    <w:rsid w:val="007A7B2A"/>
    <w:rPr>
      <w:rFonts w:eastAsia="Times New Roman"/>
    </w:rPr>
  </w:style>
  <w:style w:type="paragraph" w:styleId="Fu-Endnotenberschrift">
    <w:name w:val="Note Heading"/>
    <w:basedOn w:val="Standard"/>
    <w:next w:val="Standard"/>
    <w:link w:val="Fu-EndnotenberschriftZchn"/>
    <w:uiPriority w:val="99"/>
    <w:semiHidden/>
    <w:unhideWhenUsed/>
    <w:rsid w:val="007A7B2A"/>
  </w:style>
  <w:style w:type="character" w:customStyle="1" w:styleId="Fu-EndnotenberschriftZchn">
    <w:name w:val="Fuß/-Endnotenüberschrift Zchn"/>
    <w:basedOn w:val="Absatz-Standardschriftart"/>
    <w:link w:val="Fu-Endnotenberschrift"/>
    <w:uiPriority w:val="99"/>
    <w:semiHidden/>
    <w:rsid w:val="007A7B2A"/>
    <w:rPr>
      <w:rFonts w:eastAsia="Times New Roman"/>
      <w:sz w:val="22"/>
    </w:rPr>
  </w:style>
  <w:style w:type="paragraph" w:styleId="Gruformel">
    <w:name w:val="Closing"/>
    <w:basedOn w:val="Standard"/>
    <w:link w:val="GruformelZchn"/>
    <w:uiPriority w:val="99"/>
    <w:semiHidden/>
    <w:unhideWhenUsed/>
    <w:rsid w:val="007A7B2A"/>
    <w:pPr>
      <w:ind w:left="4252"/>
    </w:pPr>
  </w:style>
  <w:style w:type="character" w:customStyle="1" w:styleId="GruformelZchn">
    <w:name w:val="Grußformel Zchn"/>
    <w:basedOn w:val="Absatz-Standardschriftart"/>
    <w:link w:val="Gruformel"/>
    <w:uiPriority w:val="99"/>
    <w:semiHidden/>
    <w:rsid w:val="007A7B2A"/>
    <w:rPr>
      <w:rFonts w:eastAsia="Times New Roman"/>
      <w:sz w:val="22"/>
    </w:rPr>
  </w:style>
  <w:style w:type="paragraph" w:styleId="HTMLAdresse">
    <w:name w:val="HTML Address"/>
    <w:basedOn w:val="Standard"/>
    <w:link w:val="HTMLAdresseZchn"/>
    <w:uiPriority w:val="99"/>
    <w:semiHidden/>
    <w:unhideWhenUsed/>
    <w:rsid w:val="007A7B2A"/>
    <w:rPr>
      <w:i/>
      <w:iCs/>
    </w:rPr>
  </w:style>
  <w:style w:type="character" w:customStyle="1" w:styleId="HTMLAdresseZchn">
    <w:name w:val="HTML Adresse Zchn"/>
    <w:basedOn w:val="Absatz-Standardschriftart"/>
    <w:link w:val="HTMLAdresse"/>
    <w:uiPriority w:val="99"/>
    <w:semiHidden/>
    <w:rsid w:val="007A7B2A"/>
    <w:rPr>
      <w:rFonts w:eastAsia="Times New Roman"/>
      <w:i/>
      <w:iCs/>
      <w:sz w:val="22"/>
    </w:rPr>
  </w:style>
  <w:style w:type="paragraph" w:styleId="HTMLVorformatiert">
    <w:name w:val="HTML Preformatted"/>
    <w:basedOn w:val="Standard"/>
    <w:link w:val="HTMLVorformatiertZchn"/>
    <w:uiPriority w:val="99"/>
    <w:semiHidden/>
    <w:unhideWhenUsed/>
    <w:rsid w:val="007A7B2A"/>
    <w:rPr>
      <w:rFonts w:ascii="Consolas" w:hAnsi="Consolas"/>
      <w:sz w:val="20"/>
    </w:rPr>
  </w:style>
  <w:style w:type="character" w:customStyle="1" w:styleId="HTMLVorformatiertZchn">
    <w:name w:val="HTML Vorformatiert Zchn"/>
    <w:basedOn w:val="Absatz-Standardschriftart"/>
    <w:link w:val="HTMLVorformatiert"/>
    <w:uiPriority w:val="99"/>
    <w:semiHidden/>
    <w:rsid w:val="007A7B2A"/>
    <w:rPr>
      <w:rFonts w:ascii="Consolas" w:eastAsia="Times New Roman" w:hAnsi="Consolas"/>
    </w:rPr>
  </w:style>
  <w:style w:type="paragraph" w:styleId="Index1">
    <w:name w:val="index 1"/>
    <w:basedOn w:val="Standard"/>
    <w:next w:val="Standard"/>
    <w:autoRedefine/>
    <w:uiPriority w:val="99"/>
    <w:semiHidden/>
    <w:unhideWhenUsed/>
    <w:rsid w:val="007A7B2A"/>
    <w:pPr>
      <w:ind w:left="220" w:hanging="220"/>
    </w:pPr>
  </w:style>
  <w:style w:type="paragraph" w:styleId="Index2">
    <w:name w:val="index 2"/>
    <w:basedOn w:val="Standard"/>
    <w:next w:val="Standard"/>
    <w:autoRedefine/>
    <w:uiPriority w:val="99"/>
    <w:semiHidden/>
    <w:unhideWhenUsed/>
    <w:rsid w:val="007A7B2A"/>
    <w:pPr>
      <w:ind w:left="440" w:hanging="220"/>
    </w:pPr>
  </w:style>
  <w:style w:type="paragraph" w:styleId="Index3">
    <w:name w:val="index 3"/>
    <w:basedOn w:val="Standard"/>
    <w:next w:val="Standard"/>
    <w:autoRedefine/>
    <w:uiPriority w:val="99"/>
    <w:semiHidden/>
    <w:unhideWhenUsed/>
    <w:rsid w:val="007A7B2A"/>
    <w:pPr>
      <w:ind w:left="660" w:hanging="220"/>
    </w:pPr>
  </w:style>
  <w:style w:type="paragraph" w:styleId="Index4">
    <w:name w:val="index 4"/>
    <w:basedOn w:val="Standard"/>
    <w:next w:val="Standard"/>
    <w:autoRedefine/>
    <w:uiPriority w:val="99"/>
    <w:semiHidden/>
    <w:unhideWhenUsed/>
    <w:rsid w:val="007A7B2A"/>
    <w:pPr>
      <w:ind w:left="880" w:hanging="220"/>
    </w:pPr>
  </w:style>
  <w:style w:type="paragraph" w:styleId="Index5">
    <w:name w:val="index 5"/>
    <w:basedOn w:val="Standard"/>
    <w:next w:val="Standard"/>
    <w:autoRedefine/>
    <w:uiPriority w:val="99"/>
    <w:semiHidden/>
    <w:unhideWhenUsed/>
    <w:rsid w:val="007A7B2A"/>
    <w:pPr>
      <w:ind w:left="1100" w:hanging="220"/>
    </w:pPr>
  </w:style>
  <w:style w:type="paragraph" w:styleId="Index6">
    <w:name w:val="index 6"/>
    <w:basedOn w:val="Standard"/>
    <w:next w:val="Standard"/>
    <w:autoRedefine/>
    <w:uiPriority w:val="99"/>
    <w:semiHidden/>
    <w:unhideWhenUsed/>
    <w:rsid w:val="007A7B2A"/>
    <w:pPr>
      <w:ind w:left="1320" w:hanging="220"/>
    </w:pPr>
  </w:style>
  <w:style w:type="paragraph" w:styleId="Index7">
    <w:name w:val="index 7"/>
    <w:basedOn w:val="Standard"/>
    <w:next w:val="Standard"/>
    <w:autoRedefine/>
    <w:uiPriority w:val="99"/>
    <w:semiHidden/>
    <w:unhideWhenUsed/>
    <w:rsid w:val="007A7B2A"/>
    <w:pPr>
      <w:ind w:left="1540" w:hanging="220"/>
    </w:pPr>
  </w:style>
  <w:style w:type="paragraph" w:styleId="Index8">
    <w:name w:val="index 8"/>
    <w:basedOn w:val="Standard"/>
    <w:next w:val="Standard"/>
    <w:autoRedefine/>
    <w:uiPriority w:val="99"/>
    <w:semiHidden/>
    <w:unhideWhenUsed/>
    <w:rsid w:val="007A7B2A"/>
    <w:pPr>
      <w:ind w:left="1760" w:hanging="220"/>
    </w:pPr>
  </w:style>
  <w:style w:type="paragraph" w:styleId="Index9">
    <w:name w:val="index 9"/>
    <w:basedOn w:val="Standard"/>
    <w:next w:val="Standard"/>
    <w:autoRedefine/>
    <w:uiPriority w:val="99"/>
    <w:semiHidden/>
    <w:unhideWhenUsed/>
    <w:rsid w:val="007A7B2A"/>
    <w:pPr>
      <w:ind w:left="1980" w:hanging="220"/>
    </w:pPr>
  </w:style>
  <w:style w:type="paragraph" w:styleId="Indexberschrift">
    <w:name w:val="index heading"/>
    <w:basedOn w:val="Standard"/>
    <w:next w:val="Index1"/>
    <w:uiPriority w:val="99"/>
    <w:semiHidden/>
    <w:unhideWhenUsed/>
    <w:rsid w:val="007A7B2A"/>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7A7B2A"/>
    <w:pPr>
      <w:keepLines/>
      <w:pageBreakBefore w:val="0"/>
      <w:numPr>
        <w:numId w:val="0"/>
      </w:numPr>
      <w:tabs>
        <w:tab w:val="left" w:pos="357"/>
      </w:tabs>
      <w:spacing w:before="240" w:after="0" w:line="270" w:lineRule="atLeast"/>
      <w:ind w:right="0"/>
      <w:jc w:val="both"/>
      <w:outlineLvl w:val="9"/>
    </w:pPr>
    <w:rPr>
      <w:rFonts w:asciiTheme="majorHAnsi" w:eastAsiaTheme="majorEastAsia" w:hAnsiTheme="majorHAnsi" w:cstheme="majorBidi"/>
      <w:b w:val="0"/>
      <w:color w:val="365F91" w:themeColor="accent1" w:themeShade="BF"/>
      <w:kern w:val="0"/>
      <w:sz w:val="32"/>
      <w:szCs w:val="32"/>
    </w:rPr>
  </w:style>
  <w:style w:type="paragraph" w:styleId="IntensivesZitat">
    <w:name w:val="Intense Quote"/>
    <w:basedOn w:val="Standard"/>
    <w:next w:val="Standard"/>
    <w:link w:val="IntensivesZitatZchn"/>
    <w:uiPriority w:val="30"/>
    <w:qFormat/>
    <w:rsid w:val="007A7B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7A7B2A"/>
    <w:rPr>
      <w:rFonts w:eastAsia="Times New Roman"/>
      <w:i/>
      <w:iCs/>
      <w:color w:val="4F81BD" w:themeColor="accent1"/>
      <w:sz w:val="22"/>
    </w:rPr>
  </w:style>
  <w:style w:type="paragraph" w:styleId="KeinLeerraum">
    <w:name w:val="No Spacing"/>
    <w:uiPriority w:val="1"/>
    <w:qFormat/>
    <w:rsid w:val="007A7B2A"/>
    <w:pPr>
      <w:tabs>
        <w:tab w:val="left" w:pos="357"/>
      </w:tabs>
      <w:jc w:val="both"/>
    </w:pPr>
    <w:rPr>
      <w:rFonts w:eastAsia="Times New Roman"/>
      <w:sz w:val="22"/>
    </w:rPr>
  </w:style>
  <w:style w:type="paragraph" w:styleId="Kommentartext">
    <w:name w:val="annotation text"/>
    <w:basedOn w:val="Standard"/>
    <w:link w:val="KommentartextZchn"/>
    <w:uiPriority w:val="99"/>
    <w:semiHidden/>
    <w:unhideWhenUsed/>
    <w:rsid w:val="007A7B2A"/>
    <w:rPr>
      <w:sz w:val="20"/>
    </w:rPr>
  </w:style>
  <w:style w:type="character" w:customStyle="1" w:styleId="KommentartextZchn">
    <w:name w:val="Kommentartext Zchn"/>
    <w:basedOn w:val="Absatz-Standardschriftart"/>
    <w:link w:val="Kommentartext"/>
    <w:uiPriority w:val="99"/>
    <w:semiHidden/>
    <w:rsid w:val="007A7B2A"/>
    <w:rPr>
      <w:rFonts w:eastAsia="Times New Roman"/>
    </w:rPr>
  </w:style>
  <w:style w:type="paragraph" w:styleId="Kommentarthema">
    <w:name w:val="annotation subject"/>
    <w:basedOn w:val="Kommentartext"/>
    <w:next w:val="Kommentartext"/>
    <w:link w:val="KommentarthemaZchn"/>
    <w:uiPriority w:val="99"/>
    <w:semiHidden/>
    <w:unhideWhenUsed/>
    <w:rsid w:val="007A7B2A"/>
    <w:rPr>
      <w:b/>
      <w:bCs/>
    </w:rPr>
  </w:style>
  <w:style w:type="character" w:customStyle="1" w:styleId="KommentarthemaZchn">
    <w:name w:val="Kommentarthema Zchn"/>
    <w:basedOn w:val="KommentartextZchn"/>
    <w:link w:val="Kommentarthema"/>
    <w:uiPriority w:val="99"/>
    <w:semiHidden/>
    <w:rsid w:val="007A7B2A"/>
    <w:rPr>
      <w:rFonts w:eastAsia="Times New Roman"/>
      <w:b/>
      <w:bCs/>
    </w:rPr>
  </w:style>
  <w:style w:type="paragraph" w:styleId="Liste">
    <w:name w:val="List"/>
    <w:basedOn w:val="Standard"/>
    <w:uiPriority w:val="99"/>
    <w:semiHidden/>
    <w:unhideWhenUsed/>
    <w:rsid w:val="007A7B2A"/>
    <w:pPr>
      <w:ind w:left="283" w:hanging="283"/>
      <w:contextualSpacing/>
    </w:pPr>
  </w:style>
  <w:style w:type="paragraph" w:styleId="Liste2">
    <w:name w:val="List 2"/>
    <w:basedOn w:val="Standard"/>
    <w:uiPriority w:val="99"/>
    <w:semiHidden/>
    <w:unhideWhenUsed/>
    <w:rsid w:val="007A7B2A"/>
    <w:pPr>
      <w:ind w:left="566" w:hanging="283"/>
      <w:contextualSpacing/>
    </w:pPr>
  </w:style>
  <w:style w:type="paragraph" w:styleId="Liste3">
    <w:name w:val="List 3"/>
    <w:basedOn w:val="Standard"/>
    <w:uiPriority w:val="99"/>
    <w:semiHidden/>
    <w:unhideWhenUsed/>
    <w:rsid w:val="007A7B2A"/>
    <w:pPr>
      <w:ind w:left="849" w:hanging="283"/>
      <w:contextualSpacing/>
    </w:pPr>
  </w:style>
  <w:style w:type="paragraph" w:styleId="Liste4">
    <w:name w:val="List 4"/>
    <w:basedOn w:val="Standard"/>
    <w:uiPriority w:val="99"/>
    <w:semiHidden/>
    <w:unhideWhenUsed/>
    <w:rsid w:val="007A7B2A"/>
    <w:pPr>
      <w:ind w:left="1132" w:hanging="283"/>
      <w:contextualSpacing/>
    </w:pPr>
  </w:style>
  <w:style w:type="paragraph" w:styleId="Liste5">
    <w:name w:val="List 5"/>
    <w:basedOn w:val="Standard"/>
    <w:uiPriority w:val="99"/>
    <w:semiHidden/>
    <w:unhideWhenUsed/>
    <w:rsid w:val="007A7B2A"/>
    <w:pPr>
      <w:ind w:left="1415" w:hanging="283"/>
      <w:contextualSpacing/>
    </w:pPr>
  </w:style>
  <w:style w:type="paragraph" w:styleId="Listenabsatz">
    <w:name w:val="List Paragraph"/>
    <w:basedOn w:val="Standard"/>
    <w:uiPriority w:val="34"/>
    <w:qFormat/>
    <w:rsid w:val="007A7B2A"/>
    <w:pPr>
      <w:ind w:left="720"/>
      <w:contextualSpacing/>
    </w:pPr>
  </w:style>
  <w:style w:type="paragraph" w:styleId="Listenfortsetzung">
    <w:name w:val="List Continue"/>
    <w:basedOn w:val="Standard"/>
    <w:uiPriority w:val="99"/>
    <w:semiHidden/>
    <w:unhideWhenUsed/>
    <w:rsid w:val="007A7B2A"/>
    <w:pPr>
      <w:spacing w:after="120"/>
      <w:ind w:left="283"/>
      <w:contextualSpacing/>
    </w:pPr>
  </w:style>
  <w:style w:type="paragraph" w:styleId="Listenfortsetzung2">
    <w:name w:val="List Continue 2"/>
    <w:basedOn w:val="Standard"/>
    <w:uiPriority w:val="99"/>
    <w:semiHidden/>
    <w:unhideWhenUsed/>
    <w:rsid w:val="007A7B2A"/>
    <w:pPr>
      <w:spacing w:after="120"/>
      <w:ind w:left="566"/>
      <w:contextualSpacing/>
    </w:pPr>
  </w:style>
  <w:style w:type="paragraph" w:styleId="Listenfortsetzung3">
    <w:name w:val="List Continue 3"/>
    <w:basedOn w:val="Standard"/>
    <w:uiPriority w:val="99"/>
    <w:semiHidden/>
    <w:unhideWhenUsed/>
    <w:rsid w:val="007A7B2A"/>
    <w:pPr>
      <w:spacing w:after="120"/>
      <w:ind w:left="849"/>
      <w:contextualSpacing/>
    </w:pPr>
  </w:style>
  <w:style w:type="paragraph" w:styleId="Listenfortsetzung4">
    <w:name w:val="List Continue 4"/>
    <w:basedOn w:val="Standard"/>
    <w:uiPriority w:val="99"/>
    <w:semiHidden/>
    <w:unhideWhenUsed/>
    <w:rsid w:val="007A7B2A"/>
    <w:pPr>
      <w:spacing w:after="120"/>
      <w:ind w:left="1132"/>
      <w:contextualSpacing/>
    </w:pPr>
  </w:style>
  <w:style w:type="paragraph" w:styleId="Listenfortsetzung5">
    <w:name w:val="List Continue 5"/>
    <w:basedOn w:val="Standard"/>
    <w:uiPriority w:val="99"/>
    <w:semiHidden/>
    <w:unhideWhenUsed/>
    <w:rsid w:val="007A7B2A"/>
    <w:pPr>
      <w:spacing w:after="120"/>
      <w:ind w:left="1415"/>
      <w:contextualSpacing/>
    </w:pPr>
  </w:style>
  <w:style w:type="paragraph" w:styleId="Listennummer">
    <w:name w:val="List Number"/>
    <w:basedOn w:val="Standard"/>
    <w:uiPriority w:val="99"/>
    <w:semiHidden/>
    <w:unhideWhenUsed/>
    <w:rsid w:val="007A7B2A"/>
    <w:pPr>
      <w:numPr>
        <w:numId w:val="22"/>
      </w:numPr>
      <w:contextualSpacing/>
    </w:pPr>
  </w:style>
  <w:style w:type="paragraph" w:styleId="Listennummer2">
    <w:name w:val="List Number 2"/>
    <w:basedOn w:val="Standard"/>
    <w:uiPriority w:val="99"/>
    <w:semiHidden/>
    <w:unhideWhenUsed/>
    <w:rsid w:val="007A7B2A"/>
    <w:pPr>
      <w:numPr>
        <w:numId w:val="23"/>
      </w:numPr>
      <w:contextualSpacing/>
    </w:pPr>
  </w:style>
  <w:style w:type="paragraph" w:styleId="Listennummer3">
    <w:name w:val="List Number 3"/>
    <w:basedOn w:val="Standard"/>
    <w:uiPriority w:val="99"/>
    <w:semiHidden/>
    <w:unhideWhenUsed/>
    <w:rsid w:val="007A7B2A"/>
    <w:pPr>
      <w:numPr>
        <w:numId w:val="24"/>
      </w:numPr>
      <w:contextualSpacing/>
    </w:pPr>
  </w:style>
  <w:style w:type="paragraph" w:styleId="Listennummer4">
    <w:name w:val="List Number 4"/>
    <w:basedOn w:val="Standard"/>
    <w:uiPriority w:val="99"/>
    <w:semiHidden/>
    <w:unhideWhenUsed/>
    <w:rsid w:val="007A7B2A"/>
    <w:pPr>
      <w:numPr>
        <w:numId w:val="25"/>
      </w:numPr>
      <w:contextualSpacing/>
    </w:pPr>
  </w:style>
  <w:style w:type="paragraph" w:styleId="Listennummer5">
    <w:name w:val="List Number 5"/>
    <w:basedOn w:val="Standard"/>
    <w:uiPriority w:val="99"/>
    <w:semiHidden/>
    <w:unhideWhenUsed/>
    <w:rsid w:val="007A7B2A"/>
    <w:pPr>
      <w:numPr>
        <w:numId w:val="26"/>
      </w:numPr>
      <w:contextualSpacing/>
    </w:pPr>
  </w:style>
  <w:style w:type="paragraph" w:styleId="Literaturverzeichnis">
    <w:name w:val="Bibliography"/>
    <w:basedOn w:val="Standard"/>
    <w:next w:val="Standard"/>
    <w:uiPriority w:val="37"/>
    <w:semiHidden/>
    <w:unhideWhenUsed/>
    <w:rsid w:val="007A7B2A"/>
  </w:style>
  <w:style w:type="paragraph" w:styleId="Makrotext">
    <w:name w:val="macro"/>
    <w:link w:val="MakrotextZchn"/>
    <w:uiPriority w:val="99"/>
    <w:semiHidden/>
    <w:unhideWhenUsed/>
    <w:rsid w:val="007A7B2A"/>
    <w:pPr>
      <w:tabs>
        <w:tab w:val="left" w:pos="480"/>
        <w:tab w:val="left" w:pos="960"/>
        <w:tab w:val="left" w:pos="1440"/>
        <w:tab w:val="left" w:pos="1920"/>
        <w:tab w:val="left" w:pos="2400"/>
        <w:tab w:val="left" w:pos="2880"/>
        <w:tab w:val="left" w:pos="3360"/>
        <w:tab w:val="left" w:pos="3840"/>
        <w:tab w:val="left" w:pos="4320"/>
      </w:tabs>
      <w:spacing w:line="270" w:lineRule="atLeast"/>
      <w:jc w:val="both"/>
    </w:pPr>
    <w:rPr>
      <w:rFonts w:ascii="Consolas" w:eastAsia="Times New Roman" w:hAnsi="Consolas"/>
    </w:rPr>
  </w:style>
  <w:style w:type="character" w:customStyle="1" w:styleId="MakrotextZchn">
    <w:name w:val="Makrotext Zchn"/>
    <w:basedOn w:val="Absatz-Standardschriftart"/>
    <w:link w:val="Makrotext"/>
    <w:uiPriority w:val="99"/>
    <w:semiHidden/>
    <w:rsid w:val="007A7B2A"/>
    <w:rPr>
      <w:rFonts w:ascii="Consolas" w:eastAsia="Times New Roman" w:hAnsi="Consolas"/>
    </w:rPr>
  </w:style>
  <w:style w:type="paragraph" w:styleId="Nachrichtenkopf">
    <w:name w:val="Message Header"/>
    <w:basedOn w:val="Standard"/>
    <w:link w:val="NachrichtenkopfZchn"/>
    <w:uiPriority w:val="99"/>
    <w:semiHidden/>
    <w:unhideWhenUsed/>
    <w:rsid w:val="007A7B2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NachrichtenkopfZchn">
    <w:name w:val="Nachrichtenkopf Zchn"/>
    <w:basedOn w:val="Absatz-Standardschriftart"/>
    <w:link w:val="Nachrichtenkopf"/>
    <w:uiPriority w:val="99"/>
    <w:semiHidden/>
    <w:rsid w:val="007A7B2A"/>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7A7B2A"/>
    <w:rPr>
      <w:rFonts w:ascii="Consolas" w:hAnsi="Consolas"/>
      <w:sz w:val="21"/>
      <w:szCs w:val="21"/>
    </w:rPr>
  </w:style>
  <w:style w:type="character" w:customStyle="1" w:styleId="NurTextZchn">
    <w:name w:val="Nur Text Zchn"/>
    <w:basedOn w:val="Absatz-Standardschriftart"/>
    <w:link w:val="NurText"/>
    <w:uiPriority w:val="99"/>
    <w:semiHidden/>
    <w:rsid w:val="007A7B2A"/>
    <w:rPr>
      <w:rFonts w:ascii="Consolas" w:eastAsia="Times New Roman" w:hAnsi="Consolas"/>
      <w:sz w:val="21"/>
      <w:szCs w:val="21"/>
    </w:rPr>
  </w:style>
  <w:style w:type="paragraph" w:styleId="Rechtsgrundlagenverzeichnis">
    <w:name w:val="table of authorities"/>
    <w:basedOn w:val="Standard"/>
    <w:next w:val="Standard"/>
    <w:uiPriority w:val="99"/>
    <w:semiHidden/>
    <w:unhideWhenUsed/>
    <w:rsid w:val="007A7B2A"/>
    <w:pPr>
      <w:ind w:left="220" w:hanging="220"/>
    </w:pPr>
  </w:style>
  <w:style w:type="paragraph" w:styleId="RGV-berschrift">
    <w:name w:val="toa heading"/>
    <w:basedOn w:val="Standard"/>
    <w:next w:val="Standard"/>
    <w:uiPriority w:val="99"/>
    <w:semiHidden/>
    <w:unhideWhenUsed/>
    <w:rsid w:val="007A7B2A"/>
    <w:pPr>
      <w:spacing w:before="120"/>
    </w:pPr>
    <w:rPr>
      <w:rFonts w:asciiTheme="majorHAnsi" w:eastAsiaTheme="majorEastAsia" w:hAnsiTheme="majorHAnsi" w:cstheme="majorBidi"/>
      <w:b/>
      <w:bCs/>
    </w:rPr>
  </w:style>
  <w:style w:type="paragraph" w:styleId="StandardWeb">
    <w:name w:val="Normal (Web)"/>
    <w:basedOn w:val="Standard"/>
    <w:uiPriority w:val="99"/>
    <w:semiHidden/>
    <w:unhideWhenUsed/>
    <w:rsid w:val="007A7B2A"/>
  </w:style>
  <w:style w:type="paragraph" w:styleId="Standardeinzug">
    <w:name w:val="Normal Indent"/>
    <w:basedOn w:val="Standard"/>
    <w:uiPriority w:val="99"/>
    <w:semiHidden/>
    <w:unhideWhenUsed/>
    <w:rsid w:val="007A7B2A"/>
    <w:pPr>
      <w:ind w:left="708"/>
    </w:pPr>
  </w:style>
  <w:style w:type="paragraph" w:styleId="Textkrper">
    <w:name w:val="Body Text"/>
    <w:basedOn w:val="Standard"/>
    <w:link w:val="TextkrperZchn"/>
    <w:uiPriority w:val="99"/>
    <w:semiHidden/>
    <w:unhideWhenUsed/>
    <w:rsid w:val="007A7B2A"/>
    <w:pPr>
      <w:spacing w:after="120"/>
    </w:pPr>
  </w:style>
  <w:style w:type="character" w:customStyle="1" w:styleId="TextkrperZchn">
    <w:name w:val="Textkörper Zchn"/>
    <w:basedOn w:val="Absatz-Standardschriftart"/>
    <w:link w:val="Textkrper"/>
    <w:uiPriority w:val="99"/>
    <w:semiHidden/>
    <w:rsid w:val="007A7B2A"/>
    <w:rPr>
      <w:rFonts w:eastAsia="Times New Roman"/>
      <w:sz w:val="22"/>
    </w:rPr>
  </w:style>
  <w:style w:type="paragraph" w:styleId="Textkrper2">
    <w:name w:val="Body Text 2"/>
    <w:basedOn w:val="Standard"/>
    <w:link w:val="Textkrper2Zchn"/>
    <w:uiPriority w:val="99"/>
    <w:semiHidden/>
    <w:unhideWhenUsed/>
    <w:rsid w:val="007A7B2A"/>
    <w:pPr>
      <w:spacing w:after="120" w:line="480" w:lineRule="auto"/>
    </w:pPr>
  </w:style>
  <w:style w:type="character" w:customStyle="1" w:styleId="Textkrper2Zchn">
    <w:name w:val="Textkörper 2 Zchn"/>
    <w:basedOn w:val="Absatz-Standardschriftart"/>
    <w:link w:val="Textkrper2"/>
    <w:uiPriority w:val="99"/>
    <w:semiHidden/>
    <w:rsid w:val="007A7B2A"/>
    <w:rPr>
      <w:rFonts w:eastAsia="Times New Roman"/>
      <w:sz w:val="22"/>
    </w:rPr>
  </w:style>
  <w:style w:type="paragraph" w:styleId="Textkrper3">
    <w:name w:val="Body Text 3"/>
    <w:basedOn w:val="Standard"/>
    <w:link w:val="Textkrper3Zchn"/>
    <w:uiPriority w:val="99"/>
    <w:semiHidden/>
    <w:unhideWhenUsed/>
    <w:rsid w:val="007A7B2A"/>
    <w:pPr>
      <w:spacing w:after="120"/>
    </w:pPr>
    <w:rPr>
      <w:sz w:val="16"/>
      <w:szCs w:val="16"/>
    </w:rPr>
  </w:style>
  <w:style w:type="character" w:customStyle="1" w:styleId="Textkrper3Zchn">
    <w:name w:val="Textkörper 3 Zchn"/>
    <w:basedOn w:val="Absatz-Standardschriftart"/>
    <w:link w:val="Textkrper3"/>
    <w:uiPriority w:val="99"/>
    <w:semiHidden/>
    <w:rsid w:val="007A7B2A"/>
    <w:rPr>
      <w:rFonts w:eastAsia="Times New Roman"/>
      <w:sz w:val="16"/>
      <w:szCs w:val="16"/>
    </w:rPr>
  </w:style>
  <w:style w:type="paragraph" w:styleId="Textkrper-Einzug2">
    <w:name w:val="Body Text Indent 2"/>
    <w:basedOn w:val="Standard"/>
    <w:link w:val="Textkrper-Einzug2Zchn"/>
    <w:uiPriority w:val="99"/>
    <w:semiHidden/>
    <w:unhideWhenUsed/>
    <w:rsid w:val="007A7B2A"/>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7A7B2A"/>
    <w:rPr>
      <w:rFonts w:eastAsia="Times New Roman"/>
      <w:sz w:val="22"/>
    </w:rPr>
  </w:style>
  <w:style w:type="paragraph" w:styleId="Textkrper-Einzug3">
    <w:name w:val="Body Text Indent 3"/>
    <w:basedOn w:val="Standard"/>
    <w:link w:val="Textkrper-Einzug3Zchn"/>
    <w:uiPriority w:val="99"/>
    <w:semiHidden/>
    <w:unhideWhenUsed/>
    <w:rsid w:val="007A7B2A"/>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7A7B2A"/>
    <w:rPr>
      <w:rFonts w:eastAsia="Times New Roman"/>
      <w:sz w:val="16"/>
      <w:szCs w:val="16"/>
    </w:rPr>
  </w:style>
  <w:style w:type="paragraph" w:styleId="Textkrper-Erstzeileneinzug">
    <w:name w:val="Body Text First Indent"/>
    <w:basedOn w:val="Textkrper"/>
    <w:link w:val="Textkrper-ErstzeileneinzugZchn"/>
    <w:uiPriority w:val="99"/>
    <w:semiHidden/>
    <w:unhideWhenUsed/>
    <w:rsid w:val="007A7B2A"/>
    <w:pPr>
      <w:spacing w:after="60"/>
      <w:ind w:firstLine="360"/>
    </w:pPr>
  </w:style>
  <w:style w:type="character" w:customStyle="1" w:styleId="Textkrper-ErstzeileneinzugZchn">
    <w:name w:val="Textkörper-Erstzeileneinzug Zchn"/>
    <w:basedOn w:val="TextkrperZchn"/>
    <w:link w:val="Textkrper-Erstzeileneinzug"/>
    <w:uiPriority w:val="99"/>
    <w:semiHidden/>
    <w:rsid w:val="007A7B2A"/>
    <w:rPr>
      <w:rFonts w:eastAsia="Times New Roman"/>
      <w:sz w:val="22"/>
    </w:rPr>
  </w:style>
  <w:style w:type="paragraph" w:styleId="Textkrper-Zeileneinzug">
    <w:name w:val="Body Text Indent"/>
    <w:basedOn w:val="Standard"/>
    <w:link w:val="Textkrper-ZeileneinzugZchn"/>
    <w:uiPriority w:val="99"/>
    <w:semiHidden/>
    <w:unhideWhenUsed/>
    <w:rsid w:val="007A7B2A"/>
    <w:pPr>
      <w:spacing w:after="120"/>
      <w:ind w:left="283"/>
    </w:pPr>
  </w:style>
  <w:style w:type="character" w:customStyle="1" w:styleId="Textkrper-ZeileneinzugZchn">
    <w:name w:val="Textkörper-Zeileneinzug Zchn"/>
    <w:basedOn w:val="Absatz-Standardschriftart"/>
    <w:link w:val="Textkrper-Zeileneinzug"/>
    <w:uiPriority w:val="99"/>
    <w:semiHidden/>
    <w:rsid w:val="007A7B2A"/>
    <w:rPr>
      <w:rFonts w:eastAsia="Times New Roman"/>
      <w:sz w:val="22"/>
    </w:rPr>
  </w:style>
  <w:style w:type="paragraph" w:styleId="Textkrper-Erstzeileneinzug2">
    <w:name w:val="Body Text First Indent 2"/>
    <w:basedOn w:val="Textkrper-Zeileneinzug"/>
    <w:link w:val="Textkrper-Erstzeileneinzug2Zchn"/>
    <w:uiPriority w:val="99"/>
    <w:semiHidden/>
    <w:unhideWhenUsed/>
    <w:rsid w:val="007A7B2A"/>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7A7B2A"/>
    <w:rPr>
      <w:rFonts w:eastAsia="Times New Roman"/>
      <w:sz w:val="22"/>
    </w:rPr>
  </w:style>
  <w:style w:type="paragraph" w:styleId="Titel">
    <w:name w:val="Title"/>
    <w:basedOn w:val="Standard"/>
    <w:next w:val="Standard"/>
    <w:link w:val="TitelZchn"/>
    <w:uiPriority w:val="10"/>
    <w:qFormat/>
    <w:rsid w:val="007A7B2A"/>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A7B2A"/>
    <w:rPr>
      <w:rFonts w:asciiTheme="majorHAnsi" w:eastAsiaTheme="majorEastAsia" w:hAnsiTheme="majorHAnsi" w:cstheme="majorBidi"/>
      <w:spacing w:val="-10"/>
      <w:kern w:val="28"/>
      <w:sz w:val="56"/>
      <w:szCs w:val="56"/>
    </w:rPr>
  </w:style>
  <w:style w:type="paragraph" w:styleId="Umschlagabsenderadresse">
    <w:name w:val="envelope return"/>
    <w:basedOn w:val="Standard"/>
    <w:uiPriority w:val="99"/>
    <w:semiHidden/>
    <w:unhideWhenUsed/>
    <w:rsid w:val="007A7B2A"/>
    <w:rPr>
      <w:rFonts w:asciiTheme="majorHAnsi" w:eastAsiaTheme="majorEastAsia" w:hAnsiTheme="majorHAnsi" w:cstheme="majorBidi"/>
      <w:sz w:val="20"/>
    </w:rPr>
  </w:style>
  <w:style w:type="paragraph" w:styleId="Umschlagadresse">
    <w:name w:val="envelope address"/>
    <w:basedOn w:val="Standard"/>
    <w:uiPriority w:val="99"/>
    <w:semiHidden/>
    <w:unhideWhenUsed/>
    <w:rsid w:val="007A7B2A"/>
    <w:pPr>
      <w:framePr w:w="4320" w:h="2160" w:hRule="exact" w:hSpace="141" w:wrap="auto" w:hAnchor="page" w:xAlign="center" w:yAlign="bottom"/>
      <w:ind w:left="1"/>
    </w:pPr>
    <w:rPr>
      <w:rFonts w:asciiTheme="majorHAnsi" w:eastAsiaTheme="majorEastAsia" w:hAnsiTheme="majorHAnsi" w:cstheme="majorBidi"/>
    </w:rPr>
  </w:style>
  <w:style w:type="paragraph" w:styleId="Unterschrift">
    <w:name w:val="Signature"/>
    <w:basedOn w:val="Standard"/>
    <w:link w:val="UnterschriftZchn"/>
    <w:uiPriority w:val="99"/>
    <w:semiHidden/>
    <w:unhideWhenUsed/>
    <w:rsid w:val="007A7B2A"/>
    <w:pPr>
      <w:ind w:left="4252"/>
    </w:pPr>
  </w:style>
  <w:style w:type="character" w:customStyle="1" w:styleId="UnterschriftZchn">
    <w:name w:val="Unterschrift Zchn"/>
    <w:basedOn w:val="Absatz-Standardschriftart"/>
    <w:link w:val="Unterschrift"/>
    <w:uiPriority w:val="99"/>
    <w:semiHidden/>
    <w:rsid w:val="007A7B2A"/>
    <w:rPr>
      <w:rFonts w:eastAsia="Times New Roman"/>
      <w:sz w:val="22"/>
    </w:rPr>
  </w:style>
  <w:style w:type="paragraph" w:styleId="Untertitel">
    <w:name w:val="Subtitle"/>
    <w:basedOn w:val="Standard"/>
    <w:next w:val="Standard"/>
    <w:link w:val="UntertitelZchn"/>
    <w:uiPriority w:val="11"/>
    <w:qFormat/>
    <w:rsid w:val="007A7B2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7A7B2A"/>
    <w:rPr>
      <w:rFonts w:asciiTheme="minorHAnsi" w:hAnsiTheme="minorHAnsi" w:cstheme="minorBidi"/>
      <w:color w:val="5A5A5A" w:themeColor="text1" w:themeTint="A5"/>
      <w:spacing w:val="15"/>
      <w:sz w:val="22"/>
      <w:szCs w:val="22"/>
    </w:rPr>
  </w:style>
  <w:style w:type="paragraph" w:styleId="Verzeichnis1">
    <w:name w:val="toc 1"/>
    <w:basedOn w:val="Standard"/>
    <w:next w:val="Standard"/>
    <w:autoRedefine/>
    <w:uiPriority w:val="39"/>
    <w:semiHidden/>
    <w:unhideWhenUsed/>
    <w:rsid w:val="007A7B2A"/>
    <w:pPr>
      <w:spacing w:after="100"/>
    </w:pPr>
  </w:style>
  <w:style w:type="paragraph" w:styleId="Verzeichnis2">
    <w:name w:val="toc 2"/>
    <w:basedOn w:val="Standard"/>
    <w:next w:val="Standard"/>
    <w:autoRedefine/>
    <w:uiPriority w:val="39"/>
    <w:semiHidden/>
    <w:unhideWhenUsed/>
    <w:rsid w:val="007A7B2A"/>
    <w:pPr>
      <w:spacing w:after="100"/>
      <w:ind w:left="220"/>
    </w:pPr>
  </w:style>
  <w:style w:type="paragraph" w:styleId="Verzeichnis3">
    <w:name w:val="toc 3"/>
    <w:basedOn w:val="Standard"/>
    <w:next w:val="Standard"/>
    <w:autoRedefine/>
    <w:uiPriority w:val="39"/>
    <w:semiHidden/>
    <w:unhideWhenUsed/>
    <w:rsid w:val="007A7B2A"/>
    <w:pPr>
      <w:spacing w:after="100"/>
      <w:ind w:left="440"/>
    </w:pPr>
  </w:style>
  <w:style w:type="paragraph" w:styleId="Verzeichnis4">
    <w:name w:val="toc 4"/>
    <w:basedOn w:val="Standard"/>
    <w:next w:val="Standard"/>
    <w:autoRedefine/>
    <w:uiPriority w:val="39"/>
    <w:semiHidden/>
    <w:unhideWhenUsed/>
    <w:rsid w:val="007A7B2A"/>
    <w:pPr>
      <w:spacing w:after="100"/>
      <w:ind w:left="660"/>
    </w:pPr>
  </w:style>
  <w:style w:type="paragraph" w:styleId="Verzeichnis5">
    <w:name w:val="toc 5"/>
    <w:basedOn w:val="Standard"/>
    <w:next w:val="Standard"/>
    <w:autoRedefine/>
    <w:uiPriority w:val="39"/>
    <w:semiHidden/>
    <w:unhideWhenUsed/>
    <w:rsid w:val="007A7B2A"/>
    <w:pPr>
      <w:spacing w:after="100"/>
      <w:ind w:left="880"/>
    </w:pPr>
  </w:style>
  <w:style w:type="paragraph" w:styleId="Verzeichnis6">
    <w:name w:val="toc 6"/>
    <w:basedOn w:val="Standard"/>
    <w:next w:val="Standard"/>
    <w:autoRedefine/>
    <w:uiPriority w:val="39"/>
    <w:semiHidden/>
    <w:unhideWhenUsed/>
    <w:rsid w:val="007A7B2A"/>
    <w:pPr>
      <w:spacing w:after="100"/>
      <w:ind w:left="1100"/>
    </w:pPr>
  </w:style>
  <w:style w:type="paragraph" w:styleId="Verzeichnis7">
    <w:name w:val="toc 7"/>
    <w:basedOn w:val="Standard"/>
    <w:next w:val="Standard"/>
    <w:autoRedefine/>
    <w:uiPriority w:val="39"/>
    <w:semiHidden/>
    <w:unhideWhenUsed/>
    <w:rsid w:val="007A7B2A"/>
    <w:pPr>
      <w:spacing w:after="100"/>
      <w:ind w:left="1320"/>
    </w:pPr>
  </w:style>
  <w:style w:type="paragraph" w:styleId="Verzeichnis8">
    <w:name w:val="toc 8"/>
    <w:basedOn w:val="Standard"/>
    <w:next w:val="Standard"/>
    <w:autoRedefine/>
    <w:uiPriority w:val="39"/>
    <w:semiHidden/>
    <w:unhideWhenUsed/>
    <w:rsid w:val="007A7B2A"/>
    <w:pPr>
      <w:spacing w:after="100"/>
      <w:ind w:left="1540"/>
    </w:pPr>
  </w:style>
  <w:style w:type="paragraph" w:styleId="Verzeichnis9">
    <w:name w:val="toc 9"/>
    <w:basedOn w:val="Standard"/>
    <w:next w:val="Standard"/>
    <w:autoRedefine/>
    <w:uiPriority w:val="39"/>
    <w:semiHidden/>
    <w:unhideWhenUsed/>
    <w:rsid w:val="007A7B2A"/>
    <w:pPr>
      <w:spacing w:after="100"/>
      <w:ind w:left="1760"/>
    </w:pPr>
  </w:style>
  <w:style w:type="paragraph" w:customStyle="1" w:styleId="Alternativtextkurz">
    <w:name w:val="Alternativtext kurz"/>
    <w:basedOn w:val="Alternativtextlang"/>
    <w:qFormat/>
    <w:rsid w:val="002F690E"/>
  </w:style>
  <w:style w:type="paragraph" w:customStyle="1" w:styleId="Alternativtextlang">
    <w:name w:val="Alternativtext lang"/>
    <w:basedOn w:val="Standard"/>
    <w:qFormat/>
    <w:rsid w:val="002F690E"/>
    <w:pPr>
      <w:tabs>
        <w:tab w:val="left" w:pos="284"/>
      </w:tabs>
      <w:spacing w:before="240" w:after="200"/>
    </w:pPr>
    <w:rPr>
      <w:i/>
      <w:color w:val="C00000"/>
      <w:sz w:val="20"/>
    </w:rPr>
  </w:style>
  <w:style w:type="paragraph" w:customStyle="1" w:styleId="Spitzmarke">
    <w:name w:val="Spitzmarke"/>
    <w:basedOn w:val="Standard"/>
    <w:qFormat/>
    <w:rsid w:val="00A479A5"/>
    <w:pPr>
      <w:spacing w:before="120" w:after="120"/>
    </w:pPr>
    <w:rPr>
      <w:b/>
      <w:bCs/>
      <w:szCs w:val="22"/>
      <w:lang w:eastAsia="en-US"/>
    </w:rPr>
  </w:style>
  <w:style w:type="numbering" w:customStyle="1" w:styleId="AktuelleListe1">
    <w:name w:val="Aktuelle Liste1"/>
    <w:uiPriority w:val="99"/>
    <w:rsid w:val="00FE2730"/>
    <w:pPr>
      <w:numPr>
        <w:numId w:val="27"/>
      </w:numPr>
    </w:pPr>
  </w:style>
  <w:style w:type="paragraph" w:customStyle="1" w:styleId="p1">
    <w:name w:val="p1"/>
    <w:basedOn w:val="Standard"/>
    <w:rsid w:val="00FC7821"/>
    <w:pPr>
      <w:spacing w:before="100" w:beforeAutospacing="1" w:after="100" w:afterAutospacing="1"/>
    </w:pPr>
  </w:style>
  <w:style w:type="paragraph" w:customStyle="1" w:styleId="p2">
    <w:name w:val="p2"/>
    <w:basedOn w:val="Standard"/>
    <w:rsid w:val="00FC7821"/>
    <w:pPr>
      <w:spacing w:before="100" w:beforeAutospacing="1" w:after="100" w:afterAutospacing="1"/>
    </w:pPr>
  </w:style>
  <w:style w:type="character" w:customStyle="1" w:styleId="s1">
    <w:name w:val="s1"/>
    <w:basedOn w:val="Absatz-Standardschriftart"/>
    <w:rsid w:val="00FC7821"/>
  </w:style>
  <w:style w:type="paragraph" w:customStyle="1" w:styleId="p3">
    <w:name w:val="p3"/>
    <w:basedOn w:val="Standard"/>
    <w:rsid w:val="00FC7821"/>
    <w:pPr>
      <w:spacing w:before="100" w:beforeAutospacing="1" w:after="100" w:afterAutospacing="1"/>
    </w:pPr>
  </w:style>
  <w:style w:type="character" w:styleId="HTMLCode">
    <w:name w:val="HTML Code"/>
    <w:basedOn w:val="Absatz-Standardschriftart"/>
    <w:uiPriority w:val="99"/>
    <w:semiHidden/>
    <w:unhideWhenUsed/>
    <w:rsid w:val="00FC7821"/>
    <w:rPr>
      <w:rFonts w:ascii="Courier New" w:eastAsia="Times New Roman" w:hAnsi="Courier New" w:cs="Courier New"/>
      <w:sz w:val="20"/>
      <w:szCs w:val="20"/>
    </w:rPr>
  </w:style>
  <w:style w:type="character" w:customStyle="1" w:styleId="apple-tab-span">
    <w:name w:val="apple-tab-span"/>
    <w:basedOn w:val="Absatz-Standardschriftart"/>
    <w:rsid w:val="00FC7821"/>
  </w:style>
  <w:style w:type="character" w:customStyle="1" w:styleId="s2">
    <w:name w:val="s2"/>
    <w:basedOn w:val="Absatz-Standardschriftart"/>
    <w:rsid w:val="00FC7821"/>
  </w:style>
  <w:style w:type="paragraph" w:customStyle="1" w:styleId="p4">
    <w:name w:val="p4"/>
    <w:basedOn w:val="Standard"/>
    <w:rsid w:val="00FC7821"/>
    <w:pPr>
      <w:spacing w:before="100" w:beforeAutospacing="1" w:after="100" w:afterAutospacing="1"/>
    </w:pPr>
  </w:style>
  <w:style w:type="paragraph" w:customStyle="1" w:styleId="p5">
    <w:name w:val="p5"/>
    <w:basedOn w:val="Standard"/>
    <w:rsid w:val="00FC7821"/>
    <w:pPr>
      <w:spacing w:before="100" w:beforeAutospacing="1" w:after="100" w:afterAutospacing="1"/>
    </w:pPr>
  </w:style>
  <w:style w:type="character" w:styleId="NichtaufgelsteErwhnung">
    <w:name w:val="Unresolved Mention"/>
    <w:basedOn w:val="Absatz-Standardschriftart"/>
    <w:uiPriority w:val="99"/>
    <w:semiHidden/>
    <w:unhideWhenUsed/>
    <w:rsid w:val="005A5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8219">
      <w:bodyDiv w:val="1"/>
      <w:marLeft w:val="0"/>
      <w:marRight w:val="0"/>
      <w:marTop w:val="0"/>
      <w:marBottom w:val="0"/>
      <w:divBdr>
        <w:top w:val="none" w:sz="0" w:space="0" w:color="auto"/>
        <w:left w:val="none" w:sz="0" w:space="0" w:color="auto"/>
        <w:bottom w:val="none" w:sz="0" w:space="0" w:color="auto"/>
        <w:right w:val="none" w:sz="0" w:space="0" w:color="auto"/>
      </w:divBdr>
    </w:div>
    <w:div w:id="62720201">
      <w:bodyDiv w:val="1"/>
      <w:marLeft w:val="0"/>
      <w:marRight w:val="0"/>
      <w:marTop w:val="0"/>
      <w:marBottom w:val="0"/>
      <w:divBdr>
        <w:top w:val="none" w:sz="0" w:space="0" w:color="auto"/>
        <w:left w:val="none" w:sz="0" w:space="0" w:color="auto"/>
        <w:bottom w:val="none" w:sz="0" w:space="0" w:color="auto"/>
        <w:right w:val="none" w:sz="0" w:space="0" w:color="auto"/>
      </w:divBdr>
    </w:div>
    <w:div w:id="64036514">
      <w:bodyDiv w:val="1"/>
      <w:marLeft w:val="0"/>
      <w:marRight w:val="0"/>
      <w:marTop w:val="0"/>
      <w:marBottom w:val="0"/>
      <w:divBdr>
        <w:top w:val="none" w:sz="0" w:space="0" w:color="auto"/>
        <w:left w:val="none" w:sz="0" w:space="0" w:color="auto"/>
        <w:bottom w:val="none" w:sz="0" w:space="0" w:color="auto"/>
        <w:right w:val="none" w:sz="0" w:space="0" w:color="auto"/>
      </w:divBdr>
    </w:div>
    <w:div w:id="194737313">
      <w:bodyDiv w:val="1"/>
      <w:marLeft w:val="0"/>
      <w:marRight w:val="0"/>
      <w:marTop w:val="0"/>
      <w:marBottom w:val="0"/>
      <w:divBdr>
        <w:top w:val="none" w:sz="0" w:space="0" w:color="auto"/>
        <w:left w:val="none" w:sz="0" w:space="0" w:color="auto"/>
        <w:bottom w:val="none" w:sz="0" w:space="0" w:color="auto"/>
        <w:right w:val="none" w:sz="0" w:space="0" w:color="auto"/>
      </w:divBdr>
    </w:div>
    <w:div w:id="249388912">
      <w:bodyDiv w:val="1"/>
      <w:marLeft w:val="0"/>
      <w:marRight w:val="0"/>
      <w:marTop w:val="0"/>
      <w:marBottom w:val="0"/>
      <w:divBdr>
        <w:top w:val="none" w:sz="0" w:space="0" w:color="auto"/>
        <w:left w:val="none" w:sz="0" w:space="0" w:color="auto"/>
        <w:bottom w:val="none" w:sz="0" w:space="0" w:color="auto"/>
        <w:right w:val="none" w:sz="0" w:space="0" w:color="auto"/>
      </w:divBdr>
    </w:div>
    <w:div w:id="365570969">
      <w:bodyDiv w:val="1"/>
      <w:marLeft w:val="0"/>
      <w:marRight w:val="0"/>
      <w:marTop w:val="0"/>
      <w:marBottom w:val="0"/>
      <w:divBdr>
        <w:top w:val="none" w:sz="0" w:space="0" w:color="auto"/>
        <w:left w:val="none" w:sz="0" w:space="0" w:color="auto"/>
        <w:bottom w:val="none" w:sz="0" w:space="0" w:color="auto"/>
        <w:right w:val="none" w:sz="0" w:space="0" w:color="auto"/>
      </w:divBdr>
    </w:div>
    <w:div w:id="369762375">
      <w:bodyDiv w:val="1"/>
      <w:marLeft w:val="0"/>
      <w:marRight w:val="0"/>
      <w:marTop w:val="0"/>
      <w:marBottom w:val="0"/>
      <w:divBdr>
        <w:top w:val="none" w:sz="0" w:space="0" w:color="auto"/>
        <w:left w:val="none" w:sz="0" w:space="0" w:color="auto"/>
        <w:bottom w:val="none" w:sz="0" w:space="0" w:color="auto"/>
        <w:right w:val="none" w:sz="0" w:space="0" w:color="auto"/>
      </w:divBdr>
    </w:div>
    <w:div w:id="453599919">
      <w:bodyDiv w:val="1"/>
      <w:marLeft w:val="0"/>
      <w:marRight w:val="0"/>
      <w:marTop w:val="0"/>
      <w:marBottom w:val="0"/>
      <w:divBdr>
        <w:top w:val="none" w:sz="0" w:space="0" w:color="auto"/>
        <w:left w:val="none" w:sz="0" w:space="0" w:color="auto"/>
        <w:bottom w:val="none" w:sz="0" w:space="0" w:color="auto"/>
        <w:right w:val="none" w:sz="0" w:space="0" w:color="auto"/>
      </w:divBdr>
    </w:div>
    <w:div w:id="461389631">
      <w:bodyDiv w:val="1"/>
      <w:marLeft w:val="0"/>
      <w:marRight w:val="0"/>
      <w:marTop w:val="0"/>
      <w:marBottom w:val="0"/>
      <w:divBdr>
        <w:top w:val="none" w:sz="0" w:space="0" w:color="auto"/>
        <w:left w:val="none" w:sz="0" w:space="0" w:color="auto"/>
        <w:bottom w:val="none" w:sz="0" w:space="0" w:color="auto"/>
        <w:right w:val="none" w:sz="0" w:space="0" w:color="auto"/>
      </w:divBdr>
    </w:div>
    <w:div w:id="472871588">
      <w:bodyDiv w:val="1"/>
      <w:marLeft w:val="0"/>
      <w:marRight w:val="0"/>
      <w:marTop w:val="0"/>
      <w:marBottom w:val="0"/>
      <w:divBdr>
        <w:top w:val="none" w:sz="0" w:space="0" w:color="auto"/>
        <w:left w:val="none" w:sz="0" w:space="0" w:color="auto"/>
        <w:bottom w:val="none" w:sz="0" w:space="0" w:color="auto"/>
        <w:right w:val="none" w:sz="0" w:space="0" w:color="auto"/>
      </w:divBdr>
    </w:div>
    <w:div w:id="620503493">
      <w:bodyDiv w:val="1"/>
      <w:marLeft w:val="0"/>
      <w:marRight w:val="0"/>
      <w:marTop w:val="0"/>
      <w:marBottom w:val="0"/>
      <w:divBdr>
        <w:top w:val="none" w:sz="0" w:space="0" w:color="auto"/>
        <w:left w:val="none" w:sz="0" w:space="0" w:color="auto"/>
        <w:bottom w:val="none" w:sz="0" w:space="0" w:color="auto"/>
        <w:right w:val="none" w:sz="0" w:space="0" w:color="auto"/>
      </w:divBdr>
    </w:div>
    <w:div w:id="633953291">
      <w:bodyDiv w:val="1"/>
      <w:marLeft w:val="0"/>
      <w:marRight w:val="0"/>
      <w:marTop w:val="0"/>
      <w:marBottom w:val="0"/>
      <w:divBdr>
        <w:top w:val="none" w:sz="0" w:space="0" w:color="auto"/>
        <w:left w:val="none" w:sz="0" w:space="0" w:color="auto"/>
        <w:bottom w:val="none" w:sz="0" w:space="0" w:color="auto"/>
        <w:right w:val="none" w:sz="0" w:space="0" w:color="auto"/>
      </w:divBdr>
    </w:div>
    <w:div w:id="658922801">
      <w:bodyDiv w:val="1"/>
      <w:marLeft w:val="0"/>
      <w:marRight w:val="0"/>
      <w:marTop w:val="0"/>
      <w:marBottom w:val="0"/>
      <w:divBdr>
        <w:top w:val="none" w:sz="0" w:space="0" w:color="auto"/>
        <w:left w:val="none" w:sz="0" w:space="0" w:color="auto"/>
        <w:bottom w:val="none" w:sz="0" w:space="0" w:color="auto"/>
        <w:right w:val="none" w:sz="0" w:space="0" w:color="auto"/>
      </w:divBdr>
    </w:div>
    <w:div w:id="668870180">
      <w:bodyDiv w:val="1"/>
      <w:marLeft w:val="0"/>
      <w:marRight w:val="0"/>
      <w:marTop w:val="0"/>
      <w:marBottom w:val="0"/>
      <w:divBdr>
        <w:top w:val="none" w:sz="0" w:space="0" w:color="auto"/>
        <w:left w:val="none" w:sz="0" w:space="0" w:color="auto"/>
        <w:bottom w:val="none" w:sz="0" w:space="0" w:color="auto"/>
        <w:right w:val="none" w:sz="0" w:space="0" w:color="auto"/>
      </w:divBdr>
    </w:div>
    <w:div w:id="677654605">
      <w:bodyDiv w:val="1"/>
      <w:marLeft w:val="0"/>
      <w:marRight w:val="0"/>
      <w:marTop w:val="0"/>
      <w:marBottom w:val="0"/>
      <w:divBdr>
        <w:top w:val="none" w:sz="0" w:space="0" w:color="auto"/>
        <w:left w:val="none" w:sz="0" w:space="0" w:color="auto"/>
        <w:bottom w:val="none" w:sz="0" w:space="0" w:color="auto"/>
        <w:right w:val="none" w:sz="0" w:space="0" w:color="auto"/>
      </w:divBdr>
    </w:div>
    <w:div w:id="717317558">
      <w:bodyDiv w:val="1"/>
      <w:marLeft w:val="0"/>
      <w:marRight w:val="0"/>
      <w:marTop w:val="0"/>
      <w:marBottom w:val="0"/>
      <w:divBdr>
        <w:top w:val="none" w:sz="0" w:space="0" w:color="auto"/>
        <w:left w:val="none" w:sz="0" w:space="0" w:color="auto"/>
        <w:bottom w:val="none" w:sz="0" w:space="0" w:color="auto"/>
        <w:right w:val="none" w:sz="0" w:space="0" w:color="auto"/>
      </w:divBdr>
    </w:div>
    <w:div w:id="902562765">
      <w:bodyDiv w:val="1"/>
      <w:marLeft w:val="0"/>
      <w:marRight w:val="0"/>
      <w:marTop w:val="0"/>
      <w:marBottom w:val="0"/>
      <w:divBdr>
        <w:top w:val="none" w:sz="0" w:space="0" w:color="auto"/>
        <w:left w:val="none" w:sz="0" w:space="0" w:color="auto"/>
        <w:bottom w:val="none" w:sz="0" w:space="0" w:color="auto"/>
        <w:right w:val="none" w:sz="0" w:space="0" w:color="auto"/>
      </w:divBdr>
    </w:div>
    <w:div w:id="909197098">
      <w:bodyDiv w:val="1"/>
      <w:marLeft w:val="0"/>
      <w:marRight w:val="0"/>
      <w:marTop w:val="0"/>
      <w:marBottom w:val="0"/>
      <w:divBdr>
        <w:top w:val="none" w:sz="0" w:space="0" w:color="auto"/>
        <w:left w:val="none" w:sz="0" w:space="0" w:color="auto"/>
        <w:bottom w:val="none" w:sz="0" w:space="0" w:color="auto"/>
        <w:right w:val="none" w:sz="0" w:space="0" w:color="auto"/>
      </w:divBdr>
    </w:div>
    <w:div w:id="955477704">
      <w:bodyDiv w:val="1"/>
      <w:marLeft w:val="0"/>
      <w:marRight w:val="0"/>
      <w:marTop w:val="0"/>
      <w:marBottom w:val="0"/>
      <w:divBdr>
        <w:top w:val="none" w:sz="0" w:space="0" w:color="auto"/>
        <w:left w:val="none" w:sz="0" w:space="0" w:color="auto"/>
        <w:bottom w:val="none" w:sz="0" w:space="0" w:color="auto"/>
        <w:right w:val="none" w:sz="0" w:space="0" w:color="auto"/>
      </w:divBdr>
    </w:div>
    <w:div w:id="960116869">
      <w:bodyDiv w:val="1"/>
      <w:marLeft w:val="0"/>
      <w:marRight w:val="0"/>
      <w:marTop w:val="0"/>
      <w:marBottom w:val="0"/>
      <w:divBdr>
        <w:top w:val="none" w:sz="0" w:space="0" w:color="auto"/>
        <w:left w:val="none" w:sz="0" w:space="0" w:color="auto"/>
        <w:bottom w:val="none" w:sz="0" w:space="0" w:color="auto"/>
        <w:right w:val="none" w:sz="0" w:space="0" w:color="auto"/>
      </w:divBdr>
      <w:divsChild>
        <w:div w:id="183640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973558213">
      <w:bodyDiv w:val="1"/>
      <w:marLeft w:val="0"/>
      <w:marRight w:val="0"/>
      <w:marTop w:val="0"/>
      <w:marBottom w:val="0"/>
      <w:divBdr>
        <w:top w:val="none" w:sz="0" w:space="0" w:color="auto"/>
        <w:left w:val="none" w:sz="0" w:space="0" w:color="auto"/>
        <w:bottom w:val="none" w:sz="0" w:space="0" w:color="auto"/>
        <w:right w:val="none" w:sz="0" w:space="0" w:color="auto"/>
      </w:divBdr>
    </w:div>
    <w:div w:id="1009216338">
      <w:bodyDiv w:val="1"/>
      <w:marLeft w:val="0"/>
      <w:marRight w:val="0"/>
      <w:marTop w:val="0"/>
      <w:marBottom w:val="0"/>
      <w:divBdr>
        <w:top w:val="none" w:sz="0" w:space="0" w:color="auto"/>
        <w:left w:val="none" w:sz="0" w:space="0" w:color="auto"/>
        <w:bottom w:val="none" w:sz="0" w:space="0" w:color="auto"/>
        <w:right w:val="none" w:sz="0" w:space="0" w:color="auto"/>
      </w:divBdr>
    </w:div>
    <w:div w:id="1030454827">
      <w:bodyDiv w:val="1"/>
      <w:marLeft w:val="0"/>
      <w:marRight w:val="0"/>
      <w:marTop w:val="0"/>
      <w:marBottom w:val="0"/>
      <w:divBdr>
        <w:top w:val="none" w:sz="0" w:space="0" w:color="auto"/>
        <w:left w:val="none" w:sz="0" w:space="0" w:color="auto"/>
        <w:bottom w:val="none" w:sz="0" w:space="0" w:color="auto"/>
        <w:right w:val="none" w:sz="0" w:space="0" w:color="auto"/>
      </w:divBdr>
    </w:div>
    <w:div w:id="1049040161">
      <w:bodyDiv w:val="1"/>
      <w:marLeft w:val="0"/>
      <w:marRight w:val="0"/>
      <w:marTop w:val="0"/>
      <w:marBottom w:val="0"/>
      <w:divBdr>
        <w:top w:val="none" w:sz="0" w:space="0" w:color="auto"/>
        <w:left w:val="none" w:sz="0" w:space="0" w:color="auto"/>
        <w:bottom w:val="none" w:sz="0" w:space="0" w:color="auto"/>
        <w:right w:val="none" w:sz="0" w:space="0" w:color="auto"/>
      </w:divBdr>
    </w:div>
    <w:div w:id="1088304145">
      <w:bodyDiv w:val="1"/>
      <w:marLeft w:val="0"/>
      <w:marRight w:val="0"/>
      <w:marTop w:val="0"/>
      <w:marBottom w:val="0"/>
      <w:divBdr>
        <w:top w:val="none" w:sz="0" w:space="0" w:color="auto"/>
        <w:left w:val="none" w:sz="0" w:space="0" w:color="auto"/>
        <w:bottom w:val="none" w:sz="0" w:space="0" w:color="auto"/>
        <w:right w:val="none" w:sz="0" w:space="0" w:color="auto"/>
      </w:divBdr>
    </w:div>
    <w:div w:id="1161384208">
      <w:bodyDiv w:val="1"/>
      <w:marLeft w:val="0"/>
      <w:marRight w:val="0"/>
      <w:marTop w:val="0"/>
      <w:marBottom w:val="0"/>
      <w:divBdr>
        <w:top w:val="none" w:sz="0" w:space="0" w:color="auto"/>
        <w:left w:val="none" w:sz="0" w:space="0" w:color="auto"/>
        <w:bottom w:val="none" w:sz="0" w:space="0" w:color="auto"/>
        <w:right w:val="none" w:sz="0" w:space="0" w:color="auto"/>
      </w:divBdr>
    </w:div>
    <w:div w:id="1182545244">
      <w:bodyDiv w:val="1"/>
      <w:marLeft w:val="0"/>
      <w:marRight w:val="0"/>
      <w:marTop w:val="0"/>
      <w:marBottom w:val="0"/>
      <w:divBdr>
        <w:top w:val="none" w:sz="0" w:space="0" w:color="auto"/>
        <w:left w:val="none" w:sz="0" w:space="0" w:color="auto"/>
        <w:bottom w:val="none" w:sz="0" w:space="0" w:color="auto"/>
        <w:right w:val="none" w:sz="0" w:space="0" w:color="auto"/>
      </w:divBdr>
    </w:div>
    <w:div w:id="1219047660">
      <w:bodyDiv w:val="1"/>
      <w:marLeft w:val="0"/>
      <w:marRight w:val="0"/>
      <w:marTop w:val="0"/>
      <w:marBottom w:val="0"/>
      <w:divBdr>
        <w:top w:val="none" w:sz="0" w:space="0" w:color="auto"/>
        <w:left w:val="none" w:sz="0" w:space="0" w:color="auto"/>
        <w:bottom w:val="none" w:sz="0" w:space="0" w:color="auto"/>
        <w:right w:val="none" w:sz="0" w:space="0" w:color="auto"/>
      </w:divBdr>
    </w:div>
    <w:div w:id="1267733263">
      <w:bodyDiv w:val="1"/>
      <w:marLeft w:val="0"/>
      <w:marRight w:val="0"/>
      <w:marTop w:val="0"/>
      <w:marBottom w:val="0"/>
      <w:divBdr>
        <w:top w:val="none" w:sz="0" w:space="0" w:color="auto"/>
        <w:left w:val="none" w:sz="0" w:space="0" w:color="auto"/>
        <w:bottom w:val="none" w:sz="0" w:space="0" w:color="auto"/>
        <w:right w:val="none" w:sz="0" w:space="0" w:color="auto"/>
      </w:divBdr>
    </w:div>
    <w:div w:id="1376080918">
      <w:bodyDiv w:val="1"/>
      <w:marLeft w:val="0"/>
      <w:marRight w:val="0"/>
      <w:marTop w:val="0"/>
      <w:marBottom w:val="0"/>
      <w:divBdr>
        <w:top w:val="none" w:sz="0" w:space="0" w:color="auto"/>
        <w:left w:val="none" w:sz="0" w:space="0" w:color="auto"/>
        <w:bottom w:val="none" w:sz="0" w:space="0" w:color="auto"/>
        <w:right w:val="none" w:sz="0" w:space="0" w:color="auto"/>
      </w:divBdr>
    </w:div>
    <w:div w:id="1419673390">
      <w:bodyDiv w:val="1"/>
      <w:marLeft w:val="0"/>
      <w:marRight w:val="0"/>
      <w:marTop w:val="0"/>
      <w:marBottom w:val="0"/>
      <w:divBdr>
        <w:top w:val="none" w:sz="0" w:space="0" w:color="auto"/>
        <w:left w:val="none" w:sz="0" w:space="0" w:color="auto"/>
        <w:bottom w:val="none" w:sz="0" w:space="0" w:color="auto"/>
        <w:right w:val="none" w:sz="0" w:space="0" w:color="auto"/>
      </w:divBdr>
    </w:div>
    <w:div w:id="1448549176">
      <w:bodyDiv w:val="1"/>
      <w:marLeft w:val="0"/>
      <w:marRight w:val="0"/>
      <w:marTop w:val="0"/>
      <w:marBottom w:val="0"/>
      <w:divBdr>
        <w:top w:val="none" w:sz="0" w:space="0" w:color="auto"/>
        <w:left w:val="none" w:sz="0" w:space="0" w:color="auto"/>
        <w:bottom w:val="none" w:sz="0" w:space="0" w:color="auto"/>
        <w:right w:val="none" w:sz="0" w:space="0" w:color="auto"/>
      </w:divBdr>
    </w:div>
    <w:div w:id="1518347397">
      <w:bodyDiv w:val="1"/>
      <w:marLeft w:val="0"/>
      <w:marRight w:val="0"/>
      <w:marTop w:val="0"/>
      <w:marBottom w:val="0"/>
      <w:divBdr>
        <w:top w:val="none" w:sz="0" w:space="0" w:color="auto"/>
        <w:left w:val="none" w:sz="0" w:space="0" w:color="auto"/>
        <w:bottom w:val="none" w:sz="0" w:space="0" w:color="auto"/>
        <w:right w:val="none" w:sz="0" w:space="0" w:color="auto"/>
      </w:divBdr>
    </w:div>
    <w:div w:id="1532035150">
      <w:bodyDiv w:val="1"/>
      <w:marLeft w:val="0"/>
      <w:marRight w:val="0"/>
      <w:marTop w:val="0"/>
      <w:marBottom w:val="0"/>
      <w:divBdr>
        <w:top w:val="none" w:sz="0" w:space="0" w:color="auto"/>
        <w:left w:val="none" w:sz="0" w:space="0" w:color="auto"/>
        <w:bottom w:val="none" w:sz="0" w:space="0" w:color="auto"/>
        <w:right w:val="none" w:sz="0" w:space="0" w:color="auto"/>
      </w:divBdr>
    </w:div>
    <w:div w:id="1565094936">
      <w:bodyDiv w:val="1"/>
      <w:marLeft w:val="0"/>
      <w:marRight w:val="0"/>
      <w:marTop w:val="0"/>
      <w:marBottom w:val="0"/>
      <w:divBdr>
        <w:top w:val="none" w:sz="0" w:space="0" w:color="auto"/>
        <w:left w:val="none" w:sz="0" w:space="0" w:color="auto"/>
        <w:bottom w:val="none" w:sz="0" w:space="0" w:color="auto"/>
        <w:right w:val="none" w:sz="0" w:space="0" w:color="auto"/>
      </w:divBdr>
    </w:div>
    <w:div w:id="1637224751">
      <w:bodyDiv w:val="1"/>
      <w:marLeft w:val="0"/>
      <w:marRight w:val="0"/>
      <w:marTop w:val="0"/>
      <w:marBottom w:val="0"/>
      <w:divBdr>
        <w:top w:val="none" w:sz="0" w:space="0" w:color="auto"/>
        <w:left w:val="none" w:sz="0" w:space="0" w:color="auto"/>
        <w:bottom w:val="none" w:sz="0" w:space="0" w:color="auto"/>
        <w:right w:val="none" w:sz="0" w:space="0" w:color="auto"/>
      </w:divBdr>
    </w:div>
    <w:div w:id="1716584814">
      <w:bodyDiv w:val="1"/>
      <w:marLeft w:val="0"/>
      <w:marRight w:val="0"/>
      <w:marTop w:val="0"/>
      <w:marBottom w:val="0"/>
      <w:divBdr>
        <w:top w:val="none" w:sz="0" w:space="0" w:color="auto"/>
        <w:left w:val="none" w:sz="0" w:space="0" w:color="auto"/>
        <w:bottom w:val="none" w:sz="0" w:space="0" w:color="auto"/>
        <w:right w:val="none" w:sz="0" w:space="0" w:color="auto"/>
      </w:divBdr>
    </w:div>
    <w:div w:id="1722442379">
      <w:bodyDiv w:val="1"/>
      <w:marLeft w:val="0"/>
      <w:marRight w:val="0"/>
      <w:marTop w:val="0"/>
      <w:marBottom w:val="0"/>
      <w:divBdr>
        <w:top w:val="none" w:sz="0" w:space="0" w:color="auto"/>
        <w:left w:val="none" w:sz="0" w:space="0" w:color="auto"/>
        <w:bottom w:val="none" w:sz="0" w:space="0" w:color="auto"/>
        <w:right w:val="none" w:sz="0" w:space="0" w:color="auto"/>
      </w:divBdr>
    </w:div>
    <w:div w:id="1732652640">
      <w:bodyDiv w:val="1"/>
      <w:marLeft w:val="0"/>
      <w:marRight w:val="0"/>
      <w:marTop w:val="0"/>
      <w:marBottom w:val="0"/>
      <w:divBdr>
        <w:top w:val="none" w:sz="0" w:space="0" w:color="auto"/>
        <w:left w:val="none" w:sz="0" w:space="0" w:color="auto"/>
        <w:bottom w:val="none" w:sz="0" w:space="0" w:color="auto"/>
        <w:right w:val="none" w:sz="0" w:space="0" w:color="auto"/>
      </w:divBdr>
      <w:divsChild>
        <w:div w:id="550137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66264800">
      <w:bodyDiv w:val="1"/>
      <w:marLeft w:val="0"/>
      <w:marRight w:val="0"/>
      <w:marTop w:val="0"/>
      <w:marBottom w:val="0"/>
      <w:divBdr>
        <w:top w:val="none" w:sz="0" w:space="0" w:color="auto"/>
        <w:left w:val="none" w:sz="0" w:space="0" w:color="auto"/>
        <w:bottom w:val="none" w:sz="0" w:space="0" w:color="auto"/>
        <w:right w:val="none" w:sz="0" w:space="0" w:color="auto"/>
      </w:divBdr>
    </w:div>
    <w:div w:id="1789544757">
      <w:bodyDiv w:val="1"/>
      <w:marLeft w:val="0"/>
      <w:marRight w:val="0"/>
      <w:marTop w:val="0"/>
      <w:marBottom w:val="0"/>
      <w:divBdr>
        <w:top w:val="none" w:sz="0" w:space="0" w:color="auto"/>
        <w:left w:val="none" w:sz="0" w:space="0" w:color="auto"/>
        <w:bottom w:val="none" w:sz="0" w:space="0" w:color="auto"/>
        <w:right w:val="none" w:sz="0" w:space="0" w:color="auto"/>
      </w:divBdr>
    </w:div>
    <w:div w:id="1859811892">
      <w:bodyDiv w:val="1"/>
      <w:marLeft w:val="0"/>
      <w:marRight w:val="0"/>
      <w:marTop w:val="0"/>
      <w:marBottom w:val="0"/>
      <w:divBdr>
        <w:top w:val="none" w:sz="0" w:space="0" w:color="auto"/>
        <w:left w:val="none" w:sz="0" w:space="0" w:color="auto"/>
        <w:bottom w:val="none" w:sz="0" w:space="0" w:color="auto"/>
        <w:right w:val="none" w:sz="0" w:space="0" w:color="auto"/>
      </w:divBdr>
    </w:div>
    <w:div w:id="1916629447">
      <w:bodyDiv w:val="1"/>
      <w:marLeft w:val="0"/>
      <w:marRight w:val="0"/>
      <w:marTop w:val="0"/>
      <w:marBottom w:val="0"/>
      <w:divBdr>
        <w:top w:val="none" w:sz="0" w:space="0" w:color="auto"/>
        <w:left w:val="none" w:sz="0" w:space="0" w:color="auto"/>
        <w:bottom w:val="none" w:sz="0" w:space="0" w:color="auto"/>
        <w:right w:val="none" w:sz="0" w:space="0" w:color="auto"/>
      </w:divBdr>
    </w:div>
    <w:div w:id="1977834341">
      <w:bodyDiv w:val="1"/>
      <w:marLeft w:val="0"/>
      <w:marRight w:val="0"/>
      <w:marTop w:val="0"/>
      <w:marBottom w:val="0"/>
      <w:divBdr>
        <w:top w:val="none" w:sz="0" w:space="0" w:color="auto"/>
        <w:left w:val="none" w:sz="0" w:space="0" w:color="auto"/>
        <w:bottom w:val="none" w:sz="0" w:space="0" w:color="auto"/>
        <w:right w:val="none" w:sz="0" w:space="0" w:color="auto"/>
      </w:divBdr>
      <w:divsChild>
        <w:div w:id="13126383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017464633">
      <w:bodyDiv w:val="1"/>
      <w:marLeft w:val="0"/>
      <w:marRight w:val="0"/>
      <w:marTop w:val="0"/>
      <w:marBottom w:val="0"/>
      <w:divBdr>
        <w:top w:val="none" w:sz="0" w:space="0" w:color="auto"/>
        <w:left w:val="none" w:sz="0" w:space="0" w:color="auto"/>
        <w:bottom w:val="none" w:sz="0" w:space="0" w:color="auto"/>
        <w:right w:val="none" w:sz="0" w:space="0" w:color="auto"/>
      </w:divBdr>
    </w:div>
    <w:div w:id="2018847951">
      <w:bodyDiv w:val="1"/>
      <w:marLeft w:val="0"/>
      <w:marRight w:val="0"/>
      <w:marTop w:val="0"/>
      <w:marBottom w:val="0"/>
      <w:divBdr>
        <w:top w:val="none" w:sz="0" w:space="0" w:color="auto"/>
        <w:left w:val="none" w:sz="0" w:space="0" w:color="auto"/>
        <w:bottom w:val="none" w:sz="0" w:space="0" w:color="auto"/>
        <w:right w:val="none" w:sz="0" w:space="0" w:color="auto"/>
      </w:divBdr>
    </w:div>
    <w:div w:id="2036495226">
      <w:bodyDiv w:val="1"/>
      <w:marLeft w:val="0"/>
      <w:marRight w:val="0"/>
      <w:marTop w:val="0"/>
      <w:marBottom w:val="0"/>
      <w:divBdr>
        <w:top w:val="none" w:sz="0" w:space="0" w:color="auto"/>
        <w:left w:val="none" w:sz="0" w:space="0" w:color="auto"/>
        <w:bottom w:val="none" w:sz="0" w:space="0" w:color="auto"/>
        <w:right w:val="none" w:sz="0" w:space="0" w:color="auto"/>
      </w:divBdr>
    </w:div>
    <w:div w:id="2040013087">
      <w:bodyDiv w:val="1"/>
      <w:marLeft w:val="0"/>
      <w:marRight w:val="0"/>
      <w:marTop w:val="0"/>
      <w:marBottom w:val="0"/>
      <w:divBdr>
        <w:top w:val="none" w:sz="0" w:space="0" w:color="auto"/>
        <w:left w:val="none" w:sz="0" w:space="0" w:color="auto"/>
        <w:bottom w:val="none" w:sz="0" w:space="0" w:color="auto"/>
        <w:right w:val="none" w:sz="0" w:space="0" w:color="auto"/>
      </w:divBdr>
    </w:div>
    <w:div w:id="2052226461">
      <w:bodyDiv w:val="1"/>
      <w:marLeft w:val="0"/>
      <w:marRight w:val="0"/>
      <w:marTop w:val="0"/>
      <w:marBottom w:val="0"/>
      <w:divBdr>
        <w:top w:val="none" w:sz="0" w:space="0" w:color="auto"/>
        <w:left w:val="none" w:sz="0" w:space="0" w:color="auto"/>
        <w:bottom w:val="none" w:sz="0" w:space="0" w:color="auto"/>
        <w:right w:val="none" w:sz="0" w:space="0" w:color="auto"/>
      </w:divBdr>
    </w:div>
    <w:div w:id="209046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yteplus.com/en/topic/516680" TargetMode="External"/><Relationship Id="rId3" Type="http://schemas.openxmlformats.org/officeDocument/2006/relationships/settings" Target="settings.xml"/><Relationship Id="rId7" Type="http://schemas.openxmlformats.org/officeDocument/2006/relationships/hyperlink" Target="https://harper.blog/2025/05/08/basic-claude-co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ainer/Documents/Programmieren%20mit%20KI%202025/Buch/Computing_Einsteiger_V04.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Computing_Einsteiger_V04.dotm</Template>
  <TotalTime>0</TotalTime>
  <Pages>341</Pages>
  <Words>55946</Words>
  <Characters>352467</Characters>
  <Application>Microsoft Office Word</Application>
  <DocSecurity>0</DocSecurity>
  <Lines>2937</Lines>
  <Paragraphs>815</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407598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Rainer Hattenhauer</dc:creator>
  <cp:keywords/>
  <dc:description/>
  <cp:lastModifiedBy>Rainer Hattenhauer</cp:lastModifiedBy>
  <cp:revision>55</cp:revision>
  <dcterms:created xsi:type="dcterms:W3CDTF">2025-06-09T13:57:00Z</dcterms:created>
  <dcterms:modified xsi:type="dcterms:W3CDTF">2025-06-26T13:01:00Z</dcterms:modified>
</cp:coreProperties>
</file>